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785" w:rsidRPr="0063080C" w:rsidRDefault="0063080C" w:rsidP="0063080C">
      <w:pPr>
        <w:pStyle w:val="Hlavika"/>
        <w:spacing w:before="120" w:after="240"/>
        <w:jc w:val="left"/>
      </w:pPr>
      <w:r>
        <w:t xml:space="preserve">     </w:t>
      </w:r>
      <w:r>
        <w:rPr>
          <w:noProof/>
          <w:lang w:val="sk-SK" w:eastAsia="sk-SK"/>
        </w:rPr>
        <w:drawing>
          <wp:inline distT="0" distB="0" distL="0" distR="0" wp14:anchorId="1627364D" wp14:editId="795AE3D6">
            <wp:extent cx="762000" cy="704850"/>
            <wp:effectExtent l="0" t="0" r="0" b="0"/>
            <wp:docPr id="5" name="Obrázok 5" descr="EU-EFRR-VERTICAL-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9" descr="EU-EFRR-VERTICAL-COLO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62000" cy="704850"/>
                    </a:xfrm>
                    <a:prstGeom prst="rect">
                      <a:avLst/>
                    </a:prstGeom>
                    <a:noFill/>
                    <a:ln>
                      <a:noFill/>
                    </a:ln>
                  </pic:spPr>
                </pic:pic>
              </a:graphicData>
            </a:graphic>
          </wp:inline>
        </w:drawing>
      </w:r>
      <w:r>
        <w:t xml:space="preserve">        </w:t>
      </w:r>
      <w:r>
        <w:rPr>
          <w:noProof/>
          <w:lang w:val="sk-SK" w:eastAsia="sk-SK"/>
        </w:rPr>
        <w:drawing>
          <wp:inline distT="0" distB="0" distL="0" distR="0" wp14:anchorId="2EE38DF7" wp14:editId="6ACA1512">
            <wp:extent cx="1457325" cy="609600"/>
            <wp:effectExtent l="0" t="0" r="9525" b="0"/>
            <wp:docPr id="2" name="Obrázok 2" descr="OPVaI_ce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0" descr="OPVaI_cel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57325" cy="609600"/>
                    </a:xfrm>
                    <a:prstGeom prst="rect">
                      <a:avLst/>
                    </a:prstGeom>
                    <a:noFill/>
                    <a:ln>
                      <a:noFill/>
                    </a:ln>
                  </pic:spPr>
                </pic:pic>
              </a:graphicData>
            </a:graphic>
          </wp:inline>
        </w:drawing>
      </w:r>
      <w:r>
        <w:rPr>
          <w:noProof/>
          <w:lang w:val="sk-SK" w:eastAsia="sk-SK"/>
        </w:rPr>
        <w:t xml:space="preserve">    </w:t>
      </w:r>
      <w:r>
        <w:rPr>
          <w:noProof/>
          <w:lang w:val="sk-SK" w:eastAsia="sk-SK"/>
        </w:rPr>
        <w:drawing>
          <wp:inline distT="0" distB="0" distL="0" distR="0" wp14:anchorId="6597334C" wp14:editId="7497C9D7">
            <wp:extent cx="1543050" cy="619125"/>
            <wp:effectExtent l="0" t="0" r="0" b="9525"/>
            <wp:docPr id="4" name="Obrázok 4" descr="Logo_M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1" descr="Logo_MŠ"/>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3050" cy="619125"/>
                    </a:xfrm>
                    <a:prstGeom prst="rect">
                      <a:avLst/>
                    </a:prstGeom>
                    <a:noFill/>
                    <a:ln>
                      <a:noFill/>
                    </a:ln>
                  </pic:spPr>
                </pic:pic>
              </a:graphicData>
            </a:graphic>
          </wp:inline>
        </w:drawing>
      </w:r>
      <w:r>
        <w:rPr>
          <w:noProof/>
          <w:lang w:val="sk-SK" w:eastAsia="sk-SK"/>
        </w:rPr>
        <w:t xml:space="preserve">    </w:t>
      </w:r>
      <w:r>
        <w:rPr>
          <w:noProof/>
          <w:lang w:val="sk-SK" w:eastAsia="sk-SK"/>
        </w:rPr>
        <w:drawing>
          <wp:inline distT="0" distB="0" distL="0" distR="0" wp14:anchorId="7E273822" wp14:editId="41A17A72">
            <wp:extent cx="1647825" cy="590550"/>
            <wp:effectExtent l="0" t="0" r="9525" b="0"/>
            <wp:docPr id="1" name="Obrázok 1" descr="Ministerstvo hospodarstva S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2" descr="Ministerstvo hospodarstva S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47825" cy="590550"/>
                    </a:xfrm>
                    <a:prstGeom prst="rect">
                      <a:avLst/>
                    </a:prstGeom>
                    <a:noFill/>
                    <a:ln>
                      <a:noFill/>
                    </a:ln>
                  </pic:spPr>
                </pic:pic>
              </a:graphicData>
            </a:graphic>
          </wp:inline>
        </w:drawing>
      </w:r>
    </w:p>
    <w:tbl>
      <w:tblPr>
        <w:tblStyle w:val="Mriekatabuky"/>
        <w:tblW w:w="0" w:type="auto"/>
        <w:tblInd w:w="108" w:type="dxa"/>
        <w:shd w:val="clear" w:color="auto" w:fill="DBE5F1" w:themeFill="accent1" w:themeFillTint="33"/>
        <w:tblLook w:val="04A0" w:firstRow="1" w:lastRow="0" w:firstColumn="1" w:lastColumn="0" w:noHBand="0" w:noVBand="1"/>
      </w:tblPr>
      <w:tblGrid>
        <w:gridCol w:w="9923"/>
      </w:tblGrid>
      <w:tr w:rsidR="005118E6" w:rsidRPr="00930E5B" w:rsidTr="00170EFE">
        <w:tc>
          <w:tcPr>
            <w:tcW w:w="9923" w:type="dxa"/>
            <w:shd w:val="clear" w:color="auto" w:fill="DBE5F1" w:themeFill="accent1" w:themeFillTint="33"/>
            <w:vAlign w:val="center"/>
          </w:tcPr>
          <w:p w:rsidR="005118E6" w:rsidRPr="00930E5B" w:rsidRDefault="005118E6" w:rsidP="0063080C">
            <w:pPr>
              <w:spacing w:before="120" w:after="120"/>
              <w:jc w:val="center"/>
              <w:rPr>
                <w:rFonts w:ascii="Calibri" w:hAnsi="Calibri"/>
                <w:b/>
                <w:sz w:val="24"/>
                <w:szCs w:val="24"/>
                <w:lang w:val="sk-SK"/>
              </w:rPr>
            </w:pPr>
            <w:r w:rsidRPr="00930E5B">
              <w:rPr>
                <w:rFonts w:ascii="Calibri" w:hAnsi="Calibri"/>
                <w:b/>
                <w:sz w:val="24"/>
                <w:szCs w:val="24"/>
                <w:lang w:val="sk-SK"/>
              </w:rPr>
              <w:t xml:space="preserve">1. </w:t>
            </w:r>
            <w:r w:rsidR="00930E5B" w:rsidRPr="00930E5B">
              <w:rPr>
                <w:rFonts w:ascii="Calibri" w:hAnsi="Calibri"/>
                <w:b/>
                <w:sz w:val="24"/>
                <w:szCs w:val="24"/>
                <w:lang w:val="sk-SK"/>
              </w:rPr>
              <w:t>Súlad projektu s RIS 3</w:t>
            </w:r>
            <w:r w:rsidR="00930E5B">
              <w:rPr>
                <w:rFonts w:ascii="Calibri" w:hAnsi="Calibri"/>
                <w:b/>
                <w:sz w:val="24"/>
                <w:szCs w:val="24"/>
                <w:lang w:val="sk-SK"/>
              </w:rPr>
              <w:t xml:space="preserve"> SK</w:t>
            </w:r>
          </w:p>
        </w:tc>
      </w:tr>
    </w:tbl>
    <w:p w:rsidR="00930E5B" w:rsidRDefault="00930E5B" w:rsidP="0063080C">
      <w:pPr>
        <w:spacing w:before="120" w:after="120" w:line="240" w:lineRule="auto"/>
        <w:rPr>
          <w:rFonts w:ascii="Calibri" w:hAnsi="Calibri"/>
          <w:sz w:val="22"/>
          <w:lang w:val="sk-SK"/>
        </w:rPr>
      </w:pPr>
      <w:r w:rsidRPr="00930E5B">
        <w:rPr>
          <w:rFonts w:ascii="Calibri" w:hAnsi="Calibri"/>
          <w:sz w:val="22"/>
          <w:lang w:val="sk-SK"/>
        </w:rPr>
        <w:t xml:space="preserve">Oprávnený projekt musí byť zameraný </w:t>
      </w:r>
      <w:r w:rsidR="00493A0F" w:rsidRPr="0039337A">
        <w:rPr>
          <w:rFonts w:ascii="Calibri" w:hAnsi="Calibri"/>
          <w:sz w:val="22"/>
          <w:u w:val="single"/>
          <w:lang w:val="sk-SK"/>
        </w:rPr>
        <w:t>výlučne na jednu</w:t>
      </w:r>
      <w:r w:rsidR="00493A0F">
        <w:rPr>
          <w:rFonts w:ascii="Calibri" w:hAnsi="Calibri"/>
          <w:sz w:val="22"/>
          <w:lang w:val="sk-SK"/>
        </w:rPr>
        <w:t xml:space="preserve"> z</w:t>
      </w:r>
      <w:r w:rsidRPr="00930E5B">
        <w:rPr>
          <w:rFonts w:ascii="Calibri" w:hAnsi="Calibri"/>
          <w:sz w:val="22"/>
          <w:lang w:val="sk-SK"/>
        </w:rPr>
        <w:t xml:space="preserve"> nasledovných domén inteligentnej špecializácie</w:t>
      </w:r>
      <w:r w:rsidR="0039337A">
        <w:rPr>
          <w:rFonts w:ascii="Calibri" w:hAnsi="Calibri"/>
          <w:sz w:val="22"/>
          <w:lang w:val="sk-SK"/>
        </w:rPr>
        <w:t>, ktoré sú</w:t>
      </w:r>
      <w:r w:rsidRPr="00930E5B">
        <w:rPr>
          <w:rFonts w:ascii="Calibri" w:hAnsi="Calibri"/>
          <w:sz w:val="22"/>
          <w:lang w:val="sk-SK"/>
        </w:rPr>
        <w:t xml:space="preserve"> </w:t>
      </w:r>
      <w:r>
        <w:rPr>
          <w:rFonts w:ascii="Calibri" w:hAnsi="Calibri"/>
          <w:sz w:val="22"/>
          <w:lang w:val="sk-SK"/>
        </w:rPr>
        <w:t>za</w:t>
      </w:r>
      <w:r w:rsidRPr="00930E5B">
        <w:rPr>
          <w:rFonts w:ascii="Calibri" w:hAnsi="Calibri"/>
          <w:sz w:val="22"/>
          <w:lang w:val="sk-SK"/>
        </w:rPr>
        <w:t>definovan</w:t>
      </w:r>
      <w:r>
        <w:rPr>
          <w:rFonts w:ascii="Calibri" w:hAnsi="Calibri"/>
          <w:sz w:val="22"/>
          <w:lang w:val="sk-SK"/>
        </w:rPr>
        <w:t>é</w:t>
      </w:r>
      <w:r w:rsidRPr="00930E5B">
        <w:rPr>
          <w:rFonts w:ascii="Calibri" w:hAnsi="Calibri"/>
          <w:sz w:val="22"/>
          <w:lang w:val="sk-SK"/>
        </w:rPr>
        <w:t xml:space="preserve"> v Implementačn</w:t>
      </w:r>
      <w:r>
        <w:rPr>
          <w:rFonts w:ascii="Calibri" w:hAnsi="Calibri"/>
          <w:sz w:val="22"/>
          <w:lang w:val="sk-SK"/>
        </w:rPr>
        <w:t>om</w:t>
      </w:r>
      <w:r w:rsidRPr="00930E5B">
        <w:rPr>
          <w:rFonts w:ascii="Calibri" w:hAnsi="Calibri"/>
          <w:sz w:val="22"/>
          <w:lang w:val="sk-SK"/>
        </w:rPr>
        <w:t xml:space="preserve"> plán</w:t>
      </w:r>
      <w:r>
        <w:rPr>
          <w:rFonts w:ascii="Calibri" w:hAnsi="Calibri"/>
          <w:sz w:val="22"/>
          <w:lang w:val="sk-SK"/>
        </w:rPr>
        <w:t>e</w:t>
      </w:r>
      <w:r w:rsidRPr="00930E5B">
        <w:rPr>
          <w:rFonts w:ascii="Calibri" w:hAnsi="Calibri"/>
          <w:sz w:val="22"/>
          <w:lang w:val="sk-SK"/>
        </w:rPr>
        <w:t xml:space="preserve"> </w:t>
      </w:r>
      <w:r>
        <w:rPr>
          <w:rFonts w:ascii="Calibri" w:hAnsi="Calibri"/>
          <w:sz w:val="22"/>
          <w:lang w:val="sk-SK"/>
        </w:rPr>
        <w:t>s</w:t>
      </w:r>
      <w:r w:rsidRPr="00930E5B">
        <w:rPr>
          <w:rFonts w:ascii="Calibri" w:hAnsi="Calibri"/>
          <w:sz w:val="22"/>
          <w:lang w:val="sk-SK"/>
        </w:rPr>
        <w:t xml:space="preserve">tratégie </w:t>
      </w:r>
      <w:r>
        <w:rPr>
          <w:rFonts w:ascii="Calibri" w:hAnsi="Calibri"/>
          <w:sz w:val="22"/>
          <w:lang w:val="sk-SK"/>
        </w:rPr>
        <w:t>RIS 3 SK</w:t>
      </w:r>
      <w:r w:rsidRPr="00930E5B">
        <w:rPr>
          <w:rStyle w:val="Odkaznapoznmkupodiarou"/>
          <w:rFonts w:ascii="Calibri" w:hAnsi="Calibri"/>
          <w:sz w:val="22"/>
          <w:lang w:val="sk-SK"/>
        </w:rPr>
        <w:footnoteReference w:id="1"/>
      </w:r>
      <w:r w:rsidRPr="00930E5B">
        <w:rPr>
          <w:rFonts w:ascii="Calibri" w:hAnsi="Calibri"/>
          <w:sz w:val="22"/>
          <w:lang w:val="sk-SK"/>
        </w:rPr>
        <w:t xml:space="preserve">: </w:t>
      </w:r>
    </w:p>
    <w:p w:rsidR="00930E5B" w:rsidRDefault="00930E5B" w:rsidP="00C46EF0">
      <w:pPr>
        <w:pStyle w:val="Odsekzoznamu"/>
        <w:widowControl/>
        <w:numPr>
          <w:ilvl w:val="0"/>
          <w:numId w:val="3"/>
        </w:numPr>
        <w:spacing w:line="240" w:lineRule="auto"/>
        <w:ind w:left="942" w:hanging="284"/>
        <w:contextualSpacing w:val="0"/>
        <w:rPr>
          <w:rFonts w:ascii="Calibri" w:hAnsi="Calibri"/>
          <w:noProof/>
          <w:sz w:val="22"/>
        </w:rPr>
      </w:pPr>
      <w:r w:rsidRPr="007044AE">
        <w:rPr>
          <w:rFonts w:ascii="Calibri" w:hAnsi="Calibri"/>
          <w:b/>
          <w:i/>
          <w:noProof/>
          <w:sz w:val="22"/>
        </w:rPr>
        <w:t>Dopravné prostriedky pre 21. storočie</w:t>
      </w:r>
      <w:r w:rsidRPr="007044AE">
        <w:rPr>
          <w:rFonts w:ascii="Calibri" w:hAnsi="Calibri"/>
          <w:noProof/>
          <w:sz w:val="22"/>
        </w:rPr>
        <w:t xml:space="preserve"> </w:t>
      </w:r>
    </w:p>
    <w:p w:rsidR="00930E5B" w:rsidRPr="002673DD" w:rsidRDefault="00930E5B" w:rsidP="00C46EF0">
      <w:pPr>
        <w:pStyle w:val="Odsekzoznamu"/>
        <w:widowControl/>
        <w:numPr>
          <w:ilvl w:val="0"/>
          <w:numId w:val="3"/>
        </w:numPr>
        <w:spacing w:line="240" w:lineRule="auto"/>
        <w:ind w:left="942" w:hanging="284"/>
        <w:contextualSpacing w:val="0"/>
        <w:rPr>
          <w:rFonts w:ascii="Calibri" w:hAnsi="Calibri"/>
          <w:b/>
          <w:i/>
          <w:noProof/>
          <w:sz w:val="22"/>
        </w:rPr>
      </w:pPr>
      <w:r w:rsidRPr="002673DD">
        <w:rPr>
          <w:rFonts w:ascii="Calibri" w:hAnsi="Calibri"/>
          <w:b/>
          <w:i/>
          <w:noProof/>
          <w:sz w:val="22"/>
        </w:rPr>
        <w:t xml:space="preserve">Priemysel pre 21. </w:t>
      </w:r>
      <w:r>
        <w:rPr>
          <w:rFonts w:ascii="Calibri" w:hAnsi="Calibri"/>
          <w:b/>
          <w:i/>
          <w:noProof/>
          <w:sz w:val="22"/>
        </w:rPr>
        <w:t>s</w:t>
      </w:r>
      <w:r w:rsidRPr="002673DD">
        <w:rPr>
          <w:rFonts w:ascii="Calibri" w:hAnsi="Calibri"/>
          <w:b/>
          <w:i/>
          <w:noProof/>
          <w:sz w:val="22"/>
        </w:rPr>
        <w:t>toročie</w:t>
      </w:r>
    </w:p>
    <w:p w:rsidR="00930E5B" w:rsidRDefault="00930E5B" w:rsidP="00C46EF0">
      <w:pPr>
        <w:pStyle w:val="Odsekzoznamu"/>
        <w:widowControl/>
        <w:numPr>
          <w:ilvl w:val="0"/>
          <w:numId w:val="3"/>
        </w:numPr>
        <w:spacing w:line="240" w:lineRule="auto"/>
        <w:ind w:left="942" w:hanging="284"/>
        <w:contextualSpacing w:val="0"/>
        <w:rPr>
          <w:rFonts w:ascii="Calibri" w:hAnsi="Calibri"/>
          <w:b/>
          <w:i/>
          <w:noProof/>
          <w:sz w:val="22"/>
        </w:rPr>
      </w:pPr>
      <w:r w:rsidRPr="002673DD">
        <w:rPr>
          <w:rFonts w:ascii="Calibri" w:hAnsi="Calibri"/>
          <w:b/>
          <w:i/>
          <w:noProof/>
          <w:sz w:val="22"/>
        </w:rPr>
        <w:t>Zdravé potraviny</w:t>
      </w:r>
      <w:r>
        <w:rPr>
          <w:rFonts w:ascii="Calibri" w:hAnsi="Calibri"/>
          <w:b/>
          <w:i/>
          <w:noProof/>
          <w:sz w:val="22"/>
        </w:rPr>
        <w:t xml:space="preserve"> a životné prostredie</w:t>
      </w:r>
    </w:p>
    <w:p w:rsidR="00930E5B" w:rsidRDefault="00930E5B" w:rsidP="0063080C">
      <w:pPr>
        <w:spacing w:before="120" w:after="120" w:line="240" w:lineRule="auto"/>
        <w:rPr>
          <w:rFonts w:ascii="Calibri" w:hAnsi="Calibri"/>
          <w:sz w:val="22"/>
          <w:lang w:val="sk-SK"/>
        </w:rPr>
      </w:pPr>
      <w:r>
        <w:rPr>
          <w:rFonts w:ascii="Calibri" w:hAnsi="Calibri"/>
          <w:sz w:val="22"/>
          <w:lang w:val="sk-SK"/>
        </w:rPr>
        <w:t>P</w:t>
      </w:r>
      <w:r w:rsidRPr="00930E5B">
        <w:rPr>
          <w:rFonts w:ascii="Calibri" w:hAnsi="Calibri"/>
          <w:sz w:val="22"/>
          <w:lang w:val="sk-SK"/>
        </w:rPr>
        <w:t>riam</w:t>
      </w:r>
      <w:r>
        <w:rPr>
          <w:rFonts w:ascii="Calibri" w:hAnsi="Calibri"/>
          <w:sz w:val="22"/>
          <w:lang w:val="sk-SK"/>
        </w:rPr>
        <w:t>u</w:t>
      </w:r>
      <w:r w:rsidRPr="00930E5B">
        <w:rPr>
          <w:rFonts w:ascii="Calibri" w:hAnsi="Calibri"/>
          <w:sz w:val="22"/>
          <w:lang w:val="sk-SK"/>
        </w:rPr>
        <w:t xml:space="preserve"> väzb</w:t>
      </w:r>
      <w:r>
        <w:rPr>
          <w:rFonts w:ascii="Calibri" w:hAnsi="Calibri"/>
          <w:sz w:val="22"/>
          <w:lang w:val="sk-SK"/>
        </w:rPr>
        <w:t>u</w:t>
      </w:r>
      <w:r w:rsidRPr="00930E5B">
        <w:rPr>
          <w:rFonts w:ascii="Calibri" w:hAnsi="Calibri"/>
          <w:sz w:val="22"/>
          <w:lang w:val="sk-SK"/>
        </w:rPr>
        <w:t xml:space="preserve"> oprávneného projektu</w:t>
      </w:r>
      <w:r>
        <w:rPr>
          <w:rFonts w:ascii="Calibri" w:hAnsi="Calibri"/>
          <w:sz w:val="22"/>
          <w:lang w:val="sk-SK"/>
        </w:rPr>
        <w:t>, t.j. zamerani</w:t>
      </w:r>
      <w:r w:rsidR="00E53FCE">
        <w:rPr>
          <w:rFonts w:ascii="Calibri" w:hAnsi="Calibri"/>
          <w:sz w:val="22"/>
          <w:lang w:val="sk-SK"/>
        </w:rPr>
        <w:t>e</w:t>
      </w:r>
      <w:r>
        <w:rPr>
          <w:rFonts w:ascii="Calibri" w:hAnsi="Calibri"/>
          <w:sz w:val="22"/>
          <w:lang w:val="sk-SK"/>
        </w:rPr>
        <w:t xml:space="preserve"> projektu</w:t>
      </w:r>
      <w:r w:rsidRPr="00930E5B">
        <w:rPr>
          <w:rFonts w:ascii="Calibri" w:hAnsi="Calibri"/>
          <w:sz w:val="22"/>
          <w:lang w:val="sk-SK"/>
        </w:rPr>
        <w:t xml:space="preserve"> </w:t>
      </w:r>
      <w:r>
        <w:rPr>
          <w:rFonts w:ascii="Calibri" w:hAnsi="Calibri"/>
          <w:sz w:val="22"/>
          <w:lang w:val="sk-SK"/>
        </w:rPr>
        <w:t>preukáže žiadateľ</w:t>
      </w:r>
      <w:r w:rsidRPr="00930E5B">
        <w:rPr>
          <w:rFonts w:ascii="Calibri" w:hAnsi="Calibri"/>
          <w:sz w:val="22"/>
          <w:lang w:val="sk-SK"/>
        </w:rPr>
        <w:t xml:space="preserve"> prostredníctvom nasledovných </w:t>
      </w:r>
      <w:r w:rsidRPr="00D35B73">
        <w:rPr>
          <w:rFonts w:ascii="Calibri" w:hAnsi="Calibri"/>
          <w:b/>
          <w:sz w:val="22"/>
          <w:u w:val="single"/>
          <w:lang w:val="sk-SK"/>
        </w:rPr>
        <w:t>dvoch podmienok, ktoré musia byť splnené kumulatívne</w:t>
      </w:r>
      <w:r w:rsidRPr="00930E5B">
        <w:rPr>
          <w:rFonts w:ascii="Calibri" w:hAnsi="Calibri"/>
          <w:sz w:val="22"/>
          <w:lang w:val="sk-SK"/>
        </w:rPr>
        <w:t>, aby bol preukázaný súlad projektu so stratégiou RIS 3 SK</w:t>
      </w:r>
      <w:r>
        <w:rPr>
          <w:rFonts w:ascii="Calibri" w:hAnsi="Calibri"/>
          <w:sz w:val="22"/>
          <w:lang w:val="sk-SK"/>
        </w:rPr>
        <w:t>:</w:t>
      </w:r>
    </w:p>
    <w:p w:rsidR="004B7CE6" w:rsidRDefault="004B7CE6" w:rsidP="0063080C">
      <w:pPr>
        <w:pStyle w:val="Odsekzoznamu"/>
        <w:widowControl/>
        <w:numPr>
          <w:ilvl w:val="0"/>
          <w:numId w:val="2"/>
        </w:numPr>
        <w:spacing w:before="120" w:after="120" w:line="240" w:lineRule="auto"/>
        <w:ind w:left="284" w:hanging="284"/>
        <w:contextualSpacing w:val="0"/>
        <w:rPr>
          <w:rFonts w:ascii="Calibri" w:hAnsi="Calibri"/>
          <w:sz w:val="22"/>
          <w:lang w:val="sk-SK"/>
        </w:rPr>
      </w:pPr>
      <w:r w:rsidRPr="004B7CE6">
        <w:rPr>
          <w:rFonts w:ascii="Calibri" w:hAnsi="Calibri"/>
          <w:b/>
          <w:sz w:val="22"/>
          <w:lang w:val="sk-SK"/>
        </w:rPr>
        <w:t xml:space="preserve">Podmienka zamerania </w:t>
      </w:r>
      <w:r>
        <w:rPr>
          <w:rFonts w:ascii="Calibri" w:hAnsi="Calibri"/>
          <w:b/>
          <w:sz w:val="22"/>
          <w:lang w:val="sk-SK"/>
        </w:rPr>
        <w:t xml:space="preserve">predmetu </w:t>
      </w:r>
      <w:r w:rsidRPr="004B7CE6">
        <w:rPr>
          <w:rFonts w:ascii="Calibri" w:hAnsi="Calibri"/>
          <w:b/>
          <w:sz w:val="22"/>
          <w:lang w:val="sk-SK"/>
        </w:rPr>
        <w:t>projektu na</w:t>
      </w:r>
      <w:r w:rsidRPr="00AE39F5">
        <w:rPr>
          <w:rFonts w:ascii="Calibri" w:hAnsi="Calibri"/>
          <w:b/>
          <w:sz w:val="22"/>
          <w:lang w:val="sk-SK"/>
        </w:rPr>
        <w:t xml:space="preserve"> </w:t>
      </w:r>
      <w:r w:rsidRPr="004B7CE6">
        <w:rPr>
          <w:rFonts w:ascii="Calibri" w:hAnsi="Calibri"/>
          <w:b/>
          <w:sz w:val="22"/>
          <w:u w:val="single"/>
          <w:lang w:val="sk-SK"/>
        </w:rPr>
        <w:t>produktovú líniu</w:t>
      </w:r>
      <w:r w:rsidR="00493A0F">
        <w:rPr>
          <w:rStyle w:val="Odkaznapoznmkupodiarou"/>
          <w:rFonts w:ascii="Calibri" w:hAnsi="Calibri"/>
          <w:b/>
          <w:sz w:val="22"/>
          <w:u w:val="single"/>
          <w:lang w:val="sk-SK"/>
        </w:rPr>
        <w:footnoteReference w:id="2"/>
      </w:r>
      <w:r>
        <w:rPr>
          <w:rFonts w:ascii="Calibri" w:hAnsi="Calibri"/>
          <w:sz w:val="22"/>
          <w:lang w:val="sk-SK"/>
        </w:rPr>
        <w:t>.</w:t>
      </w:r>
    </w:p>
    <w:p w:rsidR="00930E5B" w:rsidRPr="00930E5B" w:rsidRDefault="004B7CE6" w:rsidP="0063080C">
      <w:pPr>
        <w:pStyle w:val="Odsekzoznamu"/>
        <w:widowControl/>
        <w:spacing w:before="120" w:after="120" w:line="240" w:lineRule="auto"/>
        <w:ind w:left="284"/>
        <w:contextualSpacing w:val="0"/>
        <w:rPr>
          <w:rFonts w:ascii="Calibri" w:hAnsi="Calibri"/>
          <w:sz w:val="22"/>
          <w:lang w:val="sk-SK"/>
        </w:rPr>
      </w:pPr>
      <w:r>
        <w:rPr>
          <w:rFonts w:ascii="Calibri" w:hAnsi="Calibri"/>
          <w:sz w:val="22"/>
          <w:lang w:val="sk-SK"/>
        </w:rPr>
        <w:t>Žiadateľ m</w:t>
      </w:r>
      <w:r w:rsidR="00930E5B" w:rsidRPr="00930E5B">
        <w:rPr>
          <w:rFonts w:ascii="Calibri" w:hAnsi="Calibri"/>
          <w:sz w:val="22"/>
          <w:lang w:val="sk-SK"/>
        </w:rPr>
        <w:t>usí preukáza</w:t>
      </w:r>
      <w:r>
        <w:rPr>
          <w:rFonts w:ascii="Calibri" w:hAnsi="Calibri"/>
          <w:sz w:val="22"/>
          <w:lang w:val="sk-SK"/>
        </w:rPr>
        <w:t>ť, že</w:t>
      </w:r>
      <w:r w:rsidR="00930E5B" w:rsidRPr="00930E5B">
        <w:rPr>
          <w:rFonts w:ascii="Calibri" w:hAnsi="Calibri"/>
          <w:sz w:val="22"/>
          <w:lang w:val="sk-SK"/>
        </w:rPr>
        <w:t xml:space="preserve"> predmet</w:t>
      </w:r>
      <w:r>
        <w:rPr>
          <w:rFonts w:ascii="Calibri" w:hAnsi="Calibri"/>
          <w:sz w:val="22"/>
          <w:lang w:val="sk-SK"/>
        </w:rPr>
        <w:t xml:space="preserve"> </w:t>
      </w:r>
      <w:r w:rsidR="00930E5B" w:rsidRPr="00930E5B">
        <w:rPr>
          <w:rFonts w:ascii="Calibri" w:hAnsi="Calibri"/>
          <w:sz w:val="22"/>
          <w:lang w:val="sk-SK"/>
        </w:rPr>
        <w:t xml:space="preserve">projektu </w:t>
      </w:r>
      <w:r>
        <w:rPr>
          <w:rFonts w:ascii="Calibri" w:hAnsi="Calibri"/>
          <w:sz w:val="22"/>
          <w:lang w:val="sk-SK"/>
        </w:rPr>
        <w:t xml:space="preserve">je zameraný </w:t>
      </w:r>
      <w:r w:rsidR="00930E5B" w:rsidRPr="00930E5B">
        <w:rPr>
          <w:rFonts w:ascii="Calibri" w:hAnsi="Calibri"/>
          <w:sz w:val="22"/>
          <w:lang w:val="sk-SK"/>
        </w:rPr>
        <w:t>na niektorú</w:t>
      </w:r>
      <w:r w:rsidR="00C616E3">
        <w:rPr>
          <w:rFonts w:ascii="Calibri" w:hAnsi="Calibri"/>
          <w:sz w:val="22"/>
          <w:lang w:val="sk-SK"/>
        </w:rPr>
        <w:t>, príp. niektoré</w:t>
      </w:r>
      <w:r w:rsidR="00930E5B" w:rsidRPr="00930E5B">
        <w:rPr>
          <w:rFonts w:ascii="Calibri" w:hAnsi="Calibri"/>
          <w:sz w:val="22"/>
          <w:lang w:val="sk-SK"/>
        </w:rPr>
        <w:t xml:space="preserve"> </w:t>
      </w:r>
      <w:r w:rsidR="00930E5B" w:rsidRPr="004B7CE6">
        <w:rPr>
          <w:rFonts w:ascii="Calibri" w:hAnsi="Calibri"/>
          <w:noProof/>
          <w:sz w:val="22"/>
          <w:lang w:val="sk-SK"/>
        </w:rPr>
        <w:t>z produktových línií</w:t>
      </w:r>
      <w:r w:rsidR="00930E5B" w:rsidRPr="00930E5B">
        <w:rPr>
          <w:rFonts w:ascii="Calibri" w:hAnsi="Calibri"/>
          <w:noProof/>
          <w:sz w:val="22"/>
          <w:lang w:val="sk-SK"/>
        </w:rPr>
        <w:t xml:space="preserve"> stanovených v rámci </w:t>
      </w:r>
      <w:r w:rsidR="00930E5B">
        <w:rPr>
          <w:rFonts w:ascii="Calibri" w:hAnsi="Calibri"/>
          <w:noProof/>
          <w:sz w:val="22"/>
          <w:lang w:val="sk-SK"/>
        </w:rPr>
        <w:t xml:space="preserve">niektorej z vyššie uvedených </w:t>
      </w:r>
      <w:r w:rsidR="00930E5B" w:rsidRPr="00930E5B">
        <w:rPr>
          <w:rFonts w:ascii="Calibri" w:hAnsi="Calibri"/>
          <w:noProof/>
          <w:sz w:val="22"/>
          <w:lang w:val="sk-SK"/>
        </w:rPr>
        <w:t xml:space="preserve">domén </w:t>
      </w:r>
      <w:r w:rsidR="005C22BE">
        <w:rPr>
          <w:rFonts w:ascii="Calibri" w:hAnsi="Calibri"/>
          <w:noProof/>
          <w:sz w:val="22"/>
          <w:lang w:val="sk-SK"/>
        </w:rPr>
        <w:t>RIS3 SK</w:t>
      </w:r>
      <w:r w:rsidR="00930E5B" w:rsidRPr="004B7CE6">
        <w:rPr>
          <w:rFonts w:ascii="Calibri" w:hAnsi="Calibri"/>
          <w:noProof/>
          <w:sz w:val="22"/>
          <w:lang w:val="sk-SK"/>
        </w:rPr>
        <w:t>,</w:t>
      </w:r>
      <w:r w:rsidR="00930E5B" w:rsidRPr="00930E5B">
        <w:rPr>
          <w:rFonts w:ascii="Calibri" w:hAnsi="Calibri"/>
          <w:b/>
          <w:i/>
          <w:noProof/>
          <w:sz w:val="22"/>
          <w:lang w:val="sk-SK"/>
        </w:rPr>
        <w:t xml:space="preserve"> </w:t>
      </w:r>
      <w:r w:rsidR="00930E5B" w:rsidRPr="00930E5B">
        <w:rPr>
          <w:rFonts w:ascii="Calibri" w:hAnsi="Calibri"/>
          <w:noProof/>
          <w:sz w:val="22"/>
          <w:lang w:val="sk-SK"/>
        </w:rPr>
        <w:t xml:space="preserve">t.j. musí byť preukázané, že inovácia </w:t>
      </w:r>
      <w:r w:rsidR="00E66EFD">
        <w:rPr>
          <w:rFonts w:ascii="Calibri" w:hAnsi="Calibri"/>
          <w:noProof/>
          <w:sz w:val="22"/>
          <w:lang w:val="sk-SK"/>
        </w:rPr>
        <w:t xml:space="preserve">produktu alebo </w:t>
      </w:r>
      <w:r w:rsidR="00930E5B">
        <w:rPr>
          <w:rFonts w:ascii="Calibri" w:hAnsi="Calibri"/>
          <w:noProof/>
          <w:sz w:val="22"/>
          <w:lang w:val="sk-SK"/>
        </w:rPr>
        <w:t>procesu</w:t>
      </w:r>
      <w:r>
        <w:rPr>
          <w:rFonts w:ascii="Calibri" w:hAnsi="Calibri"/>
          <w:noProof/>
          <w:sz w:val="22"/>
          <w:lang w:val="sk-SK"/>
        </w:rPr>
        <w:t xml:space="preserve">, ktorá </w:t>
      </w:r>
      <w:r w:rsidR="00D35B73">
        <w:rPr>
          <w:rFonts w:ascii="Calibri" w:hAnsi="Calibri"/>
          <w:noProof/>
          <w:sz w:val="22"/>
          <w:lang w:val="sk-SK"/>
        </w:rPr>
        <w:t xml:space="preserve">je </w:t>
      </w:r>
      <w:r w:rsidR="00930E5B" w:rsidRPr="00930E5B">
        <w:rPr>
          <w:rFonts w:ascii="Calibri" w:hAnsi="Calibri"/>
          <w:noProof/>
          <w:sz w:val="22"/>
          <w:lang w:val="sk-SK"/>
        </w:rPr>
        <w:t>dosiahnutá realizáci</w:t>
      </w:r>
      <w:r>
        <w:rPr>
          <w:rFonts w:ascii="Calibri" w:hAnsi="Calibri"/>
          <w:noProof/>
          <w:sz w:val="22"/>
          <w:lang w:val="sk-SK"/>
        </w:rPr>
        <w:t>ou</w:t>
      </w:r>
      <w:r w:rsidR="00930E5B" w:rsidRPr="00930E5B">
        <w:rPr>
          <w:rFonts w:ascii="Calibri" w:hAnsi="Calibri"/>
          <w:noProof/>
          <w:sz w:val="22"/>
          <w:lang w:val="sk-SK"/>
        </w:rPr>
        <w:t xml:space="preserve"> projektu a zavedená do produkčnej praxe žiadateľa patrí k niektorej z produktových línií stanovených pre príslušnú doménu.</w:t>
      </w:r>
    </w:p>
    <w:p w:rsidR="00930E5B" w:rsidRDefault="00930E5B" w:rsidP="0063080C">
      <w:pPr>
        <w:spacing w:before="120" w:after="120" w:line="240" w:lineRule="auto"/>
        <w:ind w:left="284"/>
        <w:rPr>
          <w:rFonts w:ascii="Calibri" w:hAnsi="Calibri"/>
          <w:noProof/>
          <w:sz w:val="22"/>
          <w:lang w:val="sk-SK"/>
        </w:rPr>
      </w:pPr>
      <w:r w:rsidRPr="00930E5B">
        <w:rPr>
          <w:rFonts w:ascii="Calibri" w:hAnsi="Calibri"/>
          <w:sz w:val="22"/>
          <w:lang w:val="sk-SK"/>
        </w:rPr>
        <w:t xml:space="preserve">V tejto časti žiadateľ </w:t>
      </w:r>
      <w:r w:rsidR="0039337A">
        <w:rPr>
          <w:rFonts w:ascii="Calibri" w:hAnsi="Calibri"/>
          <w:sz w:val="22"/>
          <w:lang w:val="sk-SK"/>
        </w:rPr>
        <w:t>pre relevantnú</w:t>
      </w:r>
      <w:r w:rsidR="00493A0F">
        <w:rPr>
          <w:rFonts w:ascii="Calibri" w:hAnsi="Calibri"/>
          <w:sz w:val="22"/>
          <w:lang w:val="sk-SK"/>
        </w:rPr>
        <w:t xml:space="preserve"> domén</w:t>
      </w:r>
      <w:r w:rsidR="0039337A">
        <w:rPr>
          <w:rFonts w:ascii="Calibri" w:hAnsi="Calibri"/>
          <w:sz w:val="22"/>
          <w:lang w:val="sk-SK"/>
        </w:rPr>
        <w:t>u</w:t>
      </w:r>
      <w:r w:rsidR="00493A0F">
        <w:rPr>
          <w:rFonts w:ascii="Calibri" w:hAnsi="Calibri"/>
          <w:sz w:val="22"/>
          <w:lang w:val="sk-SK"/>
        </w:rPr>
        <w:t xml:space="preserve"> RIS3 SK </w:t>
      </w:r>
      <w:r w:rsidR="0039337A">
        <w:rPr>
          <w:rFonts w:ascii="Calibri" w:hAnsi="Calibri"/>
          <w:sz w:val="22"/>
          <w:lang w:val="sk-SK"/>
        </w:rPr>
        <w:t>uvedie popis inovácie</w:t>
      </w:r>
      <w:r w:rsidR="00E66EFD">
        <w:rPr>
          <w:rFonts w:ascii="Calibri" w:hAnsi="Calibri"/>
          <w:sz w:val="22"/>
          <w:lang w:val="sk-SK"/>
        </w:rPr>
        <w:t xml:space="preserve"> produktu alebo </w:t>
      </w:r>
      <w:r w:rsidR="0039337A">
        <w:rPr>
          <w:rFonts w:ascii="Calibri" w:hAnsi="Calibri"/>
          <w:sz w:val="22"/>
          <w:lang w:val="sk-SK"/>
        </w:rPr>
        <w:t>procesu a</w:t>
      </w:r>
      <w:r w:rsidR="00493A0F">
        <w:rPr>
          <w:rFonts w:ascii="Calibri" w:hAnsi="Calibri"/>
          <w:sz w:val="22"/>
          <w:lang w:val="sk-SK"/>
        </w:rPr>
        <w:t xml:space="preserve"> zároveň </w:t>
      </w:r>
      <w:r w:rsidR="0039337A">
        <w:rPr>
          <w:rFonts w:ascii="Calibri" w:hAnsi="Calibri"/>
          <w:sz w:val="22"/>
          <w:lang w:val="sk-SK"/>
        </w:rPr>
        <w:t xml:space="preserve">z roletového menu vyberie príslušnú </w:t>
      </w:r>
      <w:r w:rsidR="00493A0F">
        <w:rPr>
          <w:rFonts w:ascii="Calibri" w:hAnsi="Calibri"/>
          <w:sz w:val="22"/>
          <w:lang w:val="sk-SK"/>
        </w:rPr>
        <w:t>produktovú líniu</w:t>
      </w:r>
      <w:r w:rsidRPr="00930E5B">
        <w:rPr>
          <w:rFonts w:ascii="Calibri" w:hAnsi="Calibri"/>
          <w:noProof/>
          <w:sz w:val="22"/>
          <w:lang w:val="sk-SK"/>
        </w:rPr>
        <w:t xml:space="preserve"> </w:t>
      </w:r>
      <w:r w:rsidR="00493A0F">
        <w:rPr>
          <w:rFonts w:ascii="Calibri" w:hAnsi="Calibri"/>
          <w:noProof/>
          <w:sz w:val="22"/>
          <w:lang w:val="sk-SK"/>
        </w:rPr>
        <w:t xml:space="preserve">na ktorú je </w:t>
      </w:r>
      <w:r w:rsidR="0039337A">
        <w:rPr>
          <w:rFonts w:ascii="Calibri" w:hAnsi="Calibri"/>
          <w:noProof/>
          <w:sz w:val="22"/>
          <w:lang w:val="sk-SK"/>
        </w:rPr>
        <w:t xml:space="preserve">inovácia </w:t>
      </w:r>
      <w:r w:rsidR="005C22BE">
        <w:rPr>
          <w:rFonts w:ascii="Calibri" w:hAnsi="Calibri"/>
          <w:noProof/>
          <w:sz w:val="22"/>
          <w:lang w:val="sk-SK"/>
        </w:rPr>
        <w:t>p</w:t>
      </w:r>
      <w:r w:rsidR="00E66EFD">
        <w:rPr>
          <w:rFonts w:ascii="Calibri" w:hAnsi="Calibri"/>
          <w:noProof/>
          <w:sz w:val="22"/>
          <w:lang w:val="sk-SK"/>
        </w:rPr>
        <w:t xml:space="preserve">roduktu alebo </w:t>
      </w:r>
      <w:r w:rsidR="0039337A">
        <w:rPr>
          <w:rFonts w:ascii="Calibri" w:hAnsi="Calibri"/>
          <w:noProof/>
          <w:sz w:val="22"/>
          <w:lang w:val="sk-SK"/>
        </w:rPr>
        <w:t xml:space="preserve">procesu v rámci realizácie projektu </w:t>
      </w:r>
      <w:r w:rsidR="00493A0F">
        <w:rPr>
          <w:rFonts w:ascii="Calibri" w:hAnsi="Calibri"/>
          <w:noProof/>
          <w:sz w:val="22"/>
          <w:lang w:val="sk-SK"/>
        </w:rPr>
        <w:t>zameraná</w:t>
      </w:r>
      <w:r w:rsidRPr="00930E5B">
        <w:rPr>
          <w:rFonts w:ascii="Calibri" w:hAnsi="Calibri"/>
          <w:noProof/>
          <w:sz w:val="22"/>
          <w:lang w:val="sk-SK"/>
        </w:rPr>
        <w:t>:</w:t>
      </w:r>
    </w:p>
    <w:tbl>
      <w:tblPr>
        <w:tblStyle w:val="Mriekatabuky"/>
        <w:tblW w:w="4889" w:type="pct"/>
        <w:tblInd w:w="108" w:type="dxa"/>
        <w:tblLayout w:type="fixed"/>
        <w:tblLook w:val="04A0" w:firstRow="1" w:lastRow="0" w:firstColumn="1" w:lastColumn="0" w:noHBand="0" w:noVBand="1"/>
      </w:tblPr>
      <w:tblGrid>
        <w:gridCol w:w="3725"/>
        <w:gridCol w:w="2631"/>
        <w:gridCol w:w="3557"/>
      </w:tblGrid>
      <w:tr w:rsidR="00A47C0F" w:rsidRPr="00930E5B" w:rsidTr="00F74322">
        <w:tc>
          <w:tcPr>
            <w:tcW w:w="5000" w:type="pct"/>
            <w:gridSpan w:val="3"/>
            <w:tcBorders>
              <w:bottom w:val="single" w:sz="4" w:space="0" w:color="auto"/>
            </w:tcBorders>
            <w:shd w:val="clear" w:color="auto" w:fill="C4BC96" w:themeFill="background2" w:themeFillShade="BF"/>
            <w:vAlign w:val="center"/>
          </w:tcPr>
          <w:p w:rsidR="00A47C0F" w:rsidRPr="006422C9" w:rsidRDefault="00A47C0F" w:rsidP="0063080C">
            <w:pPr>
              <w:widowControl/>
              <w:rPr>
                <w:rFonts w:ascii="Calibri" w:hAnsi="Calibri"/>
                <w:noProof/>
                <w:sz w:val="26"/>
                <w:szCs w:val="26"/>
              </w:rPr>
            </w:pPr>
            <w:r w:rsidRPr="00F74322">
              <w:rPr>
                <w:rFonts w:ascii="Calibri" w:hAnsi="Calibri"/>
                <w:b/>
                <w:noProof/>
                <w:sz w:val="26"/>
                <w:szCs w:val="26"/>
              </w:rPr>
              <w:t>Dopravné prostriedky pre 21. storočie</w:t>
            </w:r>
            <w:r w:rsidRPr="00F74322">
              <w:rPr>
                <w:rFonts w:ascii="Calibri" w:hAnsi="Calibri"/>
                <w:noProof/>
                <w:sz w:val="26"/>
                <w:szCs w:val="26"/>
              </w:rPr>
              <w:t xml:space="preserve"> </w:t>
            </w:r>
          </w:p>
        </w:tc>
      </w:tr>
      <w:tr w:rsidR="00930E5B" w:rsidRPr="00930E5B" w:rsidTr="00C46EF0">
        <w:tc>
          <w:tcPr>
            <w:tcW w:w="1879" w:type="pct"/>
            <w:shd w:val="clear" w:color="auto" w:fill="BFBFBF" w:themeFill="background1" w:themeFillShade="BF"/>
            <w:vAlign w:val="center"/>
          </w:tcPr>
          <w:p w:rsidR="00930E5B" w:rsidRPr="00F74322" w:rsidRDefault="00C46EF0" w:rsidP="00C46EF0">
            <w:pPr>
              <w:jc w:val="center"/>
              <w:rPr>
                <w:rFonts w:ascii="Calibri" w:hAnsi="Calibri"/>
                <w:sz w:val="22"/>
                <w:lang w:val="sk-SK"/>
              </w:rPr>
            </w:pPr>
            <w:r w:rsidRPr="00F74322">
              <w:rPr>
                <w:rFonts w:ascii="Calibri" w:hAnsi="Calibri"/>
                <w:sz w:val="22"/>
                <w:lang w:val="sk-SK"/>
              </w:rPr>
              <w:t>Typ inovácie</w:t>
            </w:r>
            <w:bookmarkStart w:id="0" w:name="_Ref530054579"/>
            <w:r w:rsidR="004A2ABF" w:rsidRPr="00F74322">
              <w:rPr>
                <w:rStyle w:val="Odkaznapoznmkupodiarou"/>
                <w:rFonts w:ascii="Calibri" w:hAnsi="Calibri"/>
                <w:sz w:val="22"/>
                <w:lang w:val="sk-SK"/>
              </w:rPr>
              <w:footnoteReference w:id="3"/>
            </w:r>
            <w:bookmarkEnd w:id="0"/>
          </w:p>
        </w:tc>
        <w:tc>
          <w:tcPr>
            <w:tcW w:w="1327" w:type="pct"/>
            <w:shd w:val="clear" w:color="auto" w:fill="BFBFBF" w:themeFill="background1" w:themeFillShade="BF"/>
            <w:vAlign w:val="center"/>
          </w:tcPr>
          <w:p w:rsidR="00930E5B" w:rsidRPr="00F74322" w:rsidRDefault="00930E5B" w:rsidP="0063080C">
            <w:pPr>
              <w:jc w:val="center"/>
              <w:rPr>
                <w:rFonts w:ascii="Calibri" w:hAnsi="Calibri"/>
                <w:sz w:val="22"/>
                <w:lang w:val="sk-SK"/>
              </w:rPr>
            </w:pPr>
            <w:r w:rsidRPr="00F74322">
              <w:rPr>
                <w:rFonts w:ascii="Calibri" w:hAnsi="Calibri"/>
                <w:sz w:val="22"/>
                <w:lang w:val="sk-SK"/>
              </w:rPr>
              <w:t>Identifikovaná produktov</w:t>
            </w:r>
            <w:r w:rsidR="001A3900" w:rsidRPr="00F74322">
              <w:rPr>
                <w:rFonts w:ascii="Calibri" w:hAnsi="Calibri"/>
                <w:sz w:val="22"/>
                <w:lang w:val="sk-SK"/>
              </w:rPr>
              <w:t>á</w:t>
            </w:r>
            <w:r w:rsidRPr="00F74322">
              <w:rPr>
                <w:rFonts w:ascii="Calibri" w:hAnsi="Calibri"/>
                <w:sz w:val="22"/>
                <w:lang w:val="sk-SK"/>
              </w:rPr>
              <w:t xml:space="preserve"> línia</w:t>
            </w:r>
          </w:p>
        </w:tc>
        <w:tc>
          <w:tcPr>
            <w:tcW w:w="1794" w:type="pct"/>
            <w:shd w:val="clear" w:color="auto" w:fill="BFBFBF" w:themeFill="background1" w:themeFillShade="BF"/>
            <w:vAlign w:val="center"/>
          </w:tcPr>
          <w:p w:rsidR="00930E5B" w:rsidRPr="00F74322" w:rsidRDefault="00C46EF0" w:rsidP="00C46EF0">
            <w:pPr>
              <w:jc w:val="center"/>
              <w:rPr>
                <w:rFonts w:ascii="Calibri" w:hAnsi="Calibri"/>
                <w:sz w:val="22"/>
                <w:lang w:val="sk-SK"/>
              </w:rPr>
            </w:pPr>
            <w:r w:rsidRPr="00F74322">
              <w:rPr>
                <w:rFonts w:ascii="Calibri" w:hAnsi="Calibri"/>
                <w:sz w:val="22"/>
                <w:lang w:val="sk-SK"/>
              </w:rPr>
              <w:t>Z</w:t>
            </w:r>
            <w:r w:rsidR="00930E5B" w:rsidRPr="00F74322">
              <w:rPr>
                <w:rFonts w:ascii="Calibri" w:hAnsi="Calibri"/>
                <w:sz w:val="22"/>
                <w:lang w:val="sk-SK"/>
              </w:rPr>
              <w:t xml:space="preserve">dôvodnenie príslušnosti </w:t>
            </w:r>
            <w:r w:rsidRPr="00F74322">
              <w:rPr>
                <w:rFonts w:ascii="Calibri" w:hAnsi="Calibri"/>
                <w:sz w:val="22"/>
                <w:lang w:val="sk-SK"/>
              </w:rPr>
              <w:t xml:space="preserve">typu </w:t>
            </w:r>
            <w:r w:rsidR="00930E5B" w:rsidRPr="00F74322">
              <w:rPr>
                <w:rFonts w:ascii="Calibri" w:hAnsi="Calibri"/>
                <w:sz w:val="22"/>
                <w:lang w:val="sk-SK"/>
              </w:rPr>
              <w:t>inovácie</w:t>
            </w:r>
            <w:r w:rsidR="00365AED" w:rsidRPr="00F74322">
              <w:rPr>
                <w:rFonts w:ascii="Calibri" w:hAnsi="Calibri"/>
                <w:sz w:val="22"/>
                <w:lang w:val="sk-SK"/>
              </w:rPr>
              <w:t xml:space="preserve"> k </w:t>
            </w:r>
            <w:r w:rsidR="00930E5B" w:rsidRPr="00F74322">
              <w:rPr>
                <w:rFonts w:ascii="Calibri" w:hAnsi="Calibri"/>
                <w:sz w:val="22"/>
                <w:lang w:val="sk-SK"/>
              </w:rPr>
              <w:t>produktovej línii</w:t>
            </w:r>
            <w:bookmarkStart w:id="1" w:name="_Ref530055076"/>
            <w:r w:rsidR="00B518B3" w:rsidRPr="00F74322">
              <w:rPr>
                <w:rStyle w:val="Odkaznapoznmkupodiarou"/>
                <w:rFonts w:ascii="Calibri" w:hAnsi="Calibri"/>
                <w:sz w:val="22"/>
                <w:lang w:val="sk-SK"/>
              </w:rPr>
              <w:footnoteReference w:id="4"/>
            </w:r>
            <w:bookmarkEnd w:id="1"/>
          </w:p>
        </w:tc>
      </w:tr>
      <w:tr w:rsidR="00930E5B" w:rsidRPr="00930E5B" w:rsidTr="00170EFE">
        <w:tc>
          <w:tcPr>
            <w:tcW w:w="1879" w:type="pct"/>
          </w:tcPr>
          <w:p w:rsidR="00930E5B" w:rsidRPr="00930E5B" w:rsidRDefault="00930E5B" w:rsidP="0063080C">
            <w:pPr>
              <w:rPr>
                <w:rFonts w:ascii="Calibri" w:hAnsi="Calibri"/>
                <w:sz w:val="18"/>
                <w:szCs w:val="18"/>
                <w:lang w:val="sk-SK"/>
              </w:rPr>
            </w:pPr>
          </w:p>
        </w:tc>
        <w:sdt>
          <w:sdtPr>
            <w:rPr>
              <w:rFonts w:ascii="Calibri" w:hAnsi="Calibri"/>
              <w:sz w:val="18"/>
              <w:szCs w:val="18"/>
              <w:lang w:val="sk-SK"/>
            </w:rPr>
            <w:id w:val="-167635667"/>
            <w:placeholder>
              <w:docPart w:val="D7CD070E65904E4AB7F88CCF69C1B27D"/>
            </w:placeholder>
            <w:showingPlcHdr/>
            <w:dropDownList>
              <w:listItem w:value="Vyberte položku."/>
              <w:listItem w:displayText="Kovové, nekovové, chemické, petrochemické a polymérne materiály a kompozity pre výrobu komponentov, strojov, prístrojov a zariadení (materiály so zlepšenými vlastnosťami zameranými napríklad na znižovanie hmotnosti výrobkov, hluku a vibrácií, zvyšovanie  b" w:value="Kovové, nekovové, chemické, petrochemické a polymérne materiály a kompozity pre výrobu komponentov, strojov, prístrojov a zariadení (materiály so zlepšenými vlastnosťami zameranými napríklad na znižovanie hmotnosti výrobkov, hluku a vibrácií, zvyšovanie  b"/>
              <w:listItem w:displayText="Progresívne  technológie výroby a spracovania materiálov a výrobkov z nich, práškové technológie, vákuové metalurgické technológie, presné liatie, 3D tlač kompozitov, aditívna priemyselná výroba, pokročilé technológie tvorby povrchových vrstiev, automatizo" w:value="Progresívne  technológie výroby a spracovania materiálov a výrobkov z nich, práškové technológie, vákuové metalurgické technológie, presné liatie, 3D tlač kompozitov, aditívna priemyselná výroba, pokročilé technológie tvorby povrchových vrstiev, automatizo"/>
              <w:listItem w:displayText="Progresívne technológie opracovávania, tvárnenia, spájania, zvárania a delenia materiálov." w:value="Progresívne technológie opracovávania, tvárnenia, spájania, zvárania a delenia materiálov."/>
              <w:listItem w:displayText="Zariadenia a systémy manipulácie s materiálom a dielcami vo výrobe (napríklad systémy pre zlepšenie bezpečnosti, automatizácie skladov a logistiky, a pod.)." w:value="Zariadenia a systémy manipulácie s materiálom a dielcami vo výrobe (napríklad systémy pre zlepšenie bezpečnosti, automatizácie skladov a logistiky, a pod.)."/>
              <w:listItem w:displayText="Konštrukčné časti a výrobky (napríklad nové výrobky a konštrukčné riešenia častí automobilov a železničných vozidiel a ostatných dopravných prostriedkov a pod.)." w:value="Konštrukčné časti a výrobky (napríklad nové výrobky a konštrukčné riešenia častí automobilov a železničných vozidiel a ostatných dopravných prostriedkov a pod.)."/>
              <w:listItem w:displayText="Konštrukčné prvky pre dopravné systémy (napríklad trakčné systémy, superkapacitory, výkonové elektronické meniče a pod.)." w:value="Konštrukčné prvky pre dopravné systémy (napríklad trakčné systémy, superkapacitory, výkonové elektronické meniče a pod.)."/>
              <w:listItem w:displayText="Nové kovové, nekovové, chemické, petrochemické, polymérne, polovodičové, supravodivé, magnetické a nanomagnetické materiály pre potreby automobilového priemyslu, výroby železničných vozidiel a priemyslu výroby ostatných dopravných prostriedkov, vrátane ich" w:value="Nové kovové, nekovové, chemické, petrochemické, polymérne, polovodičové, supravodivé, magnetické a nanomagnetické materiály pre potreby automobilového priemyslu, výroby železničných vozidiel a priemyslu výroby ostatných dopravných prostriedkov, vrátane ich"/>
              <w:listItem w:displayText="Materiály, štruktúry, senzory a prvky." w:value="Materiály, štruktúry, senzory a prvky."/>
              <w:listItem w:displayText="Materiály na vytváranie funkčných povrchov." w:value="Materiály na vytváranie funkčných povrchov."/>
              <w:listItem w:displayText="Nanoštruktúrne materiály, vrátane nízko rozmerných štruktúr a nanoobjektov." w:value="Nanoštruktúrne materiály, vrátane nízko rozmerných štruktúr a nanoobjektov."/>
              <w:listItem w:displayText="Inovatívne technológie prípravy materiálov, metódy analýzy, diagnostiky ich vlastností, vrátane nanotechnológií a nanometrológie." w:value="Inovatívne technológie prípravy materiálov, metódy analýzy, diagnostiky ich vlastností, vrátane nanotechnológií a nanometrológie."/>
              <w:listItem w:displayText="Nové progresívne materiály, produkty a technológie (napríklad aj využitie materiálov na prírodnej báze a pod.)." w:value="Nové progresívne materiály, produkty a technológie (napríklad aj využitie materiálov na prírodnej báze a pod.)."/>
              <w:listItem w:displayText="Progresívne palivá vrátane biopalív." w:value="Progresívne palivá vrátane biopalív."/>
              <w:listItem w:displayText="Špeciálne textílie a chemické vlákna, technológie pre ich výrobu  spracovanie." w:value="Špeciálne textílie a chemické vlákna, technológie pre ich výrobu  spracovanie."/>
              <w:listItem w:displayText="Technické textílie s využitím kombinácie textilných kompozitov a  nanočastíc." w:value="Technické textílie s využitím kombinácie textilných kompozitov a  nanočastíc."/>
              <w:listItem w:displayText="Progresívne obalové polymérne materiály vrátane biodegradovateľných (napríklad progresívne biodegradovateľné polyméry pre uplatnenie v oblastiach syntetických vlákien, polymérnych fólií, plastov, obalov a pod.)." w:value="Progresívne obalové polymérne materiály vrátane biodegradovateľných (napríklad progresívne biodegradovateľné polyméry pre uplatnenie v oblastiach syntetických vlákien, polymérnych fólií, plastov, obalov a pod.)."/>
              <w:listItem w:displayText="Skúšanie, meranie, testovanie, kalibrácia a verifikácia komplexu úžitkových vlastností materiálov a výrobkov vzhľadom k ich použitiu v moderných technológiách, dopravných prostriedkoch a systémoch vrátane testovania konštrukčných a interiérových častí auto" w:value="Skúšanie, meranie, testovanie, kalibrácia a verifikácia komplexu úžitkových vlastností materiálov a výrobkov vzhľadom k ich použitiu v moderných technológiách, dopravných prostriedkoch a systémoch vrátane testovania konštrukčných a interiérových častí auto"/>
              <w:listItem w:displayText="Optimalizácia podnikových procesov (napríklad výrobných, logistických procesov, auditovanie procesov a pod.)." w:value="Optimalizácia podnikových procesov (napríklad výrobných, logistických procesov, auditovanie procesov a pod.)."/>
              <w:listItem w:displayText="Zvyšovanie kvality a presnosti výroby (napríklad kvalita montáže,  auditovanie procesov a pod.)." w:value="Zvyšovanie kvality a presnosti výroby (napríklad kvalita montáže,  auditovanie procesov a pod.)."/>
              <w:listItem w:displayText="Metódy a produkty na počítačové modelovanie, simuláciu a testovania materiálov." w:value="Metódy a produkty na počítačové modelovanie, simuláciu a testovania materiálov."/>
              <w:listItem w:displayText="IKT produkty pre prevádzku a bezpečnosť dopravných prostriedkov (napríklad rádiové systémy, senzory pre monitorovanie dopravných prostriedkov a dopravnej infraštruktúry, bezpečná dátová komunikácia a pod.)." w:value="IKT produkty pre prevádzku a bezpečnosť dopravných prostriedkov (napríklad rádiové systémy, senzory pre monitorovanie dopravných prostriedkov a dopravnej infraštruktúry, bezpečná dátová komunikácia a pod.)."/>
              <w:listItem w:displayText="IKT produkty pre komunikáciu v rámci inteligentných dopravných systémov (napríklad sw aplikácie zvyšujúce komfort a komunikáciu užívateľa automobilu, navigačné systémy a pod.)." w:value="IKT produkty pre komunikáciu v rámci inteligentných dopravných systémov (napríklad sw aplikácie zvyšujúce komfort a komunikáciu užívateľa automobilu, navigačné systémy a pod.)."/>
              <w:listItem w:displayText="Optimalizácia energetickej náročnosti a environmentálneho dopadu." w:value="Optimalizácia energetickej náročnosti a environmentálneho dopadu."/>
              <w:listItem w:displayText="Programové vybavenia pre inteligentné výrobné systémy, komplexné riadiace systémy, manažment služieb a procesov." w:value="Programové vybavenia pre inteligentné výrobné systémy, komplexné riadiace systémy, manažment služieb a procesov."/>
              <w:listItem w:displayText="Inteligentné riadiace a výrobné systémy, vrátane prepájania externých inteligentných systémov a intralogistických/ manipulačných systémov a ich prvkov (prostriedkov) (napríklad aj digitalizácia riadenia, digitalizácia výrobných procesov a logistiky a pod.)" w:value="Inteligentné riadiace a výrobné systémy, vrátane prepájania externých inteligentných systémov a intralogistických/ manipulačných systémov a ich prvkov (prostriedkov) (napríklad aj digitalizácia riadenia, digitalizácia výrobných procesov a logistiky a pod.)"/>
              <w:listItem w:displayText="Simulácia, modelovanie priemyselných, dopravných a iných systémov." w:value="Simulácia, modelovanie priemyselných, dopravných a iných systémov."/>
              <w:listItem w:displayText="Riadenie technologických a logistických procesov." w:value="Riadenie technologických a logistických procesov."/>
              <w:listItem w:displayText="Výskum a vývoj komponentov a uzlov pre automatizáciu, robotizáciu a digitalizácia procesov." w:value="Výskum a vývoj komponentov a uzlov pre automatizáciu, robotizáciu a digitalizácia procesov."/>
              <w:listItem w:displayText="Systémy pre riadenie automatizovaných pracovísk (systémy pre priemyselné autonómne riadenie, dopravné a logistické systémy a pod. (napríklad so zameranim na Industry 4.0, Continouos Improvement, diagnostika pre existujúce procesy až po analýzy dôvodov zlej" w:value="Systémy pre riadenie automatizovaných pracovísk (systémy pre priemyselné autonómne riadenie, dopravné a logistické systémy a pod. (napríklad so zameranim na Industry 4.0, Continouos Improvement, diagnostika pre existujúce procesy až po analýzy dôvodov zlej"/>
              <w:listItem w:displayText="Výskum a vývoj komplexných robotizovaných systémov." w:value="Výskum a vývoj komplexných robotizovaných systémov."/>
              <w:listItem w:displayText="Výskum a vývoj komunikujúcich a autonómnych dopravných systémov." w:value="Výskum a vývoj komunikujúcich a autonómnych dopravných systémov."/>
              <w:listItem w:displayText="Fyzikálne a technické problémy alternatívnych pohonov." w:value="Fyzikálne a technické problémy alternatívnych pohonov."/>
              <w:listItem w:displayText="Systémy pre výrobu, distribúciu, zásobovanie, akumuláciu, rekuperáciu  energie." w:value="Systémy pre výrobu, distribúciu, zásobovanie, akumuláciu, rekuperáciu  energie."/>
              <w:listItem w:displayText="Systémy pre inteligentné riadenie nabíjacieho cyklu." w:value="Systémy pre inteligentné riadenie nabíjacieho cyklu."/>
            </w:dropDownList>
          </w:sdtPr>
          <w:sdtEndPr/>
          <w:sdtContent>
            <w:tc>
              <w:tcPr>
                <w:tcW w:w="1327" w:type="pct"/>
              </w:tcPr>
              <w:p w:rsidR="00930E5B" w:rsidRPr="00930E5B" w:rsidRDefault="006422C9" w:rsidP="0063080C">
                <w:pPr>
                  <w:rPr>
                    <w:rFonts w:ascii="Calibri" w:hAnsi="Calibri"/>
                    <w:sz w:val="18"/>
                    <w:szCs w:val="18"/>
                    <w:lang w:val="sk-SK"/>
                  </w:rPr>
                </w:pPr>
                <w:r w:rsidRPr="00900F7F">
                  <w:rPr>
                    <w:rStyle w:val="Textzstupnhosymbolu"/>
                  </w:rPr>
                  <w:t>Vyberte položku.</w:t>
                </w:r>
              </w:p>
            </w:tc>
          </w:sdtContent>
        </w:sdt>
        <w:tc>
          <w:tcPr>
            <w:tcW w:w="1794" w:type="pct"/>
          </w:tcPr>
          <w:p w:rsidR="00930E5B" w:rsidRPr="00930E5B" w:rsidRDefault="00930E5B" w:rsidP="0063080C">
            <w:pPr>
              <w:rPr>
                <w:rFonts w:ascii="Calibri" w:hAnsi="Calibri"/>
                <w:sz w:val="18"/>
                <w:szCs w:val="18"/>
                <w:lang w:val="sk-SK"/>
              </w:rPr>
            </w:pPr>
          </w:p>
        </w:tc>
      </w:tr>
      <w:tr w:rsidR="00930E5B" w:rsidRPr="00930E5B" w:rsidTr="00170EFE">
        <w:tc>
          <w:tcPr>
            <w:tcW w:w="1879" w:type="pct"/>
          </w:tcPr>
          <w:p w:rsidR="00930E5B" w:rsidRPr="00930E5B" w:rsidRDefault="00930E5B" w:rsidP="0063080C">
            <w:pPr>
              <w:rPr>
                <w:rFonts w:ascii="Calibri" w:hAnsi="Calibri"/>
                <w:sz w:val="18"/>
                <w:szCs w:val="18"/>
                <w:lang w:val="sk-SK"/>
              </w:rPr>
            </w:pPr>
          </w:p>
        </w:tc>
        <w:sdt>
          <w:sdtPr>
            <w:rPr>
              <w:rFonts w:ascii="Calibri" w:hAnsi="Calibri"/>
              <w:sz w:val="18"/>
              <w:szCs w:val="18"/>
              <w:lang w:val="sk-SK"/>
            </w:rPr>
            <w:id w:val="1105848116"/>
            <w:placeholder>
              <w:docPart w:val="A574EFB09E1847E28DA07FB75759CCF7"/>
            </w:placeholder>
            <w:showingPlcHdr/>
            <w:dropDownList>
              <w:listItem w:value="Vyberte položku."/>
              <w:listItem w:displayText="Kovové, nekovové, chemické, petrochemické a polymérne materiály a kompozity pre výrobu komponentov, strojov, prístrojov a zariadení (materiály so zlepšenými vlastnosťami zameranými napríklad na znižovanie hmotnosti výrobkov, hluku a vibrácií, zvyšovanie  b" w:value="Kovové, nekovové, chemické, petrochemické a polymérne materiály a kompozity pre výrobu komponentov, strojov, prístrojov a zariadení (materiály so zlepšenými vlastnosťami zameranými napríklad na znižovanie hmotnosti výrobkov, hluku a vibrácií, zvyšovanie  b"/>
              <w:listItem w:displayText="Progresívne  technológie výroby a spracovania materiálov a výrobkov z nich, práškové technológie, vákuové metalurgické technológie, presné liatie, 3D tlač kompozitov, aditívna priemyselná výroba, pokročilé technológie tvorby povrchových vrstiev, automatizo" w:value="Progresívne  technológie výroby a spracovania materiálov a výrobkov z nich, práškové technológie, vákuové metalurgické technológie, presné liatie, 3D tlač kompozitov, aditívna priemyselná výroba, pokročilé technológie tvorby povrchových vrstiev, automatizo"/>
              <w:listItem w:displayText="Progresívne technológie opracovávania, tvárnenia, spájania, zvárania a delenia materiálov." w:value="Progresívne technológie opracovávania, tvárnenia, spájania, zvárania a delenia materiálov."/>
              <w:listItem w:displayText="Zariadenia a systémy manipulácie s materiálom a dielcami vo výrobe (napríklad systémy pre zlepšenie bezpečnosti, automatizácie skladov a logistiky, a pod.)." w:value="Zariadenia a systémy manipulácie s materiálom a dielcami vo výrobe (napríklad systémy pre zlepšenie bezpečnosti, automatizácie skladov a logistiky, a pod.)."/>
              <w:listItem w:displayText="Konštrukčné časti a výrobky (napríklad nové výrobky a konštrukčné riešenia častí automobilov a železničných vozidiel a ostatných dopravných prostriedkov a pod.)." w:value="Konštrukčné časti a výrobky (napríklad nové výrobky a konštrukčné riešenia častí automobilov a železničných vozidiel a ostatných dopravných prostriedkov a pod.)."/>
              <w:listItem w:displayText="Konštrukčné prvky pre dopravné systémy (napríklad trakčné systémy, superkapacitory, výkonové elektronické meniče a pod.)." w:value="Konštrukčné prvky pre dopravné systémy (napríklad trakčné systémy, superkapacitory, výkonové elektronické meniče a pod.)."/>
              <w:listItem w:displayText="Nové kovové, nekovové, chemické, petrochemické, polymérne, polovodičové, supravodivé, magnetické a nanomagnetické materiály pre potreby automobilového priemyslu, výroby železničných vozidiel a priemyslu výroby ostatných dopravných prostriedkov, vrátane ich" w:value="Nové kovové, nekovové, chemické, petrochemické, polymérne, polovodičové, supravodivé, magnetické a nanomagnetické materiály pre potreby automobilového priemyslu, výroby železničných vozidiel a priemyslu výroby ostatných dopravných prostriedkov, vrátane ich"/>
              <w:listItem w:displayText="Materiály, štruktúry, senzory a prvky." w:value="Materiály, štruktúry, senzory a prvky."/>
              <w:listItem w:displayText="Materiály na vytváranie funkčných povrchov." w:value="Materiály na vytváranie funkčných povrchov."/>
              <w:listItem w:displayText="Nanoštruktúrne materiály, vrátane nízko rozmerných štruktúr a nanoobjektov." w:value="Nanoštruktúrne materiály, vrátane nízko rozmerných štruktúr a nanoobjektov."/>
              <w:listItem w:displayText="Inovatívne technológie prípravy materiálov, metódy analýzy, diagnostiky ich vlastností, vrátane nanotechnológií a nanometrológie." w:value="Inovatívne technológie prípravy materiálov, metódy analýzy, diagnostiky ich vlastností, vrátane nanotechnológií a nanometrológie."/>
              <w:listItem w:displayText="Nové progresívne materiály, produkty a technológie (napríklad aj využitie materiálov na prírodnej báze a pod.)." w:value="Nové progresívne materiály, produkty a technológie (napríklad aj využitie materiálov na prírodnej báze a pod.)."/>
              <w:listItem w:displayText="Progresívne palivá vrátane biopalív." w:value="Progresívne palivá vrátane biopalív."/>
              <w:listItem w:displayText="Špeciálne textílie a chemické vlákna, technológie pre ich výrobu  spracovanie." w:value="Špeciálne textílie a chemické vlákna, technológie pre ich výrobu  spracovanie."/>
              <w:listItem w:displayText="Technické textílie s využitím kombinácie textilných kompozitov a  nanočastíc." w:value="Technické textílie s využitím kombinácie textilných kompozitov a  nanočastíc."/>
              <w:listItem w:displayText="Progresívne obalové polymérne materiály vrátane biodegradovateľných (napríklad progresívne biodegradovateľné polyméry pre uplatnenie v oblastiach syntetických vlákien, polymérnych fólií, plastov, obalov a pod.)." w:value="Progresívne obalové polymérne materiály vrátane biodegradovateľných (napríklad progresívne biodegradovateľné polyméry pre uplatnenie v oblastiach syntetických vlákien, polymérnych fólií, plastov, obalov a pod.)."/>
              <w:listItem w:displayText="Skúšanie, meranie, testovanie, kalibrácia a verifikácia komplexu úžitkových vlastností materiálov a výrobkov vzhľadom k ich použitiu v moderných technológiách, dopravných prostriedkoch a systémoch vrátane testovania konštrukčných a interiérových častí auto" w:value="Skúšanie, meranie, testovanie, kalibrácia a verifikácia komplexu úžitkových vlastností materiálov a výrobkov vzhľadom k ich použitiu v moderných technológiách, dopravných prostriedkoch a systémoch vrátane testovania konštrukčných a interiérových častí auto"/>
              <w:listItem w:displayText="Optimalizácia podnikových procesov (napríklad výrobných, logistických procesov, auditovanie procesov a pod.)." w:value="Optimalizácia podnikových procesov (napríklad výrobných, logistických procesov, auditovanie procesov a pod.)."/>
              <w:listItem w:displayText="Zvyšovanie kvality a presnosti výroby (napríklad kvalita montáže,  auditovanie procesov a pod.)." w:value="Zvyšovanie kvality a presnosti výroby (napríklad kvalita montáže,  auditovanie procesov a pod.)."/>
              <w:listItem w:displayText="Metódy a produkty na počítačové modelovanie, simuláciu a testovania materiálov." w:value="Metódy a produkty na počítačové modelovanie, simuláciu a testovania materiálov."/>
              <w:listItem w:displayText="IKT produkty pre prevádzku a bezpečnosť dopravných prostriedkov (napríklad rádiové systémy, senzory pre monitorovanie dopravných prostriedkov a dopravnej infraštruktúry, bezpečná dátová komunikácia a pod.)." w:value="IKT produkty pre prevádzku a bezpečnosť dopravných prostriedkov (napríklad rádiové systémy, senzory pre monitorovanie dopravných prostriedkov a dopravnej infraštruktúry, bezpečná dátová komunikácia a pod.)."/>
              <w:listItem w:displayText="IKT produkty pre komunikáciu v rámci inteligentných dopravných systémov (napríklad sw aplikácie zvyšujúce komfort a komunikáciu užívateľa automobilu, navigačné systémy a pod.)." w:value="IKT produkty pre komunikáciu v rámci inteligentných dopravných systémov (napríklad sw aplikácie zvyšujúce komfort a komunikáciu užívateľa automobilu, navigačné systémy a pod.)."/>
              <w:listItem w:displayText="Optimalizácia energetickej náročnosti a environmentálneho dopadu." w:value="Optimalizácia energetickej náročnosti a environmentálneho dopadu."/>
              <w:listItem w:displayText="Programové vybavenia pre inteligentné výrobné systémy, komplexné riadiace systémy, manažment služieb a procesov." w:value="Programové vybavenia pre inteligentné výrobné systémy, komplexné riadiace systémy, manažment služieb a procesov."/>
              <w:listItem w:displayText="Inteligentné riadiace a výrobné systémy, vrátane prepájania externých inteligentných systémov a intralogistických/ manipulačných systémov a ich prvkov (prostriedkov) (napríklad aj digitalizácia riadenia, digitalizácia výrobných procesov a logistiky a pod.)" w:value="Inteligentné riadiace a výrobné systémy, vrátane prepájania externých inteligentných systémov a intralogistických/ manipulačných systémov a ich prvkov (prostriedkov) (napríklad aj digitalizácia riadenia, digitalizácia výrobných procesov a logistiky a pod.)"/>
              <w:listItem w:displayText="Simulácia, modelovanie priemyselných, dopravných a iných systémov." w:value="Simulácia, modelovanie priemyselných, dopravných a iných systémov."/>
              <w:listItem w:displayText="Riadenie technologických a logistických procesov." w:value="Riadenie technologických a logistických procesov."/>
              <w:listItem w:displayText="Výskum a vývoj komponentov a uzlov pre automatizáciu, robotizáciu a digitalizácia procesov." w:value="Výskum a vývoj komponentov a uzlov pre automatizáciu, robotizáciu a digitalizácia procesov."/>
              <w:listItem w:displayText="Systémy pre riadenie automatizovaných pracovísk (systémy pre priemyselné autonómne riadenie, dopravné a logistické systémy a pod. (napríklad so zameranim na Industry 4.0, Continouos Improvement, diagnostika pre existujúce procesy až po analýzy dôvodov zlej" w:value="Systémy pre riadenie automatizovaných pracovísk (systémy pre priemyselné autonómne riadenie, dopravné a logistické systémy a pod. (napríklad so zameranim na Industry 4.0, Continouos Improvement, diagnostika pre existujúce procesy až po analýzy dôvodov zlej"/>
              <w:listItem w:displayText="Výskum a vývoj komplexných robotizovaných systémov." w:value="Výskum a vývoj komplexných robotizovaných systémov."/>
              <w:listItem w:displayText="Výskum a vývoj komunikujúcich a autonómnych dopravných systémov." w:value="Výskum a vývoj komunikujúcich a autonómnych dopravných systémov."/>
              <w:listItem w:displayText="Fyzikálne a technické problémy alternatívnych pohonov." w:value="Fyzikálne a technické problémy alternatívnych pohonov."/>
              <w:listItem w:displayText="Systémy pre výrobu, distribúciu, zásobovanie, akumuláciu, rekuperáciu  energie." w:value="Systémy pre výrobu, distribúciu, zásobovanie, akumuláciu, rekuperáciu  energie."/>
              <w:listItem w:displayText="Systémy pre inteligentné riadenie nabíjacieho cyklu." w:value="Systémy pre inteligentné riadenie nabíjacieho cyklu."/>
            </w:dropDownList>
          </w:sdtPr>
          <w:sdtEndPr/>
          <w:sdtContent>
            <w:tc>
              <w:tcPr>
                <w:tcW w:w="1327" w:type="pct"/>
              </w:tcPr>
              <w:p w:rsidR="00930E5B" w:rsidRPr="00930E5B" w:rsidRDefault="00366F67" w:rsidP="0063080C">
                <w:pPr>
                  <w:rPr>
                    <w:rFonts w:ascii="Calibri" w:hAnsi="Calibri"/>
                    <w:sz w:val="18"/>
                    <w:szCs w:val="18"/>
                    <w:lang w:val="sk-SK"/>
                  </w:rPr>
                </w:pPr>
                <w:r w:rsidRPr="00900F7F">
                  <w:rPr>
                    <w:rStyle w:val="Textzstupnhosymbolu"/>
                  </w:rPr>
                  <w:t>Vyberte položku.</w:t>
                </w:r>
              </w:p>
            </w:tc>
          </w:sdtContent>
        </w:sdt>
        <w:tc>
          <w:tcPr>
            <w:tcW w:w="1794" w:type="pct"/>
          </w:tcPr>
          <w:p w:rsidR="00930E5B" w:rsidRPr="00930E5B" w:rsidRDefault="00930E5B" w:rsidP="0063080C">
            <w:pPr>
              <w:rPr>
                <w:rFonts w:ascii="Calibri" w:hAnsi="Calibri"/>
                <w:sz w:val="18"/>
                <w:szCs w:val="18"/>
                <w:lang w:val="sk-SK"/>
              </w:rPr>
            </w:pPr>
          </w:p>
        </w:tc>
      </w:tr>
      <w:tr w:rsidR="00930E5B" w:rsidRPr="00930E5B" w:rsidTr="00F74322">
        <w:tc>
          <w:tcPr>
            <w:tcW w:w="1879" w:type="pct"/>
            <w:tcBorders>
              <w:bottom w:val="single" w:sz="4" w:space="0" w:color="auto"/>
            </w:tcBorders>
          </w:tcPr>
          <w:p w:rsidR="00930E5B" w:rsidRPr="00930E5B" w:rsidRDefault="00930E5B" w:rsidP="0063080C">
            <w:pPr>
              <w:rPr>
                <w:rFonts w:ascii="Calibri" w:hAnsi="Calibri"/>
                <w:sz w:val="18"/>
                <w:szCs w:val="18"/>
                <w:lang w:val="sk-SK"/>
              </w:rPr>
            </w:pPr>
          </w:p>
        </w:tc>
        <w:sdt>
          <w:sdtPr>
            <w:rPr>
              <w:rFonts w:ascii="Calibri" w:hAnsi="Calibri"/>
              <w:sz w:val="18"/>
              <w:szCs w:val="18"/>
              <w:lang w:val="sk-SK"/>
            </w:rPr>
            <w:id w:val="-640429876"/>
            <w:placeholder>
              <w:docPart w:val="D97E7A0074C844349A2ECDE1E594BF2F"/>
            </w:placeholder>
            <w:showingPlcHdr/>
            <w:dropDownList>
              <w:listItem w:value="Vyberte položku."/>
              <w:listItem w:displayText="Kovové, nekovové, chemické, petrochemické a polymérne materiály a kompozity pre výrobu komponentov, strojov, prístrojov a zariadení (materiály so zlepšenými vlastnosťami zameranými napríklad na znižovanie hmotnosti výrobkov, hluku a vibrácií, zvyšovanie  b" w:value="Kovové, nekovové, chemické, petrochemické a polymérne materiály a kompozity pre výrobu komponentov, strojov, prístrojov a zariadení (materiály so zlepšenými vlastnosťami zameranými napríklad na znižovanie hmotnosti výrobkov, hluku a vibrácií, zvyšovanie  b"/>
              <w:listItem w:displayText="Progresívne  technológie výroby a spracovania materiálov a výrobkov z nich, práškové technológie, vákuové metalurgické technológie, presné liatie, 3D tlač kompozitov, aditívna priemyselná výroba, pokročilé technológie tvorby povrchových vrstiev, automatizo" w:value="Progresívne  technológie výroby a spracovania materiálov a výrobkov z nich, práškové technológie, vákuové metalurgické technológie, presné liatie, 3D tlač kompozitov, aditívna priemyselná výroba, pokročilé technológie tvorby povrchových vrstiev, automatizo"/>
              <w:listItem w:displayText="Progresívne technológie opracovávania, tvárnenia, spájania, zvárania a delenia materiálov." w:value="Progresívne technológie opracovávania, tvárnenia, spájania, zvárania a delenia materiálov."/>
              <w:listItem w:displayText="Zariadenia a systémy manipulácie s materiálom a dielcami vo výrobe (napríklad systémy pre zlepšenie bezpečnosti, automatizácie skladov a logistiky, a pod.)." w:value="Zariadenia a systémy manipulácie s materiálom a dielcami vo výrobe (napríklad systémy pre zlepšenie bezpečnosti, automatizácie skladov a logistiky, a pod.)."/>
              <w:listItem w:displayText="Konštrukčné časti a výrobky (napríklad nové výrobky a konštrukčné riešenia častí automobilov a železničných vozidiel a ostatných dopravných prostriedkov a pod.)." w:value="Konštrukčné časti a výrobky (napríklad nové výrobky a konštrukčné riešenia častí automobilov a železničných vozidiel a ostatných dopravných prostriedkov a pod.)."/>
              <w:listItem w:displayText="Konštrukčné prvky pre dopravné systémy (napríklad trakčné systémy, superkapacitory, výkonové elektronické meniče a pod.)." w:value="Konštrukčné prvky pre dopravné systémy (napríklad trakčné systémy, superkapacitory, výkonové elektronické meniče a pod.)."/>
              <w:listItem w:displayText="Nové kovové, nekovové, chemické, petrochemické, polymérne, polovodičové, supravodivé, magnetické a nanomagnetické materiály pre potreby automobilového priemyslu, výroby železničných vozidiel a priemyslu výroby ostatných dopravných prostriedkov, vrátane ich" w:value="Nové kovové, nekovové, chemické, petrochemické, polymérne, polovodičové, supravodivé, magnetické a nanomagnetické materiály pre potreby automobilového priemyslu, výroby železničných vozidiel a priemyslu výroby ostatných dopravných prostriedkov, vrátane ich"/>
              <w:listItem w:displayText="Materiály, štruktúry, senzory a prvky." w:value="Materiály, štruktúry, senzory a prvky."/>
              <w:listItem w:displayText="Materiály na vytváranie funkčných povrchov." w:value="Materiály na vytváranie funkčných povrchov."/>
              <w:listItem w:displayText="Nanoštruktúrne materiály, vrátane nízko rozmerných štruktúr a nanoobjektov." w:value="Nanoštruktúrne materiály, vrátane nízko rozmerných štruktúr a nanoobjektov."/>
              <w:listItem w:displayText="Inovatívne technológie prípravy materiálov, metódy analýzy, diagnostiky ich vlastností, vrátane nanotechnológií a nanometrológie." w:value="Inovatívne technológie prípravy materiálov, metódy analýzy, diagnostiky ich vlastností, vrátane nanotechnológií a nanometrológie."/>
              <w:listItem w:displayText="Nové progresívne materiály, produkty a technológie (napríklad aj využitie materiálov na prírodnej báze a pod.)." w:value="Nové progresívne materiály, produkty a technológie (napríklad aj využitie materiálov na prírodnej báze a pod.)."/>
              <w:listItem w:displayText="Progresívne palivá vrátane biopalív." w:value="Progresívne palivá vrátane biopalív."/>
              <w:listItem w:displayText="Špeciálne textílie a chemické vlákna, technológie pre ich výrobu  spracovanie." w:value="Špeciálne textílie a chemické vlákna, technológie pre ich výrobu  spracovanie."/>
              <w:listItem w:displayText="Technické textílie s využitím kombinácie textilných kompozitov a  nanočastíc." w:value="Technické textílie s využitím kombinácie textilných kompozitov a  nanočastíc."/>
              <w:listItem w:displayText="Progresívne obalové polymérne materiály vrátane biodegradovateľných (napríklad progresívne biodegradovateľné polyméry pre uplatnenie v oblastiach syntetických vlákien, polymérnych fólií, plastov, obalov a pod.)." w:value="Progresívne obalové polymérne materiály vrátane biodegradovateľných (napríklad progresívne biodegradovateľné polyméry pre uplatnenie v oblastiach syntetických vlákien, polymérnych fólií, plastov, obalov a pod.)."/>
              <w:listItem w:displayText="Skúšanie, meranie, testovanie, kalibrácia a verifikácia komplexu úžitkových vlastností materiálov a výrobkov vzhľadom k ich použitiu v moderných technológiách, dopravných prostriedkoch a systémoch vrátane testovania konštrukčných a interiérových častí auto" w:value="Skúšanie, meranie, testovanie, kalibrácia a verifikácia komplexu úžitkových vlastností materiálov a výrobkov vzhľadom k ich použitiu v moderných technológiách, dopravných prostriedkoch a systémoch vrátane testovania konštrukčných a interiérových častí auto"/>
              <w:listItem w:displayText="Optimalizácia podnikových procesov (napríklad výrobných, logistických procesov, auditovanie procesov a pod.)." w:value="Optimalizácia podnikových procesov (napríklad výrobných, logistických procesov, auditovanie procesov a pod.)."/>
              <w:listItem w:displayText="Zvyšovanie kvality a presnosti výroby (napríklad kvalita montáže,  auditovanie procesov a pod.)." w:value="Zvyšovanie kvality a presnosti výroby (napríklad kvalita montáže,  auditovanie procesov a pod.)."/>
              <w:listItem w:displayText="Metódy a produkty na počítačové modelovanie, simuláciu a testovania materiálov." w:value="Metódy a produkty na počítačové modelovanie, simuláciu a testovania materiálov."/>
              <w:listItem w:displayText="IKT produkty pre prevádzku a bezpečnosť dopravných prostriedkov (napríklad rádiové systémy, senzory pre monitorovanie dopravných prostriedkov a dopravnej infraštruktúry, bezpečná dátová komunikácia a pod.)." w:value="IKT produkty pre prevádzku a bezpečnosť dopravných prostriedkov (napríklad rádiové systémy, senzory pre monitorovanie dopravných prostriedkov a dopravnej infraštruktúry, bezpečná dátová komunikácia a pod.)."/>
              <w:listItem w:displayText="IKT produkty pre komunikáciu v rámci inteligentných dopravných systémov (napríklad sw aplikácie zvyšujúce komfort a komunikáciu užívateľa automobilu, navigačné systémy a pod.)." w:value="IKT produkty pre komunikáciu v rámci inteligentných dopravných systémov (napríklad sw aplikácie zvyšujúce komfort a komunikáciu užívateľa automobilu, navigačné systémy a pod.)."/>
              <w:listItem w:displayText="Optimalizácia energetickej náročnosti a environmentálneho dopadu." w:value="Optimalizácia energetickej náročnosti a environmentálneho dopadu."/>
              <w:listItem w:displayText="Programové vybavenia pre inteligentné výrobné systémy, komplexné riadiace systémy, manažment služieb a procesov." w:value="Programové vybavenia pre inteligentné výrobné systémy, komplexné riadiace systémy, manažment služieb a procesov."/>
              <w:listItem w:displayText="Inteligentné riadiace a výrobné systémy, vrátane prepájania externých inteligentných systémov a intralogistických/ manipulačných systémov a ich prvkov (prostriedkov) (napríklad aj digitalizácia riadenia, digitalizácia výrobných procesov a logistiky a pod.)" w:value="Inteligentné riadiace a výrobné systémy, vrátane prepájania externých inteligentných systémov a intralogistických/ manipulačných systémov a ich prvkov (prostriedkov) (napríklad aj digitalizácia riadenia, digitalizácia výrobných procesov a logistiky a pod.)"/>
              <w:listItem w:displayText="Simulácia, modelovanie priemyselných, dopravných a iných systémov." w:value="Simulácia, modelovanie priemyselných, dopravných a iných systémov."/>
              <w:listItem w:displayText="Riadenie technologických a logistických procesov." w:value="Riadenie technologických a logistických procesov."/>
              <w:listItem w:displayText="Výskum a vývoj komponentov a uzlov pre automatizáciu, robotizáciu a digitalizácia procesov." w:value="Výskum a vývoj komponentov a uzlov pre automatizáciu, robotizáciu a digitalizácia procesov."/>
              <w:listItem w:displayText="Systémy pre riadenie automatizovaných pracovísk (systémy pre priemyselné autonómne riadenie, dopravné a logistické systémy a pod. (napríklad so zameranim na Industry 4.0, Continouos Improvement, diagnostika pre existujúce procesy až po analýzy dôvodov zlej" w:value="Systémy pre riadenie automatizovaných pracovísk (systémy pre priemyselné autonómne riadenie, dopravné a logistické systémy a pod. (napríklad so zameranim na Industry 4.0, Continouos Improvement, diagnostika pre existujúce procesy až po analýzy dôvodov zlej"/>
              <w:listItem w:displayText="Výskum a vývoj komplexných robotizovaných systémov." w:value="Výskum a vývoj komplexných robotizovaných systémov."/>
              <w:listItem w:displayText="Výskum a vývoj komunikujúcich a autonómnych dopravných systémov." w:value="Výskum a vývoj komunikujúcich a autonómnych dopravných systémov."/>
              <w:listItem w:displayText="Fyzikálne a technické problémy alternatívnych pohonov." w:value="Fyzikálne a technické problémy alternatívnych pohonov."/>
              <w:listItem w:displayText="Systémy pre výrobu, distribúciu, zásobovanie, akumuláciu, rekuperáciu  energie." w:value="Systémy pre výrobu, distribúciu, zásobovanie, akumuláciu, rekuperáciu  energie."/>
              <w:listItem w:displayText="Systémy pre inteligentné riadenie nabíjacieho cyklu." w:value="Systémy pre inteligentné riadenie nabíjacieho cyklu."/>
            </w:dropDownList>
          </w:sdtPr>
          <w:sdtEndPr/>
          <w:sdtContent>
            <w:tc>
              <w:tcPr>
                <w:tcW w:w="1327" w:type="pct"/>
                <w:tcBorders>
                  <w:bottom w:val="single" w:sz="4" w:space="0" w:color="auto"/>
                </w:tcBorders>
              </w:tcPr>
              <w:p w:rsidR="00930E5B" w:rsidRPr="00930E5B" w:rsidRDefault="00CC2618" w:rsidP="0063080C">
                <w:pPr>
                  <w:rPr>
                    <w:rFonts w:ascii="Calibri" w:hAnsi="Calibri"/>
                    <w:sz w:val="18"/>
                    <w:szCs w:val="18"/>
                    <w:lang w:val="sk-SK"/>
                  </w:rPr>
                </w:pPr>
                <w:r w:rsidRPr="00900F7F">
                  <w:rPr>
                    <w:rStyle w:val="Textzstupnhosymbolu"/>
                  </w:rPr>
                  <w:t>Vyberte položku.</w:t>
                </w:r>
              </w:p>
            </w:tc>
          </w:sdtContent>
        </w:sdt>
        <w:tc>
          <w:tcPr>
            <w:tcW w:w="1794" w:type="pct"/>
            <w:tcBorders>
              <w:bottom w:val="single" w:sz="4" w:space="0" w:color="auto"/>
            </w:tcBorders>
          </w:tcPr>
          <w:p w:rsidR="00930E5B" w:rsidRPr="00930E5B" w:rsidRDefault="00930E5B" w:rsidP="0063080C">
            <w:pPr>
              <w:rPr>
                <w:rFonts w:ascii="Calibri" w:hAnsi="Calibri"/>
                <w:sz w:val="18"/>
                <w:szCs w:val="18"/>
                <w:lang w:val="sk-SK"/>
              </w:rPr>
            </w:pPr>
          </w:p>
        </w:tc>
      </w:tr>
      <w:tr w:rsidR="00A47C0F" w:rsidRPr="00930E5B" w:rsidTr="00F74322">
        <w:tc>
          <w:tcPr>
            <w:tcW w:w="5000" w:type="pct"/>
            <w:gridSpan w:val="3"/>
            <w:tcBorders>
              <w:bottom w:val="single" w:sz="4" w:space="0" w:color="auto"/>
            </w:tcBorders>
            <w:shd w:val="clear" w:color="auto" w:fill="FABF8F" w:themeFill="accent6" w:themeFillTint="99"/>
            <w:vAlign w:val="center"/>
          </w:tcPr>
          <w:p w:rsidR="00A47C0F" w:rsidRPr="006422C9" w:rsidRDefault="00A47C0F" w:rsidP="0063080C">
            <w:pPr>
              <w:widowControl/>
              <w:rPr>
                <w:rFonts w:ascii="Calibri" w:hAnsi="Calibri"/>
                <w:b/>
                <w:noProof/>
                <w:color w:val="FFFFFF" w:themeColor="background1"/>
                <w:sz w:val="26"/>
                <w:szCs w:val="26"/>
              </w:rPr>
            </w:pPr>
            <w:r w:rsidRPr="00F74322">
              <w:rPr>
                <w:rFonts w:ascii="Calibri" w:hAnsi="Calibri"/>
                <w:b/>
                <w:noProof/>
                <w:sz w:val="26"/>
                <w:szCs w:val="26"/>
              </w:rPr>
              <w:t>Priemysel pre 21. storočie</w:t>
            </w:r>
          </w:p>
        </w:tc>
      </w:tr>
      <w:tr w:rsidR="00040325" w:rsidRPr="00930E5B" w:rsidTr="00C46EF0">
        <w:tc>
          <w:tcPr>
            <w:tcW w:w="1879" w:type="pct"/>
            <w:shd w:val="clear" w:color="auto" w:fill="BFBFBF" w:themeFill="background1" w:themeFillShade="BF"/>
            <w:vAlign w:val="center"/>
          </w:tcPr>
          <w:p w:rsidR="00040325" w:rsidRPr="00F74322" w:rsidRDefault="00C46EF0" w:rsidP="00927953">
            <w:pPr>
              <w:jc w:val="center"/>
              <w:rPr>
                <w:rFonts w:ascii="Calibri" w:hAnsi="Calibri"/>
                <w:sz w:val="22"/>
                <w:vertAlign w:val="superscript"/>
                <w:lang w:val="sk-SK"/>
              </w:rPr>
            </w:pPr>
            <w:r w:rsidRPr="00F74322">
              <w:rPr>
                <w:rFonts w:ascii="Calibri" w:hAnsi="Calibri"/>
                <w:sz w:val="22"/>
                <w:lang w:val="sk-SK"/>
              </w:rPr>
              <w:t>Typ</w:t>
            </w:r>
            <w:r w:rsidR="00040325" w:rsidRPr="00F74322">
              <w:rPr>
                <w:rFonts w:ascii="Calibri" w:hAnsi="Calibri"/>
                <w:sz w:val="22"/>
                <w:lang w:val="sk-SK"/>
              </w:rPr>
              <w:t xml:space="preserve"> </w:t>
            </w:r>
            <w:r w:rsidR="00927953" w:rsidRPr="00F74322">
              <w:rPr>
                <w:rFonts w:ascii="Calibri" w:hAnsi="Calibri"/>
                <w:sz w:val="22"/>
                <w:lang w:val="sk-SK"/>
              </w:rPr>
              <w:t>inovácie</w:t>
            </w:r>
            <w:r w:rsidR="00927953" w:rsidRPr="00D902C5">
              <w:rPr>
                <w:rFonts w:ascii="Calibri" w:hAnsi="Calibri"/>
                <w:sz w:val="22"/>
                <w:vertAlign w:val="superscript"/>
                <w:lang w:val="sk-SK"/>
              </w:rPr>
              <w:t>3</w:t>
            </w:r>
          </w:p>
        </w:tc>
        <w:tc>
          <w:tcPr>
            <w:tcW w:w="1327" w:type="pct"/>
            <w:shd w:val="clear" w:color="auto" w:fill="BFBFBF" w:themeFill="background1" w:themeFillShade="BF"/>
            <w:vAlign w:val="center"/>
          </w:tcPr>
          <w:p w:rsidR="00040325" w:rsidRPr="00F74322" w:rsidRDefault="00040325" w:rsidP="0063080C">
            <w:pPr>
              <w:jc w:val="center"/>
              <w:rPr>
                <w:rFonts w:ascii="Calibri" w:hAnsi="Calibri"/>
                <w:sz w:val="22"/>
                <w:lang w:val="sk-SK"/>
              </w:rPr>
            </w:pPr>
            <w:r w:rsidRPr="00F74322">
              <w:rPr>
                <w:rFonts w:ascii="Calibri" w:hAnsi="Calibri"/>
                <w:sz w:val="22"/>
                <w:lang w:val="sk-SK"/>
              </w:rPr>
              <w:t>Identifikovaná produktová línia</w:t>
            </w:r>
          </w:p>
        </w:tc>
        <w:tc>
          <w:tcPr>
            <w:tcW w:w="1794" w:type="pct"/>
            <w:shd w:val="clear" w:color="auto" w:fill="BFBFBF" w:themeFill="background1" w:themeFillShade="BF"/>
            <w:vAlign w:val="center"/>
          </w:tcPr>
          <w:p w:rsidR="00040325" w:rsidRPr="00F74322" w:rsidRDefault="00040325">
            <w:pPr>
              <w:jc w:val="center"/>
              <w:rPr>
                <w:rFonts w:ascii="Calibri" w:hAnsi="Calibri"/>
                <w:sz w:val="22"/>
                <w:lang w:val="sk-SK"/>
              </w:rPr>
            </w:pPr>
            <w:r w:rsidRPr="00F74322">
              <w:rPr>
                <w:rFonts w:ascii="Calibri" w:hAnsi="Calibri"/>
                <w:sz w:val="22"/>
                <w:lang w:val="sk-SK"/>
              </w:rPr>
              <w:t xml:space="preserve">Zdôvodnenie príslušnosti </w:t>
            </w:r>
            <w:r w:rsidR="00C46EF0" w:rsidRPr="00F74322">
              <w:rPr>
                <w:rFonts w:ascii="Calibri" w:hAnsi="Calibri"/>
                <w:sz w:val="22"/>
                <w:lang w:val="sk-SK"/>
              </w:rPr>
              <w:t xml:space="preserve">typu </w:t>
            </w:r>
            <w:r w:rsidRPr="00F74322">
              <w:rPr>
                <w:rFonts w:ascii="Calibri" w:hAnsi="Calibri"/>
                <w:sz w:val="22"/>
                <w:lang w:val="sk-SK"/>
              </w:rPr>
              <w:t>inovácie k produktovej línii</w:t>
            </w:r>
            <w:r w:rsidR="00CF0968" w:rsidRPr="00D902C5">
              <w:rPr>
                <w:rFonts w:ascii="Calibri" w:hAnsi="Calibri"/>
                <w:sz w:val="22"/>
                <w:vertAlign w:val="superscript"/>
                <w:lang w:val="sk-SK"/>
              </w:rPr>
              <w:t>4</w:t>
            </w:r>
            <w:r w:rsidRPr="00F74322">
              <w:rPr>
                <w:rFonts w:ascii="Calibri" w:hAnsi="Calibri"/>
                <w:sz w:val="22"/>
                <w:lang w:val="sk-SK"/>
              </w:rPr>
              <w:t xml:space="preserve"> </w:t>
            </w:r>
          </w:p>
        </w:tc>
      </w:tr>
      <w:tr w:rsidR="00040325" w:rsidRPr="00930E5B" w:rsidTr="00170EFE">
        <w:tc>
          <w:tcPr>
            <w:tcW w:w="1879" w:type="pct"/>
          </w:tcPr>
          <w:p w:rsidR="00040325" w:rsidRPr="00930E5B" w:rsidRDefault="00040325" w:rsidP="0063080C">
            <w:pPr>
              <w:rPr>
                <w:rFonts w:ascii="Calibri" w:hAnsi="Calibri"/>
                <w:sz w:val="18"/>
                <w:szCs w:val="18"/>
                <w:lang w:val="sk-SK"/>
              </w:rPr>
            </w:pPr>
          </w:p>
        </w:tc>
        <w:sdt>
          <w:sdtPr>
            <w:rPr>
              <w:rFonts w:ascii="Calibri" w:hAnsi="Calibri"/>
              <w:sz w:val="18"/>
              <w:szCs w:val="18"/>
              <w:lang w:val="sk-SK"/>
            </w:rPr>
            <w:id w:val="176471949"/>
            <w:placeholder>
              <w:docPart w:val="FB15B2EAEB6B45F680A277F352BC1008"/>
            </w:placeholder>
            <w:showingPlcHdr/>
            <w:dropDownList>
              <w:listItem w:value="Vyberte položku."/>
              <w:listItem w:displayText="Kovové, nekovové, chemické, petrochemické a polymérne materiály a kompozity pre výrobu komponentov, strojov, prístrojov a zariadení (materiály so zlepšenými vlastnosťami zameranými napríklad na  znižovanie hmotnosti výrobkov, hluku a vibrácií, zvyšovanie  " w:value="Kovové, nekovové, chemické, petrochemické a polymérne materiály a kompozity pre výrobu komponentov, strojov, prístrojov a zariadení (materiály so zlepšenými vlastnosťami zameranými napríklad na  znižovanie hmotnosti výrobkov, hluku a vibrácií, zvyšovanie  "/>
              <w:listItem w:displayText="Progresívne  technológie výroby a spracovania materiálov a výrobkov z nich, práškové technológie, vákuové metalurgické technológie, presné liatie, 3D tlač kompozitov, aditívna priemyselná výroba, pokročilé technológie tvorby povrchových vrstiev, automatizo" w:value="Progresívne  technológie výroby a spracovania materiálov a výrobkov z nich, práškové technológie, vákuové metalurgické technológie, presné liatie, 3D tlač kompozitov, aditívna priemyselná výroba, pokročilé technológie tvorby povrchových vrstiev, automatizo"/>
              <w:listItem w:displayText="Progresívne technológie opracovávania, tvárnenia, spájania, zvárania a delenia materiálov." w:value="Progresívne technológie opracovávania, tvárnenia, spájania, zvárania a delenia materiálov."/>
              <w:listItem w:displayText="Konštrukčné časti a výrobky (napríklad výrobky priemyselného charakteru a výrobky vznikajúce spájaním viacodvetvových riešení ako strojárstvo a elektrotechnika prípadne aj softvér a pod.)." w:value="Konštrukčné časti a výrobky (napríklad výrobky priemyselného charakteru a výrobky vznikajúce spájaním viacodvetvových riešení ako strojárstvo a elektrotechnika prípadne aj softvér a pod.)."/>
              <w:listItem w:displayText="Zariadenia a systémy manipulácie s materiálom a dielcami vo výrobe (napríklad systémy pre zlepšenie bezpečnosti, automatizácie skladov a logistiky, a pod.). " w:value="Zariadenia a systémy manipulácie s materiálom a dielcami vo výrobe (napríklad systémy pre zlepšenie bezpečnosti, automatizácie skladov a logistiky, a pod.). "/>
              <w:listItem w:displayText="Prvky pre akumuláciu a rekuperáciu energie v priemysle, (napríklad výkonové elektronické meniče, technológie distribúcie energie, nástroje pre inteligentné riadenie spotreby, výroby a distribúcie energie a pod.)." w:value="Prvky pre akumuláciu a rekuperáciu energie v priemysle, (napríklad výkonové elektronické meniče, technológie distribúcie energie, nástroje pre inteligentné riadenie spotreby, výroby a distribúcie energie a pod.)."/>
              <w:listItem w:displayText="Špecifické materiály pre využitie v rýchlom reaktore IV. generácie." w:value="Špecifické materiály pre využitie v rýchlom reaktore IV. generácie."/>
              <w:listItem w:displayText="Materiály na vytváranie funkčných povrchov." w:value="Materiály na vytváranie funkčných povrchov."/>
              <w:listItem w:displayText="Nanoštruktúrne materiály, vrátane nízko rozmerných štruktúr a nanoobjektov." w:value="Nanoštruktúrne materiály, vrátane nízko rozmerných štruktúr a nanoobjektov."/>
              <w:listItem w:displayText="Progresívne materiály v oblasti biotechnológií." w:value="Progresívne materiály v oblasti biotechnológií."/>
              <w:listItem w:displayText="Materiály, štruktúry, senzory a prvky." w:value="Materiály, štruktúry, senzory a prvky."/>
              <w:listItem w:displayText="Nové žiaruvzdorné a kompozitné materiály." w:value="Nové žiaruvzdorné a kompozitné materiály."/>
              <w:listItem w:displayText="Inovatívne technológie prípravy materiálov, metódy analýzy, diagnostiky ich vlastností, vrátane nanotechnológií a nanometrológie." w:value="Inovatívne technológie prípravy materiálov, metódy analýzy, diagnostiky ich vlastností, vrátane nanotechnológií a nanometrológie."/>
              <w:listItem w:displayText="Nové typy plastov, vrátane biodegradovateľných, pre priemysel, vrátane kompozitných materiálov na ich báze." w:value="Nové typy plastov, vrátane biodegradovateľných, pre priemysel, vrátane kompozitných materiálov na ich báze."/>
              <w:listItem w:displayText="Nové polovodičové, supravodivé, magnetické a nanomagnetické materiály. " w:value="Nové polovodičové, supravodivé, magnetické a nanomagnetické materiály. "/>
              <w:listItem w:displayText="Nové progresívne materiály, produkty a technológie organickej a anorganickej chémie, zelenej chémie,  v rámci všetkých funkčných väzieb (napríklad nové technológie, materiály šetrné k životnému prostrediu, energeticky efektívnejšie, lepšie využitie surovín" w:value="Nové progresívne materiály, produkty a technológie organickej a anorganickej chémie, zelenej chémie,  v rámci všetkých funkčných väzieb (napríklad nové technológie, materiály šetrné k životnému prostrediu, energeticky efektívnejšie, lepšie využitie surovín"/>
              <w:listItem w:displayText="Progresívne polymérne materiály, vrátane biodegradovateľných (napríklad progresívne biodegradovateľné polyméry pre uplatnenie v oblastiach syntetických vlákien, polymérnych fólií,  plastov, obalov a pod.)." w:value="Progresívne polymérne materiály, vrátane biodegradovateľných (napríklad progresívne biodegradovateľné polyméry pre uplatnenie v oblastiach syntetických vlákien, polymérnych fólií,  plastov, obalov a pod.)."/>
              <w:listItem w:displayText="Špeciálne textílie a chemické vlákna a  technológie pre ich výrobu a spracovanie." w:value="Špeciálne textílie a chemické vlákna a  technológie pre ich výrobu a spracovanie."/>
              <w:listItem w:displayText="Technické textílie s využitím kombinácie textilných kompozitov a nanočastíc (kompozitné materiály s podielom vlákien a textilu a pod.)." w:value="Technické textílie s využitím kombinácie textilných kompozitov a nanočastíc (kompozitné materiály s podielom vlákien a textilu a pod.)."/>
              <w:listItem w:displayText="Nové progresívne typy papiera a kože, vrátane technológie spracovania. " w:value="Nové progresívne typy papiera a kože, vrátane technológie spracovania. "/>
              <w:listItem w:displayText="Skúšanie, meranie, testovanie, kalibrácia a verifikácia komplexu úžitkových vlastností materiálov a výrobkov, vrátane testovania konštrukčných častí: integrity povrchov, mechanických vlastností, podielu vnútorných napätí, abrazívnej a koróznej odolnosti, e" w:value="Skúšanie, meranie, testovanie, kalibrácia a verifikácia komplexu úžitkových vlastností materiálov a výrobkov, vrátane testovania konštrukčných častí: integrity povrchov, mechanických vlastností, podielu vnútorných napätí, abrazívnej a koróznej odolnosti, e"/>
              <w:listItem w:displayText="Produkty metód na počítačové modelovanie, simuláciu a testovania materiálov." w:value="Produkty metód na počítačové modelovanie, simuláciu a testovania materiálov."/>
              <w:listItem w:displayText="Optimalizácia podnikových procesov." w:value="Optimalizácia podnikových procesov."/>
              <w:listItem w:displayText="Zvyšovanie kvality a presnosti výroby (zvyšovanie technických parametrov komponentov, celkov a systémov a pod.)." w:value="Zvyšovanie kvality a presnosti výroby (zvyšovanie technických parametrov komponentov, celkov a systémov a pod.)."/>
              <w:listItem w:displayText="Náhrada nebezpečných chemických látok v súlade s legislatívou Registration, Evaluation, Authorisation and Restriction of Chemicals (REACH) – novými produktmi zelenej chémie." w:value="Náhrada nebezpečných chemických látok v súlade s legislatívou Registration, Evaluation, Authorisation and Restriction of Chemicals (REACH) – novými produktmi zelenej chémie."/>
              <w:listItem w:displayText="Riešenie fyzikálnych a technických problémov obnoviteľných zdrojov energie (OZE)." w:value="Riešenie fyzikálnych a technických problémov obnoviteľných zdrojov energie (OZE)."/>
              <w:listItem w:displayText="Využitie alternatívnych zdrojov energie." w:value="Využitie alternatívnych zdrojov energie."/>
              <w:listItem w:displayText="Energetická efektívnosť v priemysle a energetike." w:value="Energetická efektívnosť v priemysle a energetike."/>
              <w:listItem w:displayText="Riešenie fyzikálnych a technických problémov a pracovného cyklu rýchleho reaktora IV. generácie." w:value="Riešenie fyzikálnych a technických problémov a pracovného cyklu rýchleho reaktora IV. generácie."/>
              <w:listItem w:displayText="Zvyšovanie prenosových schopností a bezpečnosti elektrizačnej sústavy Slovenska pre potreby zvyšovania energetickej efektívnosti." w:value="Zvyšovanie prenosových schopností a bezpečnosti elektrizačnej sústavy Slovenska pre potreby zvyšovania energetickej efektívnosti."/>
              <w:listItem w:displayText="Systémy bezpečného a ekologického uskladňovania energie." w:value="Systémy bezpečného a ekologického uskladňovania energie."/>
              <w:listItem w:displayText="IKT produkty pre prevádzku a bezpečnosť technológií a výrobkov (napríklad riešenia IoT, riadiace komponenty a systémy, senzory, softvérové aplikácie, HMI a pod.)." w:value="IKT produkty pre prevádzku a bezpečnosť technológií a výrobkov (napríklad riešenia IoT, riadiace komponenty a systémy, senzory, softvérové aplikácie, HMI a pod.)."/>
              <w:listItem w:displayText="IKT produkty pre komunikáciu v rámci inteligentných dopravných systémov (inteligentné dopravné systémy a pod.)." w:value="IKT produkty pre komunikáciu v rámci inteligentných dopravných systémov (inteligentné dopravné systémy a pod.)."/>
              <w:listItem w:displayText="Riadenie technologických a logistických procesov, energetických distribučných a prenosových sústav, vrátane SMART GRID, ich prvkov a častí." w:value="Riadenie technologických a logistických procesov, energetických distribučných a prenosových sústav, vrátane SMART GRID, ich prvkov a častí."/>
              <w:listItem w:displayText="Technologická podpora dizajnu." w:value="Technologická podpora dizajnu."/>
              <w:listItem w:displayText="Vývoj programového vybavenia pre inteligentné výrobné systémy, komplexné riadiace systémy, manažment služieb a procesov." w:value="Vývoj programového vybavenia pre inteligentné výrobné systémy, komplexné riadiace systémy, manažment služieb a procesov."/>
              <w:listItem w:displayText="Simulácia, modelovanie priemyselných, dopravných a iných systémov a optimalizácia prevádzky energetickej náročnosti a environmentálneho dopadu." w:value="Simulácia, modelovanie priemyselných, dopravných a iných systémov a optimalizácia prevádzky energetickej náročnosti a environmentálneho dopadu."/>
              <w:listItem w:displayText="Komponenty, uzly a SMART akčné členy (SMART technológie, automatizačné prvky, systémy a senzory)." w:value="Komponenty, uzly a SMART akčné členy (SMART technológie, automatizačné prvky, systémy a senzory)."/>
              <w:listItem w:displayText="Komplexné robotizované systémy vrátane autonómnych." w:value="Komplexné robotizované systémy vrátane autonómnych."/>
              <w:listItem w:displayText="Inteligentné riadiace a výrobné systémy, vrátane prepájania externých inteligentných systémov." w:value="Inteligentné riadiace a výrobné systémy, vrátane prepájania externých inteligentných systémov."/>
              <w:listItem w:displayText="Systémy pre riadenie automatizovaných pracovísk." w:value="Systémy pre riadenie automatizovaných pracovísk."/>
              <w:listItem w:displayText="Mikrobiálne metabolity využiteľné v chemickom, farmaceutickom a potravinárskom priemysle." w:value="Mikrobiálne metabolity využiteľné v chemickom, farmaceutickom a potravinárskom priemysle."/>
              <w:listItem w:displayText="Progresívne materiály pre kozmetický a potravinársky priemysel (napríklad látky pripravované technológiami biotransformácie a fermentácie, a pod.)." w:value="Progresívne materiály pre kozmetický a potravinársky priemysel (napríklad látky pripravované technológiami biotransformácie a fermentácie, a pod.)."/>
              <w:listItem w:displayText="Nové materiály (biodegradabilné plasty, biokompatibilné implantáty, biologicky rozložiteľných surfaktantov)." w:value="Nové materiály (biodegradabilné plasty, biokompatibilné implantáty, biologicky rozložiteľných surfaktantov)."/>
              <w:listItem w:displayText="Zníženie energetickej náročnosti výrobných technológií aplikáciou biotechnologických procesov." w:value="Zníženie energetickej náročnosti výrobných technológií aplikáciou biotechnologických procesov."/>
              <w:listItem w:displayText="Nanobiotechnológie (biosenzory pre diagnostiku a kontinuálne sledovanie technologických procesov)." w:value="Nanobiotechnológie (biosenzory pre diagnostiku a kontinuálne sledovanie technologických procesov)."/>
            </w:dropDownList>
          </w:sdtPr>
          <w:sdtEndPr/>
          <w:sdtContent>
            <w:tc>
              <w:tcPr>
                <w:tcW w:w="1327" w:type="pct"/>
              </w:tcPr>
              <w:p w:rsidR="00040325" w:rsidRPr="00930E5B" w:rsidRDefault="00A715B5" w:rsidP="0063080C">
                <w:pPr>
                  <w:rPr>
                    <w:rFonts w:ascii="Calibri" w:hAnsi="Calibri"/>
                    <w:sz w:val="18"/>
                    <w:szCs w:val="18"/>
                    <w:lang w:val="sk-SK"/>
                  </w:rPr>
                </w:pPr>
                <w:r w:rsidRPr="00900F7F">
                  <w:rPr>
                    <w:rStyle w:val="Textzstupnhosymbolu"/>
                  </w:rPr>
                  <w:t>Vyberte položku.</w:t>
                </w:r>
              </w:p>
            </w:tc>
          </w:sdtContent>
        </w:sdt>
        <w:tc>
          <w:tcPr>
            <w:tcW w:w="1794" w:type="pct"/>
          </w:tcPr>
          <w:p w:rsidR="00040325" w:rsidRPr="00930E5B" w:rsidRDefault="00040325" w:rsidP="0063080C">
            <w:pPr>
              <w:rPr>
                <w:rFonts w:ascii="Calibri" w:hAnsi="Calibri"/>
                <w:sz w:val="18"/>
                <w:szCs w:val="18"/>
                <w:lang w:val="sk-SK"/>
              </w:rPr>
            </w:pPr>
          </w:p>
        </w:tc>
      </w:tr>
      <w:tr w:rsidR="00040325" w:rsidRPr="00930E5B" w:rsidTr="00170EFE">
        <w:tc>
          <w:tcPr>
            <w:tcW w:w="1879" w:type="pct"/>
          </w:tcPr>
          <w:p w:rsidR="00040325" w:rsidRPr="00930E5B" w:rsidRDefault="00040325" w:rsidP="0063080C">
            <w:pPr>
              <w:rPr>
                <w:rFonts w:ascii="Calibri" w:hAnsi="Calibri"/>
                <w:sz w:val="18"/>
                <w:szCs w:val="18"/>
                <w:lang w:val="sk-SK"/>
              </w:rPr>
            </w:pPr>
          </w:p>
        </w:tc>
        <w:sdt>
          <w:sdtPr>
            <w:rPr>
              <w:rFonts w:ascii="Calibri" w:hAnsi="Calibri"/>
              <w:sz w:val="18"/>
              <w:szCs w:val="18"/>
              <w:lang w:val="sk-SK"/>
            </w:rPr>
            <w:id w:val="1012032776"/>
            <w:placeholder>
              <w:docPart w:val="E2CA5F731BDA4D94AC9A8E682C755E0A"/>
            </w:placeholder>
            <w:showingPlcHdr/>
            <w:dropDownList>
              <w:listItem w:value="Vyberte položku."/>
              <w:listItem w:displayText="Kovové, nekovové, chemické, petrochemické a polymérne materiály a kompozity pre výrobu komponentov, strojov, prístrojov a zariadení (materiály so zlepšenými vlastnosťami zameranými napríklad na  znižovanie hmotnosti výrobkov, hluku a vibrácií, zvyšovanie  " w:value="Kovové, nekovové, chemické, petrochemické a polymérne materiály a kompozity pre výrobu komponentov, strojov, prístrojov a zariadení (materiály so zlepšenými vlastnosťami zameranými napríklad na  znižovanie hmotnosti výrobkov, hluku a vibrácií, zvyšovanie  "/>
              <w:listItem w:displayText="Progresívne  technológie výroby a spracovania materiálov a výrobkov z nich, práškové technológie, vákuové metalurgické technológie, presné liatie, 3D tlač kompozitov, aditívna priemyselná výroba, pokročilé technológie tvorby povrchových vrstiev, automatizo" w:value="Progresívne  technológie výroby a spracovania materiálov a výrobkov z nich, práškové technológie, vákuové metalurgické technológie, presné liatie, 3D tlač kompozitov, aditívna priemyselná výroba, pokročilé technológie tvorby povrchových vrstiev, automatizo"/>
              <w:listItem w:displayText="Progresívne technológie opracovávania, tvárnenia, spájania, zvárania a delenia materiálov." w:value="Progresívne technológie opracovávania, tvárnenia, spájania, zvárania a delenia materiálov."/>
              <w:listItem w:displayText="Konštrukčné časti a výrobky (napríklad výrobky priemyselného charakteru a výrobky vznikajúce spájaním viacodvetvových riešení ako strojárstvo a elektrotechnika prípadne aj softvér a pod.)." w:value="Konštrukčné časti a výrobky (napríklad výrobky priemyselného charakteru a výrobky vznikajúce spájaním viacodvetvových riešení ako strojárstvo a elektrotechnika prípadne aj softvér a pod.)."/>
              <w:listItem w:displayText="Zariadenia a systémy manipulácie s materiálom a dielcami vo výrobe (napríklad systémy pre zlepšenie bezpečnosti, automatizácie skladov a logistiky, a pod.). " w:value="Zariadenia a systémy manipulácie s materiálom a dielcami vo výrobe (napríklad systémy pre zlepšenie bezpečnosti, automatizácie skladov a logistiky, a pod.). "/>
              <w:listItem w:displayText="Prvky pre akumuláciu a rekuperáciu energie v priemysle, (napríklad výkonové elektronické meniče, technológie distribúcie energie, nástroje pre inteligentné riadenie spotreby, výroby a distribúcie energie a pod.)." w:value="Prvky pre akumuláciu a rekuperáciu energie v priemysle, (napríklad výkonové elektronické meniče, technológie distribúcie energie, nástroje pre inteligentné riadenie spotreby, výroby a distribúcie energie a pod.)."/>
              <w:listItem w:displayText="Špecifické materiály pre využitie v rýchlom reaktore IV. generácie." w:value="Špecifické materiály pre využitie v rýchlom reaktore IV. generácie."/>
              <w:listItem w:displayText="Materiály na vytváranie funkčných povrchov." w:value="Materiály na vytváranie funkčných povrchov."/>
              <w:listItem w:displayText="Nanoštruktúrne materiály, vrátane nízko rozmerných štruktúr a nanoobjektov." w:value="Nanoštruktúrne materiály, vrátane nízko rozmerných štruktúr a nanoobjektov."/>
              <w:listItem w:displayText="Progresívne materiály v oblasti biotechnológií." w:value="Progresívne materiály v oblasti biotechnológií."/>
              <w:listItem w:displayText="Materiály, štruktúry, senzory a prvky." w:value="Materiály, štruktúry, senzory a prvky."/>
              <w:listItem w:displayText="Nové žiaruvzdorné a kompozitné materiály." w:value="Nové žiaruvzdorné a kompozitné materiály."/>
              <w:listItem w:displayText="Inovatívne technológie prípravy materiálov, metódy analýzy, diagnostiky ich vlastností, vrátane nanotechnológií a nanometrológie." w:value="Inovatívne technológie prípravy materiálov, metódy analýzy, diagnostiky ich vlastností, vrátane nanotechnológií a nanometrológie."/>
              <w:listItem w:displayText="Nové typy plastov, vrátane biodegradovateľných, pre priemysel, vrátane kompozitných materiálov na ich báze." w:value="Nové typy plastov, vrátane biodegradovateľných, pre priemysel, vrátane kompozitných materiálov na ich báze."/>
              <w:listItem w:displayText="Nové polovodičové, supravodivé, magnetické a nanomagnetické materiály. " w:value="Nové polovodičové, supravodivé, magnetické a nanomagnetické materiály. "/>
              <w:listItem w:displayText="Nové progresívne materiály, produkty a technológie organickej a anorganickej chémie, zelenej chémie,  v rámci všetkých funkčných väzieb (napríklad nové technológie, materiály šetrné k životnému prostrediu, energeticky efektívnejšie, lepšie využitie surovín" w:value="Nové progresívne materiály, produkty a technológie organickej a anorganickej chémie, zelenej chémie,  v rámci všetkých funkčných väzieb (napríklad nové technológie, materiály šetrné k životnému prostrediu, energeticky efektívnejšie, lepšie využitie surovín"/>
              <w:listItem w:displayText="Progresívne polymérne materiály, vrátane biodegradovateľných (napríklad progresívne biodegradovateľné polyméry pre uplatnenie v oblastiach syntetických vlákien, polymérnych fólií,  plastov, obalov a pod.)." w:value="Progresívne polymérne materiály, vrátane biodegradovateľných (napríklad progresívne biodegradovateľné polyméry pre uplatnenie v oblastiach syntetických vlákien, polymérnych fólií,  plastov, obalov a pod.)."/>
              <w:listItem w:displayText="Špeciálne textílie a chemické vlákna a  technológie pre ich výrobu a spracovanie." w:value="Špeciálne textílie a chemické vlákna a  technológie pre ich výrobu a spracovanie."/>
              <w:listItem w:displayText="Technické textílie s využitím kombinácie textilných kompozitov a nanočastíc (kompozitné materiály s podielom vlákien a textilu a pod.)." w:value="Technické textílie s využitím kombinácie textilných kompozitov a nanočastíc (kompozitné materiály s podielom vlákien a textilu a pod.)."/>
              <w:listItem w:displayText="Nové progresívne typy papiera a kože, vrátane technológie spracovania. " w:value="Nové progresívne typy papiera a kože, vrátane technológie spracovania. "/>
              <w:listItem w:displayText="Skúšanie, meranie, testovanie, kalibrácia a verifikácia komplexu úžitkových vlastností materiálov a výrobkov, vrátane testovania konštrukčných častí: integrity povrchov, mechanických vlastností, podielu vnútorných napätí, abrazívnej a koróznej odolnosti, e" w:value="Skúšanie, meranie, testovanie, kalibrácia a verifikácia komplexu úžitkových vlastností materiálov a výrobkov, vrátane testovania konštrukčných častí: integrity povrchov, mechanických vlastností, podielu vnútorných napätí, abrazívnej a koróznej odolnosti, e"/>
              <w:listItem w:displayText="Produkty metód na počítačové modelovanie, simuláciu a testovania materiálov." w:value="Produkty metód na počítačové modelovanie, simuláciu a testovania materiálov."/>
              <w:listItem w:displayText="Optimalizácia podnikových procesov." w:value="Optimalizácia podnikových procesov."/>
              <w:listItem w:displayText="Zvyšovanie kvality a presnosti výroby (zvyšovanie technických parametrov komponentov, celkov a systémov a pod.)." w:value="Zvyšovanie kvality a presnosti výroby (zvyšovanie technických parametrov komponentov, celkov a systémov a pod.)."/>
              <w:listItem w:displayText="Náhrada nebezpečných chemických látok v súlade s legislatívou Registration, Evaluation, Authorisation and Restriction of Chemicals (REACH) – novými produktmi zelenej chémie." w:value="Náhrada nebezpečných chemických látok v súlade s legislatívou Registration, Evaluation, Authorisation and Restriction of Chemicals (REACH) – novými produktmi zelenej chémie."/>
              <w:listItem w:displayText="Riešenie fyzikálnych a technických problémov obnoviteľných zdrojov energie (OZE)." w:value="Riešenie fyzikálnych a technických problémov obnoviteľných zdrojov energie (OZE)."/>
              <w:listItem w:displayText="Využitie alternatívnych zdrojov energie." w:value="Využitie alternatívnych zdrojov energie."/>
              <w:listItem w:displayText="Energetická efektívnosť v priemysle a energetike." w:value="Energetická efektívnosť v priemysle a energetike."/>
              <w:listItem w:displayText="Riešenie fyzikálnych a technických problémov a pracovného cyklu rýchleho reaktora IV. generácie." w:value="Riešenie fyzikálnych a technických problémov a pracovného cyklu rýchleho reaktora IV. generácie."/>
              <w:listItem w:displayText="Zvyšovanie prenosových schopností a bezpečnosti elektrizačnej sústavy Slovenska pre potreby zvyšovania energetickej efektívnosti." w:value="Zvyšovanie prenosových schopností a bezpečnosti elektrizačnej sústavy Slovenska pre potreby zvyšovania energetickej efektívnosti."/>
              <w:listItem w:displayText="Systémy bezpečného a ekologického uskladňovania energie." w:value="Systémy bezpečného a ekologického uskladňovania energie."/>
              <w:listItem w:displayText="IKT produkty pre prevádzku a bezpečnosť technológií a výrobkov (napríklad riešenia IoT, riadiace komponenty a systémy, senzory, softvérové aplikácie, HMI a pod.)." w:value="IKT produkty pre prevádzku a bezpečnosť technológií a výrobkov (napríklad riešenia IoT, riadiace komponenty a systémy, senzory, softvérové aplikácie, HMI a pod.)."/>
              <w:listItem w:displayText="IKT produkty pre komunikáciu v rámci inteligentných dopravných systémov (inteligentné dopravné systémy a pod.)." w:value="IKT produkty pre komunikáciu v rámci inteligentných dopravných systémov (inteligentné dopravné systémy a pod.)."/>
              <w:listItem w:displayText="Riadenie technologických a logistických procesov, energetických distribučných a prenosových sústav, vrátane SMART GRID, ich prvkov a častí." w:value="Riadenie technologických a logistických procesov, energetických distribučných a prenosových sústav, vrátane SMART GRID, ich prvkov a častí."/>
              <w:listItem w:displayText="Technologická podpora dizajnu." w:value="Technologická podpora dizajnu."/>
              <w:listItem w:displayText="Vývoj programového vybavenia pre inteligentné výrobné systémy, komplexné riadiace systémy, manažment služieb a procesov." w:value="Vývoj programového vybavenia pre inteligentné výrobné systémy, komplexné riadiace systémy, manažment služieb a procesov."/>
              <w:listItem w:displayText="Simulácia, modelovanie priemyselných, dopravných a iných systémov a optimalizácia prevádzky energetickej náročnosti a environmentálneho dopadu." w:value="Simulácia, modelovanie priemyselných, dopravných a iných systémov a optimalizácia prevádzky energetickej náročnosti a environmentálneho dopadu."/>
              <w:listItem w:displayText="Komponenty, uzly a SMART akčné členy (SMART technológie, automatizačné prvky, systémy a senzory)." w:value="Komponenty, uzly a SMART akčné členy (SMART technológie, automatizačné prvky, systémy a senzory)."/>
              <w:listItem w:displayText="Komplexné robotizované systémy vrátane autonómnych." w:value="Komplexné robotizované systémy vrátane autonómnych."/>
              <w:listItem w:displayText="Inteligentné riadiace a výrobné systémy, vrátane prepájania externých inteligentných systémov." w:value="Inteligentné riadiace a výrobné systémy, vrátane prepájania externých inteligentných systémov."/>
              <w:listItem w:displayText="Systémy pre riadenie automatizovaných pracovísk." w:value="Systémy pre riadenie automatizovaných pracovísk."/>
              <w:listItem w:displayText="Mikrobiálne metabolity využiteľné v chemickom, farmaceutickom a potravinárskom priemysle." w:value="Mikrobiálne metabolity využiteľné v chemickom, farmaceutickom a potravinárskom priemysle."/>
              <w:listItem w:displayText="Progresívne materiály pre kozmetický a potravinársky priemysel (napríklad látky pripravované technológiami biotransformácie a fermentácie, a pod.)." w:value="Progresívne materiály pre kozmetický a potravinársky priemysel (napríklad látky pripravované technológiami biotransformácie a fermentácie, a pod.)."/>
              <w:listItem w:displayText="Nové materiály (biodegradabilné plasty, biokompatibilné implantáty, biologicky rozložiteľných surfaktantov)." w:value="Nové materiály (biodegradabilné plasty, biokompatibilné implantáty, biologicky rozložiteľných surfaktantov)."/>
              <w:listItem w:displayText="Zníženie energetickej náročnosti výrobných technológií aplikáciou biotechnologických procesov." w:value="Zníženie energetickej náročnosti výrobných technológií aplikáciou biotechnologických procesov."/>
              <w:listItem w:displayText="Nanobiotechnológie (biosenzory pre diagnostiku a kontinuálne sledovanie technologických procesov)." w:value="Nanobiotechnológie (biosenzory pre diagnostiku a kontinuálne sledovanie technologických procesov)."/>
            </w:dropDownList>
          </w:sdtPr>
          <w:sdtEndPr/>
          <w:sdtContent>
            <w:tc>
              <w:tcPr>
                <w:tcW w:w="1327" w:type="pct"/>
              </w:tcPr>
              <w:p w:rsidR="00040325" w:rsidRPr="00930E5B" w:rsidRDefault="00EC2D49" w:rsidP="0063080C">
                <w:pPr>
                  <w:rPr>
                    <w:rFonts w:ascii="Calibri" w:hAnsi="Calibri"/>
                    <w:sz w:val="18"/>
                    <w:szCs w:val="18"/>
                    <w:lang w:val="sk-SK"/>
                  </w:rPr>
                </w:pPr>
                <w:r w:rsidRPr="00900F7F">
                  <w:rPr>
                    <w:rStyle w:val="Textzstupnhosymbolu"/>
                  </w:rPr>
                  <w:t>Vyberte položku.</w:t>
                </w:r>
              </w:p>
            </w:tc>
          </w:sdtContent>
        </w:sdt>
        <w:tc>
          <w:tcPr>
            <w:tcW w:w="1794" w:type="pct"/>
          </w:tcPr>
          <w:p w:rsidR="00040325" w:rsidRPr="00930E5B" w:rsidRDefault="00040325" w:rsidP="0063080C">
            <w:pPr>
              <w:rPr>
                <w:rFonts w:ascii="Calibri" w:hAnsi="Calibri"/>
                <w:sz w:val="18"/>
                <w:szCs w:val="18"/>
                <w:lang w:val="sk-SK"/>
              </w:rPr>
            </w:pPr>
          </w:p>
        </w:tc>
      </w:tr>
      <w:tr w:rsidR="00040325" w:rsidRPr="00930E5B" w:rsidTr="00F74322">
        <w:tc>
          <w:tcPr>
            <w:tcW w:w="1879" w:type="pct"/>
            <w:tcBorders>
              <w:bottom w:val="single" w:sz="4" w:space="0" w:color="auto"/>
            </w:tcBorders>
          </w:tcPr>
          <w:p w:rsidR="00040325" w:rsidRPr="00930E5B" w:rsidRDefault="00040325" w:rsidP="0063080C">
            <w:pPr>
              <w:rPr>
                <w:rFonts w:ascii="Calibri" w:hAnsi="Calibri"/>
                <w:sz w:val="18"/>
                <w:szCs w:val="18"/>
                <w:lang w:val="sk-SK"/>
              </w:rPr>
            </w:pPr>
          </w:p>
        </w:tc>
        <w:sdt>
          <w:sdtPr>
            <w:rPr>
              <w:rFonts w:ascii="Calibri" w:hAnsi="Calibri"/>
              <w:sz w:val="18"/>
              <w:szCs w:val="18"/>
              <w:lang w:val="sk-SK"/>
            </w:rPr>
            <w:id w:val="-1992008006"/>
            <w:placeholder>
              <w:docPart w:val="697BC1F9A95E4661B4DF2F6A36B70950"/>
            </w:placeholder>
            <w:showingPlcHdr/>
            <w:dropDownList>
              <w:listItem w:value="Vyberte položku."/>
              <w:listItem w:displayText="Kovové, nekovové, chemické, petrochemické a polymérne materiály a kompozity pre výrobu komponentov, strojov, prístrojov a zariadení (materiály so zlepšenými vlastnosťami zameranými napríklad na  znižovanie hmotnosti výrobkov, hluku a vibrácií, zvyšovanie  " w:value="Kovové, nekovové, chemické, petrochemické a polymérne materiály a kompozity pre výrobu komponentov, strojov, prístrojov a zariadení (materiály so zlepšenými vlastnosťami zameranými napríklad na  znižovanie hmotnosti výrobkov, hluku a vibrácií, zvyšovanie  "/>
              <w:listItem w:displayText="Progresívne  technológie výroby a spracovania materiálov a výrobkov z nich, práškové technológie, vákuové metalurgické technológie, presné liatie, 3D tlač kompozitov, aditívna priemyselná výroba, pokročilé technológie tvorby povrchových vrstiev, automatizo" w:value="Progresívne  technológie výroby a spracovania materiálov a výrobkov z nich, práškové technológie, vákuové metalurgické technológie, presné liatie, 3D tlač kompozitov, aditívna priemyselná výroba, pokročilé technológie tvorby povrchových vrstiev, automatizo"/>
              <w:listItem w:displayText="Progresívne technológie opracovávania, tvárnenia, spájania, zvárania a delenia materiálov." w:value="Progresívne technológie opracovávania, tvárnenia, spájania, zvárania a delenia materiálov."/>
              <w:listItem w:displayText="Konštrukčné časti a výrobky (napríklad výrobky priemyselného charakteru a výrobky vznikajúce spájaním viacodvetvových riešení ako strojárstvo a elektrotechnika prípadne aj softvér a pod.)." w:value="Konštrukčné časti a výrobky (napríklad výrobky priemyselného charakteru a výrobky vznikajúce spájaním viacodvetvových riešení ako strojárstvo a elektrotechnika prípadne aj softvér a pod.)."/>
              <w:listItem w:displayText="Zariadenia a systémy manipulácie s materiálom a dielcami vo výrobe (napríklad systémy pre zlepšenie bezpečnosti, automatizácie skladov a logistiky, a pod.). " w:value="Zariadenia a systémy manipulácie s materiálom a dielcami vo výrobe (napríklad systémy pre zlepšenie bezpečnosti, automatizácie skladov a logistiky, a pod.). "/>
              <w:listItem w:displayText="Prvky pre akumuláciu a rekuperáciu energie v priemysle, (napríklad výkonové elektronické meniče, technológie distribúcie energie, nástroje pre inteligentné riadenie spotreby, výroby a distribúcie energie a pod.)." w:value="Prvky pre akumuláciu a rekuperáciu energie v priemysle, (napríklad výkonové elektronické meniče, technológie distribúcie energie, nástroje pre inteligentné riadenie spotreby, výroby a distribúcie energie a pod.)."/>
              <w:listItem w:displayText="Špecifické materiály pre využitie v rýchlom reaktore IV. generácie." w:value="Špecifické materiály pre využitie v rýchlom reaktore IV. generácie."/>
              <w:listItem w:displayText="Materiály na vytváranie funkčných povrchov." w:value="Materiály na vytváranie funkčných povrchov."/>
              <w:listItem w:displayText="Nanoštruktúrne materiály, vrátane nízko rozmerných štruktúr a nanoobjektov." w:value="Nanoštruktúrne materiály, vrátane nízko rozmerných štruktúr a nanoobjektov."/>
              <w:listItem w:displayText="Progresívne materiály v oblasti biotechnológií." w:value="Progresívne materiály v oblasti biotechnológií."/>
              <w:listItem w:displayText="Materiály, štruktúry, senzory a prvky." w:value="Materiály, štruktúry, senzory a prvky."/>
              <w:listItem w:displayText="Nové žiaruvzdorné a kompozitné materiály." w:value="Nové žiaruvzdorné a kompozitné materiály."/>
              <w:listItem w:displayText="Inovatívne technológie prípravy materiálov, metódy analýzy, diagnostiky ich vlastností, vrátane nanotechnológií a nanometrológie." w:value="Inovatívne technológie prípravy materiálov, metódy analýzy, diagnostiky ich vlastností, vrátane nanotechnológií a nanometrológie."/>
              <w:listItem w:displayText="Nové typy plastov, vrátane biodegradovateľných, pre priemysel, vrátane kompozitných materiálov na ich báze." w:value="Nové typy plastov, vrátane biodegradovateľných, pre priemysel, vrátane kompozitných materiálov na ich báze."/>
              <w:listItem w:displayText="Nové polovodičové, supravodivé, magnetické a nanomagnetické materiály. " w:value="Nové polovodičové, supravodivé, magnetické a nanomagnetické materiály. "/>
              <w:listItem w:displayText="Nové progresívne materiály, produkty a technológie organickej a anorganickej chémie, zelenej chémie,  v rámci všetkých funkčných väzieb (napríklad nové technológie, materiály šetrné k životnému prostrediu, energeticky efektívnejšie, lepšie využitie surovín" w:value="Nové progresívne materiály, produkty a technológie organickej a anorganickej chémie, zelenej chémie,  v rámci všetkých funkčných väzieb (napríklad nové technológie, materiály šetrné k životnému prostrediu, energeticky efektívnejšie, lepšie využitie surovín"/>
              <w:listItem w:displayText="Progresívne polymérne materiály, vrátane biodegradovateľných (napríklad progresívne biodegradovateľné polyméry pre uplatnenie v oblastiach syntetických vlákien, polymérnych fólií,  plastov, obalov a pod.)." w:value="Progresívne polymérne materiály, vrátane biodegradovateľných (napríklad progresívne biodegradovateľné polyméry pre uplatnenie v oblastiach syntetických vlákien, polymérnych fólií,  plastov, obalov a pod.)."/>
              <w:listItem w:displayText="Špeciálne textílie a chemické vlákna a  technológie pre ich výrobu a spracovanie." w:value="Špeciálne textílie a chemické vlákna a  technológie pre ich výrobu a spracovanie."/>
              <w:listItem w:displayText="Technické textílie s využitím kombinácie textilných kompozitov a nanočastíc (kompozitné materiály s podielom vlákien a textilu a pod.)." w:value="Technické textílie s využitím kombinácie textilných kompozitov a nanočastíc (kompozitné materiály s podielom vlákien a textilu a pod.)."/>
              <w:listItem w:displayText="Nové progresívne typy papiera a kože, vrátane technológie spracovania. " w:value="Nové progresívne typy papiera a kože, vrátane technológie spracovania. "/>
              <w:listItem w:displayText="Skúšanie, meranie, testovanie, kalibrácia a verifikácia komplexu úžitkových vlastností materiálov a výrobkov, vrátane testovania konštrukčných častí: integrity povrchov, mechanických vlastností, podielu vnútorných napätí, abrazívnej a koróznej odolnosti, e" w:value="Skúšanie, meranie, testovanie, kalibrácia a verifikácia komplexu úžitkových vlastností materiálov a výrobkov, vrátane testovania konštrukčných častí: integrity povrchov, mechanických vlastností, podielu vnútorných napätí, abrazívnej a koróznej odolnosti, e"/>
              <w:listItem w:displayText="Produkty metód na počítačové modelovanie, simuláciu a testovania materiálov." w:value="Produkty metód na počítačové modelovanie, simuláciu a testovania materiálov."/>
              <w:listItem w:displayText="Optimalizácia podnikových procesov." w:value="Optimalizácia podnikových procesov."/>
              <w:listItem w:displayText="Zvyšovanie kvality a presnosti výroby (zvyšovanie technických parametrov komponentov, celkov a systémov a pod.)." w:value="Zvyšovanie kvality a presnosti výroby (zvyšovanie technických parametrov komponentov, celkov a systémov a pod.)."/>
              <w:listItem w:displayText="Náhrada nebezpečných chemických látok v súlade s legislatívou Registration, Evaluation, Authorisation and Restriction of Chemicals (REACH) – novými produktmi zelenej chémie." w:value="Náhrada nebezpečných chemických látok v súlade s legislatívou Registration, Evaluation, Authorisation and Restriction of Chemicals (REACH) – novými produktmi zelenej chémie."/>
              <w:listItem w:displayText="Riešenie fyzikálnych a technických problémov obnoviteľných zdrojov energie (OZE)." w:value="Riešenie fyzikálnych a technických problémov obnoviteľných zdrojov energie (OZE)."/>
              <w:listItem w:displayText="Využitie alternatívnych zdrojov energie." w:value="Využitie alternatívnych zdrojov energie."/>
              <w:listItem w:displayText="Energetická efektívnosť v priemysle a energetike." w:value="Energetická efektívnosť v priemysle a energetike."/>
              <w:listItem w:displayText="Riešenie fyzikálnych a technických problémov a pracovného cyklu rýchleho reaktora IV. generácie." w:value="Riešenie fyzikálnych a technických problémov a pracovného cyklu rýchleho reaktora IV. generácie."/>
              <w:listItem w:displayText="Zvyšovanie prenosových schopností a bezpečnosti elektrizačnej sústavy Slovenska pre potreby zvyšovania energetickej efektívnosti." w:value="Zvyšovanie prenosových schopností a bezpečnosti elektrizačnej sústavy Slovenska pre potreby zvyšovania energetickej efektívnosti."/>
              <w:listItem w:displayText="Systémy bezpečného a ekologického uskladňovania energie." w:value="Systémy bezpečného a ekologického uskladňovania energie."/>
              <w:listItem w:displayText="IKT produkty pre prevádzku a bezpečnosť technológií a výrobkov (napríklad riešenia IoT, riadiace komponenty a systémy, senzory, softvérové aplikácie, HMI a pod.)." w:value="IKT produkty pre prevádzku a bezpečnosť technológií a výrobkov (napríklad riešenia IoT, riadiace komponenty a systémy, senzory, softvérové aplikácie, HMI a pod.)."/>
              <w:listItem w:displayText="IKT produkty pre komunikáciu v rámci inteligentných dopravných systémov (inteligentné dopravné systémy a pod.)." w:value="IKT produkty pre komunikáciu v rámci inteligentných dopravných systémov (inteligentné dopravné systémy a pod.)."/>
              <w:listItem w:displayText="Riadenie technologických a logistických procesov, energetických distribučných a prenosových sústav, vrátane SMART GRID, ich prvkov a častí." w:value="Riadenie technologických a logistických procesov, energetických distribučných a prenosových sústav, vrátane SMART GRID, ich prvkov a častí."/>
              <w:listItem w:displayText="Technologická podpora dizajnu." w:value="Technologická podpora dizajnu."/>
              <w:listItem w:displayText="Vývoj programového vybavenia pre inteligentné výrobné systémy, komplexné riadiace systémy, manažment služieb a procesov." w:value="Vývoj programového vybavenia pre inteligentné výrobné systémy, komplexné riadiace systémy, manažment služieb a procesov."/>
              <w:listItem w:displayText="Simulácia, modelovanie priemyselných, dopravných a iných systémov a optimalizácia prevádzky energetickej náročnosti a environmentálneho dopadu." w:value="Simulácia, modelovanie priemyselných, dopravných a iných systémov a optimalizácia prevádzky energetickej náročnosti a environmentálneho dopadu."/>
              <w:listItem w:displayText="Komponenty, uzly a SMART akčné členy (SMART technológie, automatizačné prvky, systémy a senzory)." w:value="Komponenty, uzly a SMART akčné členy (SMART technológie, automatizačné prvky, systémy a senzory)."/>
              <w:listItem w:displayText="Komplexné robotizované systémy vrátane autonómnych." w:value="Komplexné robotizované systémy vrátane autonómnych."/>
              <w:listItem w:displayText="Inteligentné riadiace a výrobné systémy, vrátane prepájania externých inteligentných systémov." w:value="Inteligentné riadiace a výrobné systémy, vrátane prepájania externých inteligentných systémov."/>
              <w:listItem w:displayText="Systémy pre riadenie automatizovaných pracovísk." w:value="Systémy pre riadenie automatizovaných pracovísk."/>
              <w:listItem w:displayText="Mikrobiálne metabolity využiteľné v chemickom, farmaceutickom a potravinárskom priemysle." w:value="Mikrobiálne metabolity využiteľné v chemickom, farmaceutickom a potravinárskom priemysle."/>
              <w:listItem w:displayText="Progresívne materiály pre kozmetický a potravinársky priemysel (napríklad látky pripravované technológiami biotransformácie a fermentácie, a pod.)." w:value="Progresívne materiály pre kozmetický a potravinársky priemysel (napríklad látky pripravované technológiami biotransformácie a fermentácie, a pod.)."/>
              <w:listItem w:displayText="Nové materiály (biodegradabilné plasty, biokompatibilné implantáty, biologicky rozložiteľných surfaktantov)." w:value="Nové materiály (biodegradabilné plasty, biokompatibilné implantáty, biologicky rozložiteľných surfaktantov)."/>
              <w:listItem w:displayText="Zníženie energetickej náročnosti výrobných technológií aplikáciou biotechnologických procesov." w:value="Zníženie energetickej náročnosti výrobných technológií aplikáciou biotechnologických procesov."/>
              <w:listItem w:displayText="Nanobiotechnológie (biosenzory pre diagnostiku a kontinuálne sledovanie technologických procesov)." w:value="Nanobiotechnológie (biosenzory pre diagnostiku a kontinuálne sledovanie technologických procesov)."/>
            </w:dropDownList>
          </w:sdtPr>
          <w:sdtEndPr/>
          <w:sdtContent>
            <w:tc>
              <w:tcPr>
                <w:tcW w:w="1327" w:type="pct"/>
                <w:tcBorders>
                  <w:bottom w:val="single" w:sz="4" w:space="0" w:color="auto"/>
                </w:tcBorders>
              </w:tcPr>
              <w:p w:rsidR="00040325" w:rsidRPr="00930E5B" w:rsidRDefault="00EC2D49" w:rsidP="0063080C">
                <w:pPr>
                  <w:rPr>
                    <w:rFonts w:ascii="Calibri" w:hAnsi="Calibri"/>
                    <w:sz w:val="18"/>
                    <w:szCs w:val="18"/>
                    <w:lang w:val="sk-SK"/>
                  </w:rPr>
                </w:pPr>
                <w:r w:rsidRPr="00900F7F">
                  <w:rPr>
                    <w:rStyle w:val="Textzstupnhosymbolu"/>
                  </w:rPr>
                  <w:t>Vyberte položku.</w:t>
                </w:r>
              </w:p>
            </w:tc>
          </w:sdtContent>
        </w:sdt>
        <w:tc>
          <w:tcPr>
            <w:tcW w:w="1794" w:type="pct"/>
            <w:tcBorders>
              <w:bottom w:val="single" w:sz="4" w:space="0" w:color="auto"/>
            </w:tcBorders>
          </w:tcPr>
          <w:p w:rsidR="00040325" w:rsidRPr="00930E5B" w:rsidRDefault="00040325" w:rsidP="0063080C">
            <w:pPr>
              <w:rPr>
                <w:rFonts w:ascii="Calibri" w:hAnsi="Calibri"/>
                <w:sz w:val="18"/>
                <w:szCs w:val="18"/>
                <w:lang w:val="sk-SK"/>
              </w:rPr>
            </w:pPr>
          </w:p>
        </w:tc>
      </w:tr>
      <w:tr w:rsidR="00A47C0F" w:rsidRPr="00930E5B" w:rsidTr="00F74322">
        <w:tc>
          <w:tcPr>
            <w:tcW w:w="5000" w:type="pct"/>
            <w:gridSpan w:val="3"/>
            <w:tcBorders>
              <w:bottom w:val="single" w:sz="4" w:space="0" w:color="auto"/>
            </w:tcBorders>
            <w:shd w:val="clear" w:color="auto" w:fill="C2D69B" w:themeFill="accent3" w:themeFillTint="99"/>
            <w:vAlign w:val="center"/>
          </w:tcPr>
          <w:p w:rsidR="00A47C0F" w:rsidRPr="006422C9" w:rsidRDefault="00A47C0F" w:rsidP="0063080C">
            <w:pPr>
              <w:widowControl/>
              <w:rPr>
                <w:rFonts w:ascii="Calibri" w:hAnsi="Calibri"/>
                <w:b/>
                <w:noProof/>
                <w:sz w:val="26"/>
                <w:szCs w:val="26"/>
              </w:rPr>
            </w:pPr>
            <w:r w:rsidRPr="00F74322">
              <w:rPr>
                <w:rFonts w:ascii="Calibri" w:hAnsi="Calibri"/>
                <w:b/>
                <w:noProof/>
                <w:sz w:val="26"/>
                <w:szCs w:val="26"/>
              </w:rPr>
              <w:t>Zdravé potraviny a životné prostredie</w:t>
            </w:r>
          </w:p>
        </w:tc>
      </w:tr>
      <w:tr w:rsidR="00040325" w:rsidRPr="00930E5B" w:rsidTr="00C46EF0">
        <w:tc>
          <w:tcPr>
            <w:tcW w:w="1879" w:type="pct"/>
            <w:shd w:val="clear" w:color="auto" w:fill="BFBFBF" w:themeFill="background1" w:themeFillShade="BF"/>
            <w:vAlign w:val="center"/>
          </w:tcPr>
          <w:p w:rsidR="00040325" w:rsidRPr="00F74322" w:rsidRDefault="00C46EF0">
            <w:pPr>
              <w:jc w:val="center"/>
              <w:rPr>
                <w:rFonts w:ascii="Calibri" w:hAnsi="Calibri"/>
                <w:sz w:val="22"/>
                <w:vertAlign w:val="superscript"/>
                <w:lang w:val="sk-SK"/>
              </w:rPr>
            </w:pPr>
            <w:r w:rsidRPr="00F74322">
              <w:rPr>
                <w:rFonts w:ascii="Calibri" w:hAnsi="Calibri"/>
                <w:sz w:val="22"/>
                <w:lang w:val="sk-SK"/>
              </w:rPr>
              <w:t>Typ</w:t>
            </w:r>
            <w:r w:rsidR="00040325" w:rsidRPr="00F74322">
              <w:rPr>
                <w:rFonts w:ascii="Calibri" w:hAnsi="Calibri"/>
                <w:sz w:val="22"/>
                <w:lang w:val="sk-SK"/>
              </w:rPr>
              <w:t xml:space="preserve"> </w:t>
            </w:r>
            <w:r w:rsidR="00927953" w:rsidRPr="00F74322">
              <w:rPr>
                <w:rFonts w:ascii="Calibri" w:hAnsi="Calibri"/>
                <w:sz w:val="22"/>
                <w:lang w:val="sk-SK"/>
              </w:rPr>
              <w:t>inovácie</w:t>
            </w:r>
            <w:r w:rsidR="00927953" w:rsidRPr="00D902C5">
              <w:rPr>
                <w:rFonts w:ascii="Calibri" w:hAnsi="Calibri"/>
                <w:sz w:val="22"/>
                <w:vertAlign w:val="superscript"/>
                <w:lang w:val="sk-SK"/>
              </w:rPr>
              <w:t>3</w:t>
            </w:r>
          </w:p>
        </w:tc>
        <w:tc>
          <w:tcPr>
            <w:tcW w:w="1327" w:type="pct"/>
            <w:shd w:val="clear" w:color="auto" w:fill="BFBFBF" w:themeFill="background1" w:themeFillShade="BF"/>
            <w:vAlign w:val="center"/>
          </w:tcPr>
          <w:p w:rsidR="00040325" w:rsidRPr="00F74322" w:rsidRDefault="00040325" w:rsidP="0063080C">
            <w:pPr>
              <w:jc w:val="center"/>
              <w:rPr>
                <w:rFonts w:ascii="Calibri" w:hAnsi="Calibri"/>
                <w:sz w:val="22"/>
                <w:lang w:val="sk-SK"/>
              </w:rPr>
            </w:pPr>
            <w:r w:rsidRPr="00F74322">
              <w:rPr>
                <w:rFonts w:ascii="Calibri" w:hAnsi="Calibri"/>
                <w:sz w:val="22"/>
                <w:lang w:val="sk-SK"/>
              </w:rPr>
              <w:t>Identifikovaná produktová línia</w:t>
            </w:r>
          </w:p>
        </w:tc>
        <w:tc>
          <w:tcPr>
            <w:tcW w:w="1794" w:type="pct"/>
            <w:shd w:val="clear" w:color="auto" w:fill="BFBFBF" w:themeFill="background1" w:themeFillShade="BF"/>
            <w:vAlign w:val="center"/>
          </w:tcPr>
          <w:p w:rsidR="00040325" w:rsidRPr="00F74322" w:rsidRDefault="00040325">
            <w:pPr>
              <w:jc w:val="center"/>
              <w:rPr>
                <w:rFonts w:ascii="Calibri" w:hAnsi="Calibri"/>
                <w:sz w:val="22"/>
                <w:lang w:val="sk-SK"/>
              </w:rPr>
            </w:pPr>
            <w:r w:rsidRPr="00F74322">
              <w:rPr>
                <w:rFonts w:ascii="Calibri" w:hAnsi="Calibri"/>
                <w:sz w:val="22"/>
                <w:lang w:val="sk-SK"/>
              </w:rPr>
              <w:t xml:space="preserve">Zdôvodnenie príslušnosti </w:t>
            </w:r>
            <w:r w:rsidR="00C46EF0" w:rsidRPr="00F74322">
              <w:rPr>
                <w:rFonts w:ascii="Calibri" w:hAnsi="Calibri"/>
                <w:sz w:val="22"/>
                <w:lang w:val="sk-SK"/>
              </w:rPr>
              <w:t xml:space="preserve">typu </w:t>
            </w:r>
            <w:r w:rsidRPr="00F74322">
              <w:rPr>
                <w:rFonts w:ascii="Calibri" w:hAnsi="Calibri"/>
                <w:sz w:val="22"/>
                <w:lang w:val="sk-SK"/>
              </w:rPr>
              <w:t>inovácie k produktovej línii</w:t>
            </w:r>
            <w:r w:rsidR="00CF0968" w:rsidRPr="00D902C5">
              <w:rPr>
                <w:rFonts w:ascii="Calibri" w:hAnsi="Calibri"/>
                <w:sz w:val="22"/>
                <w:vertAlign w:val="superscript"/>
                <w:lang w:val="sk-SK"/>
              </w:rPr>
              <w:t>4</w:t>
            </w:r>
            <w:r w:rsidRPr="00F74322">
              <w:rPr>
                <w:rFonts w:ascii="Calibri" w:hAnsi="Calibri"/>
                <w:sz w:val="22"/>
                <w:lang w:val="sk-SK"/>
              </w:rPr>
              <w:t xml:space="preserve"> </w:t>
            </w:r>
          </w:p>
        </w:tc>
      </w:tr>
      <w:tr w:rsidR="00040325" w:rsidRPr="00930E5B" w:rsidTr="00170EFE">
        <w:tc>
          <w:tcPr>
            <w:tcW w:w="1879" w:type="pct"/>
          </w:tcPr>
          <w:p w:rsidR="00040325" w:rsidRPr="00930E5B" w:rsidRDefault="00040325" w:rsidP="0063080C">
            <w:pPr>
              <w:rPr>
                <w:rFonts w:ascii="Calibri" w:hAnsi="Calibri"/>
                <w:sz w:val="18"/>
                <w:szCs w:val="18"/>
                <w:lang w:val="sk-SK"/>
              </w:rPr>
            </w:pPr>
          </w:p>
        </w:tc>
        <w:sdt>
          <w:sdtPr>
            <w:rPr>
              <w:rFonts w:ascii="Calibri" w:hAnsi="Calibri"/>
              <w:sz w:val="18"/>
              <w:szCs w:val="18"/>
              <w:lang w:val="sk-SK"/>
            </w:rPr>
            <w:id w:val="1232428731"/>
            <w:placeholder>
              <w:docPart w:val="EDB2AAB0B91148FBBE74C8CDEAE461CB"/>
            </w:placeholder>
            <w:showingPlcHdr/>
            <w:dropDownList>
              <w:listItem w:value="Vyberte položku."/>
              <w:listItem w:displayText="Technológie prípravy a úpravy pôdy, pre optimálne využitie genetic¬kého potenciálu rastlín " w:value="Technológie prípravy a úpravy pôdy, pre optimálne využitie genetic¬kého potenciálu rastlín "/>
              <w:listItem w:displayText="Systémy hospodárenia zachovávajúce biodiverzitu a cenné genetic¬ké zdroje v regióne" w:value="Systémy hospodárenia zachovávajúce biodiverzitu a cenné genetic¬ké zdroje v regióne"/>
              <w:listItem w:displayText="Šľachtenie rastlín efektívne využitie širokej škály pôvodného genetického materiálu, pre tvorbu nových výkonnejších odrôd s vysokým obsahom žiadaných cenných látok" w:value="Šľachtenie rastlín efektívne využitie širokej škály pôvodného genetického materiálu, pre tvorbu nových výkonnejších odrôd s vysokým obsahom žiadaných cenných látok"/>
              <w:listItem w:displayText="Množiteľské systémy a technológie pre produkciu s vyššou pridanou hodnotou " w:value="Množiteľské systémy a technológie pre produkciu s vyššou pridanou hodnotou "/>
              <w:listItem w:displayText="Šľachtenie, monitoring a produkcia genetických materiálov hospo¬dárskych zvierat s dôrazom na štandardnú vysokú produktivitu pre rôznu intenzitu chovov" w:value="Šľachtenie, monitoring a produkcia genetických materiálov hospo¬dárskych zvierat s dôrazom na štandardnú vysokú produktivitu pre rôznu intenzitu chovov"/>
              <w:listItem w:displayText="Inovácie a optimalizácia pestovateľských postupov pre plodiny s vyššou pridanou hodnotou " w:value="Inovácie a optimalizácia pestovateľských postupov pre plodiny s vyššou pridanou hodnotou "/>
              <w:listItem w:displayText="Nové agrodrevinové systémy pre kombinovanú produkciu v menia¬cich sa klimatických podmienkach " w:value="Nové agrodrevinové systémy pre kombinovanú produkciu v menia¬cich sa klimatických podmienkach "/>
              <w:listItem w:displayText="Optimalizácia primárnej manipulácie so surovinami vrátane primárne¬ho spracovania plodov " w:value="Optimalizácia primárnej manipulácie so surovinami vrátane primárne¬ho spracovania plodov "/>
              <w:listItem w:displayText="Progresívne technológie, prostriedky a postupy pre výživu rastlín vrátane využitia biokalov" w:value="Progresívne technológie, prostriedky a postupy pre výživu rastlín vrátane využitia biokalov"/>
              <w:listItem w:displayText="Technológie chovu hospodárskych zvierat s dôrazom na vysokú kvalitu produktov, obsah cenných zložiek a produkciu s vyššou pridanou hodnotou " w:value="Technológie chovu hospodárskych zvierat s dôrazom na vysokú kvalitu produktov, obsah cenných zložiek a produkciu s vyššou pridanou hodnotou "/>
              <w:listItem w:displayText="Optimalizácia systémov výživy zvierat a prípravy krmív pre zvýšenie kvality produkcie " w:value="Optimalizácia systémov výživy zvierat a prípravy krmív pre zvýšenie kvality produkcie "/>
              <w:listItem w:displayText="Využitie vedľajších produktov z potravinárstva, chemického, biotechnologického a energetického spracovania biomasy pre intenzifikáciu chovu hospodárskych zvierat" w:value="Využitie vedľajších produktov z potravinárstva, chemického, biotechnologického a energetického spracovania biomasy pre intenzifikáciu chovu hospodárskych zvierat"/>
              <w:listItem w:displayText="Progresívne kontrolné metódy a efektívne systémy riadenia pre elimináciu rizika kontaminácie " w:value="Progresívne kontrolné metódy a efektívne systémy riadenia pre elimináciu rizika kontaminácie "/>
              <w:listItem w:displayText="Postupy a technológie zvyšujúce kvalitu a výživovú hodnotu potravín " w:value="Postupy a technológie zvyšujúce kvalitu a výživovú hodnotu potravín "/>
              <w:listItem w:displayText="Governancia kvality potravín a inovácií pre spotrebiteľa" w:value="Governancia kvality potravín a inovácií pre spotrebiteľa"/>
              <w:listItem w:displayText="Progresívne výrobné technológie, inovatívne výrobné postupy, nové receptúry a procesy, napríklad minimalizujúce degradáciu cenných zložiek potravín " w:value="Progresívne výrobné technológie, inovatívne výrobné postupy, nové receptúry a procesy, napríklad minimalizujúce degradáciu cenných zložiek potravín "/>
              <w:listItem w:displayText="Nové nízkoodpadové technológie a produkty pre komplexné využitie surovín a materiálov pri výrobe potravín" w:value="Nové nízkoodpadové technológie a produkty pre komplexné využitie surovín a materiálov pri výrobe potravín"/>
              <w:listItem w:displayText="Technológie pre potraviny na osobitné výživové účely určené pre spotrebiteľov s potravinovými alergiami a intoleranciou na niektoré zložky" w:value="Technológie pre potraviny na osobitné výživové účely určené pre spotrebiteľov s potravinovými alergiami a intoleranciou na niektoré zložky"/>
              <w:listItem w:displayText="Progresívne technológie a zariadenia zvyšujúce bezpečnosť a za¬chovanie štandardnej kvality tradičných a lokálnych a regionálnych výrobkov " w:value="Progresívne technológie a zariadenia zvyšujúce bezpečnosť a za¬chovanie štandardnej kvality tradičných a lokálnych a regionálnych výrobkov "/>
              <w:listItem w:displayText="Nové technológie a zariadenia pre spracovanie rastlinných a živočíš¬nych surovín" w:value="Nové technológie a zariadenia pre spracovanie rastlinných a živočíš¬nych surovín"/>
              <w:listItem w:displayText="Progresívne fyzikálne, chemické a biotechnologické postupy získa¬vania a transformácie cenných produktov, biopolymérov a bioplastov najmä z regionálnych zdrojov" w:value="Progresívne fyzikálne, chemické a biotechnologické postupy získa¬vania a transformácie cenných produktov, biopolymérov a bioplastov najmä z regionálnych zdrojov"/>
              <w:listItem w:displayText="Postupy zlepšovania energetických vlastností biomasy " w:value="Postupy zlepšovania energetických vlastností biomasy "/>
              <w:listItem w:displayText="Technológie spracovania poľnohospodárskych a potravinárskych odpadov, rastlinných zvyškov " w:value="Technológie spracovania poľnohospodárskych a potravinárskych odpadov, rastlinných zvyškov "/>
              <w:listItem w:displayText="Systémy skladovania a manipulácie palivovej biomasy " w:value="Systémy skladovania a manipulácie palivovej biomasy "/>
              <w:listItem w:displayText="Zvyšovanie účinnosti premeny energie a redukcia emisií pri využití biomasy" w:value="Zvyšovanie účinnosti premeny energie a redukcia emisií pri využití biomasy"/>
              <w:listItem w:displayText="Technológie predspracovania biomasy špeciálnych plodín s cie¬ľom získavania cenných zložiek z biomasy pred jej energetickým využitím" w:value="Technológie predspracovania biomasy špeciálnych plodín s cie¬ľom získavania cenných zložiek z biomasy pred jej energetickým využitím"/>
              <w:listItem w:displayText="Modely a optimalizácia ekologických, ekonomických a sociálnych dopadov biohospodárstva" w:value="Modely a optimalizácia ekologických, ekonomických a sociálnych dopadov biohospodárstva"/>
              <w:listItem w:displayText="Technológie pre zabezpečenie dostatočného množstva a kvality závlahovej vody " w:value="Technológie pre zabezpečenie dostatočného množstva a kvality závlahovej vody "/>
              <w:listItem w:displayText="Progresívne technológie pre čistenie a dekontamináciu vody " w:value="Progresívne technológie pre čistenie a dekontamináciu vody "/>
              <w:listItem w:displayText="Technológie ochrany vodných plôch, napríklad od invazívnych rastlín a drevín" w:value="Technológie ochrany vodných plôch, napríklad od invazívnych rastlín a drevín"/>
              <w:listItem w:displayText="Progresívne recyklačné technológie, napríklad pre podporu uzatvo¬reného hospodárenia regiónov " w:value="Progresívne recyklačné technológie, napríklad pre podporu uzatvo¬reného hospodárenia regiónov "/>
              <w:listItem w:displayText="Systémy spracovania odpadov z potravinového reťazca" w:value="Systémy spracovania odpadov z potravinového reťazca"/>
              <w:listItem w:displayText="Progresívne hnojivá, pesticídy a farmaká pre poľnohospodárstvo " w:value="Progresívne hnojivá, pesticídy a farmaká pre poľnohospodárstvo "/>
              <w:listItem w:displayText="Agrotechnické a chovateľské systémy" w:value="Agrotechnické a chovateľské systémy"/>
              <w:listItem w:displayText="Systémy ochrany poľnohospodárskej pôdy pred znehodnotením " w:value="Systémy ochrany poľnohospodárskej pôdy pred znehodnotením "/>
              <w:listItem w:displayText="Systémy a technológie pre predchádzanie negatívnych dopadov klimatickej zmeny v poľnohospodárstve" w:value="Systémy a technológie pre predchádzanie negatívnych dopadov klimatickej zmeny v poľnohospodárstve"/>
              <w:listItem w:displayText="Efektívnejšie systémy agrolesníckeho využívania poľnohospodárskej krajiny " w:value="Efektívnejšie systémy agrolesníckeho využívania poľnohospodárskej krajiny "/>
              <w:listItem w:displayText="Diverzifikácia a zvyšovanie produkcie z jednotky plochy, produkcia komodít s cennými obsahovými látkami " w:value="Diverzifikácia a zvyšovanie produkcie z jednotky plochy, produkcia komodít s cennými obsahovými látkami "/>
              <w:listItem w:displayText="Prírode blízke systémy produkcie cieľových sortimentov " w:value="Prírode blízke systémy produkcie cieľových sortimentov "/>
              <w:listItem w:displayText="Nové klony a nové druhy drevín, šľachtenie a optimalizácia množiteľ¬ských systémov" w:value="Nové klony a nové druhy drevín, šľachtenie a optimalizácia množiteľ¬ských systémov"/>
              <w:listItem w:displayText="Systémy bezkontaktnej a diaľkovej evidencie, inventarizácie a moni¬toringu (napríklad: Lidar, radar, integrované údaje DPZ) " w:value="Systémy bezkontaktnej a diaľkovej evidencie, inventarizácie a moni¬toringu (napríklad: Lidar, radar, integrované údaje DPZ) "/>
              <w:listItem w:displayText="Riadiace systémy pre manažment lesov zahrňujúce napríklad: ná¬stroje na modelovanie, prognózovanie a optimalizáciu manažmentu lesov, vrátane 3D vizualizácii vo virtuálnej realite" w:value="Riadiace systémy pre manažment lesov zahrňujúce napríklad: ná¬stroje na modelovanie, prognózovanie a optimalizáciu manažmentu lesov, vrátane 3D vizualizácii vo virtuálnej realite"/>
              <w:listItem w:displayText="Modely a schémy kompenzačných platieb za verejné agrolesnícke a ekosystémové služby" w:value="Modely a schémy kompenzačných platieb za verejné agrolesnícke a ekosystémové služby"/>
              <w:listItem w:displayText="Technológie spracovania biomasy " w:value="Technológie spracovania biomasy "/>
              <w:listItem w:displayText="Zvyšovanie účinnosti premeny energie a redukcia emisií pri využití biomasy " w:value="Zvyšovanie účinnosti premeny energie a redukcia emisií pri využití biomasy "/>
              <w:listItem w:displayText="Technológie výroby biopalív z biomasy" w:value="Technológie výroby biopalív z biomasy"/>
              <w:listItem w:displayText="Ťažbovo-výrobné postupy s vyššou mierou komplexného spracova¬nia dreva " w:value="Ťažbovo-výrobné postupy s vyššou mierou komplexného spracova¬nia dreva "/>
              <w:listItem w:displayText="Technológie obnovy intenzívnych porastov drevín" w:value="Technológie obnovy intenzívnych porastov drevín"/>
              <w:listItem w:displayText="Papierové a kombinované biodegradovateľné obaly s multifunkčnými vlastnosťami, SMART obaly " w:value="Papierové a kombinované biodegradovateľné obaly s multifunkčnými vlastnosťami, SMART obaly "/>
              <w:listItem w:displayText="3D skenovacie technológie pri zvyšo-vaní výťažnosti a finalizácie spracovania dreva, robotizácia a automatizácia procesov spracova¬nia dreva " w:value="3D skenovacie technológie pri zvyšo-vaní výťažnosti a finalizácie spracovania dreva, robotizácia a automatizácia procesov spracova¬nia dreva "/>
              <w:listItem w:displayText="Technológie rezania a spracovania dreva na báze lasera, inteligentné riadenie, plánovanie a modelling na báze vyspelých IT technológií" w:value="Technológie rezania a spracovania dreva na báze lasera, inteligentné riadenie, plánovanie a modelling na báze vyspelých IT technológií"/>
              <w:listItem w:displayText="Systémové opatrenia na zlepšenie hydrických funkcií lesov" w:value="Systémové opatrenia na zlepšenie hydrických funkcií lesov"/>
              <w:listItem w:displayText="Kaskádové technológie a systémy v spracovaní dreva" w:value="Kaskádové technológie a systémy v spracovaní dreva"/>
              <w:listItem w:displayText="Technológie a systémy zberu drevných odpadov a papiera pre následnú recykláciu a spracovanie " w:value="Technológie a systémy zberu drevných odpadov a papiera pre následnú recykláciu a spracovanie "/>
              <w:listItem w:displayText="Recyklačné technológie a systémy v spracovaní dreva, výrobkov z dreva a papiera" w:value="Recyklačné technológie a systémy v spracovaní dreva, výrobkov z dreva a papiera"/>
              <w:listItem w:displayText="Systémy ochrany poľnohospodárskej a lesnej pôdy pred znehodno¬tením " w:value="Systémy ochrany poľnohospodárskej a lesnej pôdy pred znehodno¬tením "/>
              <w:listItem w:displayText="Systémy a technológie pre predchádzanie negatívnych dopadov klimatickej zmeny v poľnohospodárstve a lesníctve " w:value="Systémy a technológie pre predchádzanie negatívnych dopadov klimatickej zmeny v poľnohospodárstve a lesníctve "/>
              <w:listItem w:displayText="Systémy mitigačných a adaptačných opatrení v lesoch na klimatic¬kú zmenu " w:value="Systémy mitigačných a adaptačných opatrení v lesoch na klimatic¬kú zmenu "/>
              <w:listItem w:displayText="Biologicky a biotechnicky orientované systémy ochrany lesa " w:value="Biologicky a biotechnicky orientované systémy ochrany lesa "/>
              <w:listItem w:displayText="Elektronizácia systému identifikácie, evidencie a mapovania škod¬cov lesných drevín" w:value="Elektronizácia systému identifikácie, evidencie a mapovania škod¬cov lesných drevín"/>
            </w:dropDownList>
          </w:sdtPr>
          <w:sdtEndPr/>
          <w:sdtContent>
            <w:tc>
              <w:tcPr>
                <w:tcW w:w="1327" w:type="pct"/>
              </w:tcPr>
              <w:p w:rsidR="00040325" w:rsidRPr="00930E5B" w:rsidRDefault="001654E9" w:rsidP="0063080C">
                <w:pPr>
                  <w:rPr>
                    <w:rFonts w:ascii="Calibri" w:hAnsi="Calibri"/>
                    <w:sz w:val="18"/>
                    <w:szCs w:val="18"/>
                    <w:lang w:val="sk-SK"/>
                  </w:rPr>
                </w:pPr>
                <w:r w:rsidRPr="00900F7F">
                  <w:rPr>
                    <w:rStyle w:val="Textzstupnhosymbolu"/>
                  </w:rPr>
                  <w:t>Vyberte položku.</w:t>
                </w:r>
              </w:p>
            </w:tc>
          </w:sdtContent>
        </w:sdt>
        <w:tc>
          <w:tcPr>
            <w:tcW w:w="1794" w:type="pct"/>
          </w:tcPr>
          <w:p w:rsidR="00040325" w:rsidRPr="00930E5B" w:rsidRDefault="00040325" w:rsidP="0063080C">
            <w:pPr>
              <w:rPr>
                <w:rFonts w:ascii="Calibri" w:hAnsi="Calibri"/>
                <w:sz w:val="18"/>
                <w:szCs w:val="18"/>
                <w:lang w:val="sk-SK"/>
              </w:rPr>
            </w:pPr>
          </w:p>
        </w:tc>
      </w:tr>
      <w:tr w:rsidR="00040325" w:rsidRPr="00930E5B" w:rsidTr="00170EFE">
        <w:tc>
          <w:tcPr>
            <w:tcW w:w="1879" w:type="pct"/>
          </w:tcPr>
          <w:p w:rsidR="00040325" w:rsidRPr="00930E5B" w:rsidRDefault="00040325" w:rsidP="0063080C">
            <w:pPr>
              <w:rPr>
                <w:rFonts w:ascii="Calibri" w:hAnsi="Calibri"/>
                <w:sz w:val="18"/>
                <w:szCs w:val="18"/>
                <w:lang w:val="sk-SK"/>
              </w:rPr>
            </w:pPr>
          </w:p>
        </w:tc>
        <w:sdt>
          <w:sdtPr>
            <w:rPr>
              <w:rFonts w:ascii="Calibri" w:hAnsi="Calibri"/>
              <w:sz w:val="18"/>
              <w:szCs w:val="18"/>
              <w:lang w:val="sk-SK"/>
            </w:rPr>
            <w:id w:val="1312745873"/>
            <w:placeholder>
              <w:docPart w:val="041A7C16FD2C4C5B98D5AA27F11A09A4"/>
            </w:placeholder>
            <w:showingPlcHdr/>
            <w:dropDownList>
              <w:listItem w:value="Vyberte položku."/>
              <w:listItem w:displayText="Technológie prípravy a úpravy pôdy, pre optimálne využitie genetic¬kého potenciálu rastlín " w:value="Technológie prípravy a úpravy pôdy, pre optimálne využitie genetic¬kého potenciálu rastlín "/>
              <w:listItem w:displayText="Systémy hospodárenia zachovávajúce biodiverzitu a cenné genetic¬ké zdroje v regióne" w:value="Systémy hospodárenia zachovávajúce biodiverzitu a cenné genetic¬ké zdroje v regióne"/>
              <w:listItem w:displayText="Šľachtenie rastlín efektívne využitie širokej škály pôvodného genetického materiálu, pre tvorbu nových výkonnejších odrôd s vysokým obsahom žiadaných cenných látok" w:value="Šľachtenie rastlín efektívne využitie širokej škály pôvodného genetického materiálu, pre tvorbu nových výkonnejších odrôd s vysokým obsahom žiadaných cenných látok"/>
              <w:listItem w:displayText="Množiteľské systémy a technológie pre produkciu s vyššou pridanou hodnotou " w:value="Množiteľské systémy a technológie pre produkciu s vyššou pridanou hodnotou "/>
              <w:listItem w:displayText="Šľachtenie, monitoring a produkcia genetických materiálov hospo¬dárskych zvierat s dôrazom na štandardnú vysokú produktivitu pre rôznu intenzitu chovov" w:value="Šľachtenie, monitoring a produkcia genetických materiálov hospo¬dárskych zvierat s dôrazom na štandardnú vysokú produktivitu pre rôznu intenzitu chovov"/>
              <w:listItem w:displayText="Inovácie a optimalizácia pestovateľských postupov pre plodiny s vyššou pridanou hodnotou " w:value="Inovácie a optimalizácia pestovateľských postupov pre plodiny s vyššou pridanou hodnotou "/>
              <w:listItem w:displayText="Nové agrodrevinové systémy pre kombinovanú produkciu v menia¬cich sa klimatických podmienkach " w:value="Nové agrodrevinové systémy pre kombinovanú produkciu v menia¬cich sa klimatických podmienkach "/>
              <w:listItem w:displayText="Optimalizácia primárnej manipulácie so surovinami vrátane primárne¬ho spracovania plodov " w:value="Optimalizácia primárnej manipulácie so surovinami vrátane primárne¬ho spracovania plodov "/>
              <w:listItem w:displayText="Progresívne technológie, prostriedky a postupy pre výživu rastlín vrátane využitia biokalov" w:value="Progresívne technológie, prostriedky a postupy pre výživu rastlín vrátane využitia biokalov"/>
              <w:listItem w:displayText="Technológie chovu hospodárskych zvierat s dôrazom na vysokú kvalitu produktov, obsah cenných zložiek a produkciu s vyššou pridanou hodnotou " w:value="Technológie chovu hospodárskych zvierat s dôrazom na vysokú kvalitu produktov, obsah cenných zložiek a produkciu s vyššou pridanou hodnotou "/>
              <w:listItem w:displayText="Optimalizácia systémov výživy zvierat a prípravy krmív pre zvýšenie kvality produkcie " w:value="Optimalizácia systémov výživy zvierat a prípravy krmív pre zvýšenie kvality produkcie "/>
              <w:listItem w:displayText="Využitie vedľajších produktov z potravinárstva, chemického, biotechnologického a energetického spracovania biomasy pre intenzifikáciu chovu hospodárskych zvierat" w:value="Využitie vedľajších produktov z potravinárstva, chemického, biotechnologického a energetického spracovania biomasy pre intenzifikáciu chovu hospodárskych zvierat"/>
              <w:listItem w:displayText="Progresívne kontrolné metódy a efektívne systémy riadenia pre elimináciu rizika kontaminácie " w:value="Progresívne kontrolné metódy a efektívne systémy riadenia pre elimináciu rizika kontaminácie "/>
              <w:listItem w:displayText="Postupy a technológie zvyšujúce kvalitu a výživovú hodnotu potravín " w:value="Postupy a technológie zvyšujúce kvalitu a výživovú hodnotu potravín "/>
              <w:listItem w:displayText="Governancia kvality potravín a inovácií pre spotrebiteľa" w:value="Governancia kvality potravín a inovácií pre spotrebiteľa"/>
              <w:listItem w:displayText="Progresívne výrobné technológie, inovatívne výrobné postupy, nové receptúry a procesy, napríklad minimalizujúce degradáciu cenných zložiek potravín " w:value="Progresívne výrobné technológie, inovatívne výrobné postupy, nové receptúry a procesy, napríklad minimalizujúce degradáciu cenných zložiek potravín "/>
              <w:listItem w:displayText="Nové nízkoodpadové technológie a produkty pre komplexné využitie surovín a materiálov pri výrobe potravín" w:value="Nové nízkoodpadové technológie a produkty pre komplexné využitie surovín a materiálov pri výrobe potravín"/>
              <w:listItem w:displayText="Technológie pre potraviny na osobitné výživové účely určené pre spotrebiteľov s potravinovými alergiami a intoleranciou na niektoré zložky" w:value="Technológie pre potraviny na osobitné výživové účely určené pre spotrebiteľov s potravinovými alergiami a intoleranciou na niektoré zložky"/>
              <w:listItem w:displayText="Progresívne technológie a zariadenia zvyšujúce bezpečnosť a za¬chovanie štandardnej kvality tradičných a lokálnych a regionálnych výrobkov " w:value="Progresívne technológie a zariadenia zvyšujúce bezpečnosť a za¬chovanie štandardnej kvality tradičných a lokálnych a regionálnych výrobkov "/>
              <w:listItem w:displayText="Nové technológie a zariadenia pre spracovanie rastlinných a živočíš¬nych surovín" w:value="Nové technológie a zariadenia pre spracovanie rastlinných a živočíš¬nych surovín"/>
              <w:listItem w:displayText="Progresívne fyzikálne, chemické a biotechnologické postupy získa¬vania a transformácie cenných produktov, biopolymérov a bioplastov najmä z regionálnych zdrojov" w:value="Progresívne fyzikálne, chemické a biotechnologické postupy získa¬vania a transformácie cenných produktov, biopolymérov a bioplastov najmä z regionálnych zdrojov"/>
              <w:listItem w:displayText="Postupy zlepšovania energetických vlastností biomasy " w:value="Postupy zlepšovania energetických vlastností biomasy "/>
              <w:listItem w:displayText="Technológie spracovania poľnohospodárskych a potravinárskych odpadov, rastlinných zvyškov " w:value="Technológie spracovania poľnohospodárskych a potravinárskych odpadov, rastlinných zvyškov "/>
              <w:listItem w:displayText="Systémy skladovania a manipulácie palivovej biomasy " w:value="Systémy skladovania a manipulácie palivovej biomasy "/>
              <w:listItem w:displayText="Zvyšovanie účinnosti premeny energie a redukcia emisií pri využití biomasy" w:value="Zvyšovanie účinnosti premeny energie a redukcia emisií pri využití biomasy"/>
              <w:listItem w:displayText="Technológie predspracovania biomasy špeciálnych plodín s cie¬ľom získavania cenných zložiek z biomasy pred jej energetickým využitím" w:value="Technológie predspracovania biomasy špeciálnych plodín s cie¬ľom získavania cenných zložiek z biomasy pred jej energetickým využitím"/>
              <w:listItem w:displayText="Modely a optimalizácia ekologických, ekonomických a sociálnych dopadov biohospodárstva" w:value="Modely a optimalizácia ekologických, ekonomických a sociálnych dopadov biohospodárstva"/>
              <w:listItem w:displayText="Technológie pre zabezpečenie dostatočného množstva a kvality závlahovej vody " w:value="Technológie pre zabezpečenie dostatočného množstva a kvality závlahovej vody "/>
              <w:listItem w:displayText="Progresívne technológie pre čistenie a dekontamináciu vody " w:value="Progresívne technológie pre čistenie a dekontamináciu vody "/>
              <w:listItem w:displayText="Technológie ochrany vodných plôch, napríklad od invazívnych rastlín a drevín" w:value="Technológie ochrany vodných plôch, napríklad od invazívnych rastlín a drevín"/>
              <w:listItem w:displayText="Progresívne recyklačné technológie, napríklad pre podporu uzatvo¬reného hospodárenia regiónov " w:value="Progresívne recyklačné technológie, napríklad pre podporu uzatvo¬reného hospodárenia regiónov "/>
              <w:listItem w:displayText="Systémy spracovania odpadov z potravinového reťazca" w:value="Systémy spracovania odpadov z potravinového reťazca"/>
              <w:listItem w:displayText="Progresívne hnojivá, pesticídy a farmaká pre poľnohospodárstvo " w:value="Progresívne hnojivá, pesticídy a farmaká pre poľnohospodárstvo "/>
              <w:listItem w:displayText="Agrotechnické a chovateľské systémy" w:value="Agrotechnické a chovateľské systémy"/>
              <w:listItem w:displayText="Systémy ochrany poľnohospodárskej pôdy pred znehodnotením " w:value="Systémy ochrany poľnohospodárskej pôdy pred znehodnotením "/>
              <w:listItem w:displayText="Systémy a technológie pre predchádzanie negatívnych dopadov klimatickej zmeny v poľnohospodárstve" w:value="Systémy a technológie pre predchádzanie negatívnych dopadov klimatickej zmeny v poľnohospodárstve"/>
              <w:listItem w:displayText="Efektívnejšie systémy agrolesníckeho využívania poľnohospodárskej krajiny " w:value="Efektívnejšie systémy agrolesníckeho využívania poľnohospodárskej krajiny "/>
              <w:listItem w:displayText="Diverzifikácia a zvyšovanie produkcie z jednotky plochy, produkcia komodít s cennými obsahovými látkami " w:value="Diverzifikácia a zvyšovanie produkcie z jednotky plochy, produkcia komodít s cennými obsahovými látkami "/>
              <w:listItem w:displayText="Prírode blízke systémy produkcie cieľových sortimentov " w:value="Prírode blízke systémy produkcie cieľových sortimentov "/>
              <w:listItem w:displayText="Nové klony a nové druhy drevín, šľachtenie a optimalizácia množiteľ¬ských systémov" w:value="Nové klony a nové druhy drevín, šľachtenie a optimalizácia množiteľ¬ských systémov"/>
              <w:listItem w:displayText="Systémy bezkontaktnej a diaľkovej evidencie, inventarizácie a moni¬toringu (napríklad: Lidar, radar, integrované údaje DPZ) " w:value="Systémy bezkontaktnej a diaľkovej evidencie, inventarizácie a moni¬toringu (napríklad: Lidar, radar, integrované údaje DPZ) "/>
              <w:listItem w:displayText="Riadiace systémy pre manažment lesov zahrňujúce napríklad: ná¬stroje na modelovanie, prognózovanie a optimalizáciu manažmentu lesov, vrátane 3D vizualizácii vo virtuálnej realite" w:value="Riadiace systémy pre manažment lesov zahrňujúce napríklad: ná¬stroje na modelovanie, prognózovanie a optimalizáciu manažmentu lesov, vrátane 3D vizualizácii vo virtuálnej realite"/>
              <w:listItem w:displayText="Modely a schémy kompenzačných platieb za verejné agrolesnícke a ekosystémové služby" w:value="Modely a schémy kompenzačných platieb za verejné agrolesnícke a ekosystémové služby"/>
              <w:listItem w:displayText="Technológie spracovania biomasy " w:value="Technológie spracovania biomasy "/>
              <w:listItem w:displayText="Zvyšovanie účinnosti premeny energie a redukcia emisií pri využití biomasy " w:value="Zvyšovanie účinnosti premeny energie a redukcia emisií pri využití biomasy "/>
              <w:listItem w:displayText="Technológie výroby biopalív z biomasy" w:value="Technológie výroby biopalív z biomasy"/>
              <w:listItem w:displayText="Ťažbovo-výrobné postupy s vyššou mierou komplexného spracova¬nia dreva " w:value="Ťažbovo-výrobné postupy s vyššou mierou komplexného spracova¬nia dreva "/>
              <w:listItem w:displayText="Technológie obnovy intenzívnych porastov drevín" w:value="Technológie obnovy intenzívnych porastov drevín"/>
              <w:listItem w:displayText="Papierové a kombinované biodegradovateľné obaly s multifunkčnými vlastnosťami, SMART obaly " w:value="Papierové a kombinované biodegradovateľné obaly s multifunkčnými vlastnosťami, SMART obaly "/>
              <w:listItem w:displayText="3D skenovacie technológie pri zvyšo-vaní výťažnosti a finalizácie spracovania dreva, robotizácia a automatizácia procesov spracova¬nia dreva " w:value="3D skenovacie technológie pri zvyšo-vaní výťažnosti a finalizácie spracovania dreva, robotizácia a automatizácia procesov spracova¬nia dreva "/>
              <w:listItem w:displayText="Technológie rezania a spracovania dreva na báze lasera, inteligentné riadenie, plánovanie a modelling na báze vyspelých IT technológií" w:value="Technológie rezania a spracovania dreva na báze lasera, inteligentné riadenie, plánovanie a modelling na báze vyspelých IT technológií"/>
              <w:listItem w:displayText="Systémové opatrenia na zlepšenie hydrických funkcií lesov" w:value="Systémové opatrenia na zlepšenie hydrických funkcií lesov"/>
              <w:listItem w:displayText="Kaskádové technológie a systémy v spracovaní dreva" w:value="Kaskádové technológie a systémy v spracovaní dreva"/>
              <w:listItem w:displayText="Technológie a systémy zberu drevných odpadov a papiera pre následnú recykláciu a spracovanie " w:value="Technológie a systémy zberu drevných odpadov a papiera pre následnú recykláciu a spracovanie "/>
              <w:listItem w:displayText="Recyklačné technológie a systémy v spracovaní dreva, výrobkov z dreva a papiera" w:value="Recyklačné technológie a systémy v spracovaní dreva, výrobkov z dreva a papiera"/>
              <w:listItem w:displayText="Systémy ochrany poľnohospodárskej a lesnej pôdy pred znehodno¬tením " w:value="Systémy ochrany poľnohospodárskej a lesnej pôdy pred znehodno¬tením "/>
              <w:listItem w:displayText="Systémy a technológie pre predchádzanie negatívnych dopadov klimatickej zmeny v poľnohospodárstve a lesníctve " w:value="Systémy a technológie pre predchádzanie negatívnych dopadov klimatickej zmeny v poľnohospodárstve a lesníctve "/>
              <w:listItem w:displayText="Systémy mitigačných a adaptačných opatrení v lesoch na klimatic¬kú zmenu " w:value="Systémy mitigačných a adaptačných opatrení v lesoch na klimatic¬kú zmenu "/>
              <w:listItem w:displayText="Biologicky a biotechnicky orientované systémy ochrany lesa " w:value="Biologicky a biotechnicky orientované systémy ochrany lesa "/>
              <w:listItem w:displayText="Elektronizácia systému identifikácie, evidencie a mapovania škod¬cov lesných drevín" w:value="Elektronizácia systému identifikácie, evidencie a mapovania škod¬cov lesných drevín"/>
            </w:dropDownList>
          </w:sdtPr>
          <w:sdtEndPr/>
          <w:sdtContent>
            <w:tc>
              <w:tcPr>
                <w:tcW w:w="1327" w:type="pct"/>
              </w:tcPr>
              <w:p w:rsidR="00040325" w:rsidRPr="00930E5B" w:rsidRDefault="0002454C" w:rsidP="0063080C">
                <w:pPr>
                  <w:rPr>
                    <w:rFonts w:ascii="Calibri" w:hAnsi="Calibri"/>
                    <w:sz w:val="18"/>
                    <w:szCs w:val="18"/>
                    <w:lang w:val="sk-SK"/>
                  </w:rPr>
                </w:pPr>
                <w:r w:rsidRPr="00900F7F">
                  <w:rPr>
                    <w:rStyle w:val="Textzstupnhosymbolu"/>
                  </w:rPr>
                  <w:t>Vyberte položku.</w:t>
                </w:r>
              </w:p>
            </w:tc>
          </w:sdtContent>
        </w:sdt>
        <w:tc>
          <w:tcPr>
            <w:tcW w:w="1794" w:type="pct"/>
          </w:tcPr>
          <w:p w:rsidR="00040325" w:rsidRPr="00930E5B" w:rsidRDefault="00040325" w:rsidP="0063080C">
            <w:pPr>
              <w:rPr>
                <w:rFonts w:ascii="Calibri" w:hAnsi="Calibri"/>
                <w:sz w:val="18"/>
                <w:szCs w:val="18"/>
                <w:lang w:val="sk-SK"/>
              </w:rPr>
            </w:pPr>
          </w:p>
        </w:tc>
      </w:tr>
      <w:tr w:rsidR="00040325" w:rsidRPr="00930E5B" w:rsidTr="00F74322">
        <w:tc>
          <w:tcPr>
            <w:tcW w:w="1879" w:type="pct"/>
            <w:tcBorders>
              <w:bottom w:val="single" w:sz="4" w:space="0" w:color="auto"/>
            </w:tcBorders>
          </w:tcPr>
          <w:p w:rsidR="00040325" w:rsidRPr="00930E5B" w:rsidRDefault="00040325" w:rsidP="0063080C">
            <w:pPr>
              <w:rPr>
                <w:rFonts w:ascii="Calibri" w:hAnsi="Calibri"/>
                <w:sz w:val="18"/>
                <w:szCs w:val="18"/>
                <w:lang w:val="sk-SK"/>
              </w:rPr>
            </w:pPr>
          </w:p>
        </w:tc>
        <w:sdt>
          <w:sdtPr>
            <w:rPr>
              <w:rFonts w:ascii="Calibri" w:hAnsi="Calibri"/>
              <w:sz w:val="18"/>
              <w:szCs w:val="18"/>
              <w:lang w:val="sk-SK"/>
            </w:rPr>
            <w:id w:val="1558741674"/>
            <w:placeholder>
              <w:docPart w:val="8843E980C83B4640924DF19461628176"/>
            </w:placeholder>
            <w:showingPlcHdr/>
            <w:dropDownList>
              <w:listItem w:value="Vyberte položku."/>
              <w:listItem w:displayText="Technológie prípravy a úpravy pôdy, pre optimálne využitie genetic¬kého potenciálu rastlín " w:value="Technológie prípravy a úpravy pôdy, pre optimálne využitie genetic¬kého potenciálu rastlín "/>
              <w:listItem w:displayText="Systémy hospodárenia zachovávajúce biodiverzitu a cenné genetic¬ké zdroje v regióne" w:value="Systémy hospodárenia zachovávajúce biodiverzitu a cenné genetic¬ké zdroje v regióne"/>
              <w:listItem w:displayText="Šľachtenie rastlín efektívne využitie širokej škály pôvodného genetického materiálu, pre tvorbu nových výkonnejších odrôd s vysokým obsahom žiadaných cenných látok" w:value="Šľachtenie rastlín efektívne využitie širokej škály pôvodného genetického materiálu, pre tvorbu nových výkonnejších odrôd s vysokým obsahom žiadaných cenných látok"/>
              <w:listItem w:displayText="Množiteľské systémy a technológie pre produkciu s vyššou pridanou hodnotou " w:value="Množiteľské systémy a technológie pre produkciu s vyššou pridanou hodnotou "/>
              <w:listItem w:displayText="Šľachtenie, monitoring a produkcia genetických materiálov hospo¬dárskych zvierat s dôrazom na štandardnú vysokú produktivitu pre rôznu intenzitu chovov" w:value="Šľachtenie, monitoring a produkcia genetických materiálov hospo¬dárskych zvierat s dôrazom na štandardnú vysokú produktivitu pre rôznu intenzitu chovov"/>
              <w:listItem w:displayText="Inovácie a optimalizácia pestovateľských postupov pre plodiny s vyššou pridanou hodnotou " w:value="Inovácie a optimalizácia pestovateľských postupov pre plodiny s vyššou pridanou hodnotou "/>
              <w:listItem w:displayText="Nové agrodrevinové systémy pre kombinovanú produkciu v menia¬cich sa klimatických podmienkach " w:value="Nové agrodrevinové systémy pre kombinovanú produkciu v menia¬cich sa klimatických podmienkach "/>
              <w:listItem w:displayText="Optimalizácia primárnej manipulácie so surovinami vrátane primárne¬ho spracovania plodov " w:value="Optimalizácia primárnej manipulácie so surovinami vrátane primárne¬ho spracovania plodov "/>
              <w:listItem w:displayText="Progresívne technológie, prostriedky a postupy pre výživu rastlín vrátane využitia biokalov" w:value="Progresívne technológie, prostriedky a postupy pre výživu rastlín vrátane využitia biokalov"/>
              <w:listItem w:displayText="Technológie chovu hospodárskych zvierat s dôrazom na vysokú kvalitu produktov, obsah cenných zložiek a produkciu s vyššou pridanou hodnotou " w:value="Technológie chovu hospodárskych zvierat s dôrazom na vysokú kvalitu produktov, obsah cenných zložiek a produkciu s vyššou pridanou hodnotou "/>
              <w:listItem w:displayText="Optimalizácia systémov výživy zvierat a prípravy krmív pre zvýšenie kvality produkcie " w:value="Optimalizácia systémov výživy zvierat a prípravy krmív pre zvýšenie kvality produkcie "/>
              <w:listItem w:displayText="Využitie vedľajších produktov z potravinárstva, chemického, biotechnologického a energetického spracovania biomasy pre intenzifikáciu chovu hospodárskych zvierat" w:value="Využitie vedľajších produktov z potravinárstva, chemického, biotechnologického a energetického spracovania biomasy pre intenzifikáciu chovu hospodárskych zvierat"/>
              <w:listItem w:displayText="Progresívne kontrolné metódy a efektívne systémy riadenia pre elimináciu rizika kontaminácie " w:value="Progresívne kontrolné metódy a efektívne systémy riadenia pre elimináciu rizika kontaminácie "/>
              <w:listItem w:displayText="Postupy a technológie zvyšujúce kvalitu a výživovú hodnotu potravín " w:value="Postupy a technológie zvyšujúce kvalitu a výživovú hodnotu potravín "/>
              <w:listItem w:displayText="Governancia kvality potravín a inovácií pre spotrebiteľa" w:value="Governancia kvality potravín a inovácií pre spotrebiteľa"/>
              <w:listItem w:displayText="Progresívne výrobné technológie, inovatívne výrobné postupy, nové receptúry a procesy, napríklad minimalizujúce degradáciu cenných zložiek potravín " w:value="Progresívne výrobné technológie, inovatívne výrobné postupy, nové receptúry a procesy, napríklad minimalizujúce degradáciu cenných zložiek potravín "/>
              <w:listItem w:displayText="Nové nízkoodpadové technológie a produkty pre komplexné využitie surovín a materiálov pri výrobe potravín" w:value="Nové nízkoodpadové technológie a produkty pre komplexné využitie surovín a materiálov pri výrobe potravín"/>
              <w:listItem w:displayText="Technológie pre potraviny na osobitné výživové účely určené pre spotrebiteľov s potravinovými alergiami a intoleranciou na niektoré zložky" w:value="Technológie pre potraviny na osobitné výživové účely určené pre spotrebiteľov s potravinovými alergiami a intoleranciou na niektoré zložky"/>
              <w:listItem w:displayText="Progresívne technológie a zariadenia zvyšujúce bezpečnosť a za¬chovanie štandardnej kvality tradičných a lokálnych a regionálnych výrobkov " w:value="Progresívne technológie a zariadenia zvyšujúce bezpečnosť a za¬chovanie štandardnej kvality tradičných a lokálnych a regionálnych výrobkov "/>
              <w:listItem w:displayText="Nové technológie a zariadenia pre spracovanie rastlinných a živočíš¬nych surovín" w:value="Nové technológie a zariadenia pre spracovanie rastlinných a živočíš¬nych surovín"/>
              <w:listItem w:displayText="Progresívne fyzikálne, chemické a biotechnologické postupy získa¬vania a transformácie cenných produktov, biopolymérov a bioplastov najmä z regionálnych zdrojov" w:value="Progresívne fyzikálne, chemické a biotechnologické postupy získa¬vania a transformácie cenných produktov, biopolymérov a bioplastov najmä z regionálnych zdrojov"/>
              <w:listItem w:displayText="Postupy zlepšovania energetických vlastností biomasy " w:value="Postupy zlepšovania energetických vlastností biomasy "/>
              <w:listItem w:displayText="Technológie spracovania poľnohospodárskych a potravinárskych odpadov, rastlinných zvyškov " w:value="Technológie spracovania poľnohospodárskych a potravinárskych odpadov, rastlinných zvyškov "/>
              <w:listItem w:displayText="Systémy skladovania a manipulácie palivovej biomasy " w:value="Systémy skladovania a manipulácie palivovej biomasy "/>
              <w:listItem w:displayText="Zvyšovanie účinnosti premeny energie a redukcia emisií pri využití biomasy" w:value="Zvyšovanie účinnosti premeny energie a redukcia emisií pri využití biomasy"/>
              <w:listItem w:displayText="Technológie predspracovania biomasy špeciálnych plodín s cie¬ľom získavania cenných zložiek z biomasy pred jej energetickým využitím" w:value="Technológie predspracovania biomasy špeciálnych plodín s cie¬ľom získavania cenných zložiek z biomasy pred jej energetickým využitím"/>
              <w:listItem w:displayText="Modely a optimalizácia ekologických, ekonomických a sociálnych dopadov biohospodárstva" w:value="Modely a optimalizácia ekologických, ekonomických a sociálnych dopadov biohospodárstva"/>
              <w:listItem w:displayText="Technológie pre zabezpečenie dostatočného množstva a kvality závlahovej vody " w:value="Technológie pre zabezpečenie dostatočného množstva a kvality závlahovej vody "/>
              <w:listItem w:displayText="Progresívne technológie pre čistenie a dekontamináciu vody " w:value="Progresívne technológie pre čistenie a dekontamináciu vody "/>
              <w:listItem w:displayText="Technológie ochrany vodných plôch, napríklad od invazívnych rastlín a drevín" w:value="Technológie ochrany vodných plôch, napríklad od invazívnych rastlín a drevín"/>
              <w:listItem w:displayText="Progresívne recyklačné technológie, napríklad pre podporu uzatvo¬reného hospodárenia regiónov " w:value="Progresívne recyklačné technológie, napríklad pre podporu uzatvo¬reného hospodárenia regiónov "/>
              <w:listItem w:displayText="Systémy spracovania odpadov z potravinového reťazca" w:value="Systémy spracovania odpadov z potravinového reťazca"/>
              <w:listItem w:displayText="Progresívne hnojivá, pesticídy a farmaká pre poľnohospodárstvo " w:value="Progresívne hnojivá, pesticídy a farmaká pre poľnohospodárstvo "/>
              <w:listItem w:displayText="Agrotechnické a chovateľské systémy" w:value="Agrotechnické a chovateľské systémy"/>
              <w:listItem w:displayText="Systémy ochrany poľnohospodárskej pôdy pred znehodnotením " w:value="Systémy ochrany poľnohospodárskej pôdy pred znehodnotením "/>
              <w:listItem w:displayText="Systémy a technológie pre predchádzanie negatívnych dopadov klimatickej zmeny v poľnohospodárstve" w:value="Systémy a technológie pre predchádzanie negatívnych dopadov klimatickej zmeny v poľnohospodárstve"/>
              <w:listItem w:displayText="Efektívnejšie systémy agrolesníckeho využívania poľnohospodárskej krajiny " w:value="Efektívnejšie systémy agrolesníckeho využívania poľnohospodárskej krajiny "/>
              <w:listItem w:displayText="Diverzifikácia a zvyšovanie produkcie z jednotky plochy, produkcia komodít s cennými obsahovými látkami " w:value="Diverzifikácia a zvyšovanie produkcie z jednotky plochy, produkcia komodít s cennými obsahovými látkami "/>
              <w:listItem w:displayText="Prírode blízke systémy produkcie cieľových sortimentov " w:value="Prírode blízke systémy produkcie cieľových sortimentov "/>
              <w:listItem w:displayText="Nové klony a nové druhy drevín, šľachtenie a optimalizácia množiteľ¬ských systémov" w:value="Nové klony a nové druhy drevín, šľachtenie a optimalizácia množiteľ¬ských systémov"/>
              <w:listItem w:displayText="Systémy bezkontaktnej a diaľkovej evidencie, inventarizácie a moni¬toringu (napríklad: Lidar, radar, integrované údaje DPZ) " w:value="Systémy bezkontaktnej a diaľkovej evidencie, inventarizácie a moni¬toringu (napríklad: Lidar, radar, integrované údaje DPZ) "/>
              <w:listItem w:displayText="Riadiace systémy pre manažment lesov zahrňujúce napríklad: ná¬stroje na modelovanie, prognózovanie a optimalizáciu manažmentu lesov, vrátane 3D vizualizácii vo virtuálnej realite" w:value="Riadiace systémy pre manažment lesov zahrňujúce napríklad: ná¬stroje na modelovanie, prognózovanie a optimalizáciu manažmentu lesov, vrátane 3D vizualizácii vo virtuálnej realite"/>
              <w:listItem w:displayText="Modely a schémy kompenzačných platieb za verejné agrolesnícke a ekosystémové služby" w:value="Modely a schémy kompenzačných platieb za verejné agrolesnícke a ekosystémové služby"/>
              <w:listItem w:displayText="Technológie spracovania biomasy " w:value="Technológie spracovania biomasy "/>
              <w:listItem w:displayText="Zvyšovanie účinnosti premeny energie a redukcia emisií pri využití biomasy " w:value="Zvyšovanie účinnosti premeny energie a redukcia emisií pri využití biomasy "/>
              <w:listItem w:displayText="Technológie výroby biopalív z biomasy" w:value="Technológie výroby biopalív z biomasy"/>
              <w:listItem w:displayText="Ťažbovo-výrobné postupy s vyššou mierou komplexného spracova¬nia dreva " w:value="Ťažbovo-výrobné postupy s vyššou mierou komplexného spracova¬nia dreva "/>
              <w:listItem w:displayText="Technológie obnovy intenzívnych porastov drevín" w:value="Technológie obnovy intenzívnych porastov drevín"/>
              <w:listItem w:displayText="Papierové a kombinované biodegradovateľné obaly s multifunkčnými vlastnosťami, SMART obaly " w:value="Papierové a kombinované biodegradovateľné obaly s multifunkčnými vlastnosťami, SMART obaly "/>
              <w:listItem w:displayText="3D skenovacie technológie pri zvyšo-vaní výťažnosti a finalizácie spracovania dreva, robotizácia a automatizácia procesov spracova¬nia dreva " w:value="3D skenovacie technológie pri zvyšo-vaní výťažnosti a finalizácie spracovania dreva, robotizácia a automatizácia procesov spracova¬nia dreva "/>
              <w:listItem w:displayText="Technológie rezania a spracovania dreva na báze lasera, inteligentné riadenie, plánovanie a modelling na báze vyspelých IT technológií" w:value="Technológie rezania a spracovania dreva na báze lasera, inteligentné riadenie, plánovanie a modelling na báze vyspelých IT technológií"/>
              <w:listItem w:displayText="Systémové opatrenia na zlepšenie hydrických funkcií lesov" w:value="Systémové opatrenia na zlepšenie hydrických funkcií lesov"/>
              <w:listItem w:displayText="Kaskádové technológie a systémy v spracovaní dreva" w:value="Kaskádové technológie a systémy v spracovaní dreva"/>
              <w:listItem w:displayText="Technológie a systémy zberu drevných odpadov a papiera pre následnú recykláciu a spracovanie " w:value="Technológie a systémy zberu drevných odpadov a papiera pre následnú recykláciu a spracovanie "/>
              <w:listItem w:displayText="Recyklačné technológie a systémy v spracovaní dreva, výrobkov z dreva a papiera" w:value="Recyklačné technológie a systémy v spracovaní dreva, výrobkov z dreva a papiera"/>
              <w:listItem w:displayText="Systémy ochrany poľnohospodárskej a lesnej pôdy pred znehodno¬tením " w:value="Systémy ochrany poľnohospodárskej a lesnej pôdy pred znehodno¬tením "/>
              <w:listItem w:displayText="Systémy a technológie pre predchádzanie negatívnych dopadov klimatickej zmeny v poľnohospodárstve a lesníctve " w:value="Systémy a technológie pre predchádzanie negatívnych dopadov klimatickej zmeny v poľnohospodárstve a lesníctve "/>
              <w:listItem w:displayText="Systémy mitigačných a adaptačných opatrení v lesoch na klimatic¬kú zmenu " w:value="Systémy mitigačných a adaptačných opatrení v lesoch na klimatic¬kú zmenu "/>
              <w:listItem w:displayText="Biologicky a biotechnicky orientované systémy ochrany lesa " w:value="Biologicky a biotechnicky orientované systémy ochrany lesa "/>
              <w:listItem w:displayText="Elektronizácia systému identifikácie, evidencie a mapovania škod¬cov lesných drevín" w:value="Elektronizácia systému identifikácie, evidencie a mapovania škod¬cov lesných drevín"/>
            </w:dropDownList>
          </w:sdtPr>
          <w:sdtEndPr/>
          <w:sdtContent>
            <w:tc>
              <w:tcPr>
                <w:tcW w:w="1327" w:type="pct"/>
                <w:tcBorders>
                  <w:bottom w:val="single" w:sz="4" w:space="0" w:color="auto"/>
                </w:tcBorders>
              </w:tcPr>
              <w:p w:rsidR="00040325" w:rsidRPr="00930E5B" w:rsidRDefault="0002454C" w:rsidP="0063080C">
                <w:pPr>
                  <w:rPr>
                    <w:rFonts w:ascii="Calibri" w:hAnsi="Calibri"/>
                    <w:sz w:val="18"/>
                    <w:szCs w:val="18"/>
                    <w:lang w:val="sk-SK"/>
                  </w:rPr>
                </w:pPr>
                <w:r w:rsidRPr="00900F7F">
                  <w:rPr>
                    <w:rStyle w:val="Textzstupnhosymbolu"/>
                  </w:rPr>
                  <w:t>Vyberte položku.</w:t>
                </w:r>
              </w:p>
            </w:tc>
          </w:sdtContent>
        </w:sdt>
        <w:tc>
          <w:tcPr>
            <w:tcW w:w="1794" w:type="pct"/>
            <w:tcBorders>
              <w:bottom w:val="single" w:sz="4" w:space="0" w:color="auto"/>
            </w:tcBorders>
          </w:tcPr>
          <w:p w:rsidR="00040325" w:rsidRPr="00930E5B" w:rsidRDefault="00040325" w:rsidP="0063080C">
            <w:pPr>
              <w:rPr>
                <w:rFonts w:ascii="Calibri" w:hAnsi="Calibri"/>
                <w:sz w:val="18"/>
                <w:szCs w:val="18"/>
                <w:lang w:val="sk-SK"/>
              </w:rPr>
            </w:pPr>
          </w:p>
        </w:tc>
      </w:tr>
    </w:tbl>
    <w:p w:rsidR="006422C9" w:rsidRDefault="006422C9" w:rsidP="00B66253">
      <w:pPr>
        <w:spacing w:before="120" w:after="120" w:line="240" w:lineRule="auto"/>
        <w:rPr>
          <w:rFonts w:ascii="Calibri" w:hAnsi="Calibri"/>
          <w:b/>
          <w:noProof/>
          <w:sz w:val="22"/>
          <w:u w:val="single"/>
          <w:lang w:val="sk-SK"/>
        </w:rPr>
        <w:sectPr w:rsidR="006422C9" w:rsidSect="006223D0">
          <w:headerReference w:type="default" r:id="rId13"/>
          <w:footerReference w:type="default" r:id="rId14"/>
          <w:headerReference w:type="first" r:id="rId15"/>
          <w:pgSz w:w="11906" w:h="16838"/>
          <w:pgMar w:top="1417" w:right="991" w:bottom="1417" w:left="993" w:header="708" w:footer="708" w:gutter="0"/>
          <w:cols w:space="708"/>
          <w:docGrid w:linePitch="360"/>
        </w:sectPr>
      </w:pPr>
    </w:p>
    <w:p w:rsidR="006422C9" w:rsidRDefault="006422C9" w:rsidP="0063080C">
      <w:pPr>
        <w:pStyle w:val="Odsekzoznamu"/>
        <w:widowControl/>
        <w:numPr>
          <w:ilvl w:val="0"/>
          <w:numId w:val="2"/>
        </w:numPr>
        <w:spacing w:before="120" w:after="120" w:line="240" w:lineRule="auto"/>
        <w:ind w:left="284" w:hanging="284"/>
        <w:contextualSpacing w:val="0"/>
        <w:rPr>
          <w:rFonts w:ascii="Calibri" w:hAnsi="Calibri"/>
          <w:b/>
          <w:noProof/>
          <w:sz w:val="22"/>
          <w:lang w:val="sk-SK"/>
        </w:rPr>
      </w:pPr>
      <w:r w:rsidRPr="004B7CE6">
        <w:rPr>
          <w:rFonts w:ascii="Calibri" w:hAnsi="Calibri"/>
          <w:b/>
          <w:noProof/>
          <w:sz w:val="22"/>
          <w:lang w:val="sk-SK"/>
        </w:rPr>
        <w:lastRenderedPageBreak/>
        <w:t xml:space="preserve">Podmienka </w:t>
      </w:r>
      <w:r w:rsidR="00C55499">
        <w:rPr>
          <w:rFonts w:ascii="Calibri" w:hAnsi="Calibri"/>
          <w:b/>
          <w:noProof/>
          <w:sz w:val="22"/>
          <w:lang w:val="sk-SK"/>
        </w:rPr>
        <w:t>zamerania projektu</w:t>
      </w:r>
      <w:r>
        <w:rPr>
          <w:rFonts w:ascii="Calibri" w:hAnsi="Calibri"/>
          <w:b/>
          <w:noProof/>
          <w:sz w:val="22"/>
          <w:lang w:val="sk-SK"/>
        </w:rPr>
        <w:t>:</w:t>
      </w:r>
    </w:p>
    <w:p w:rsidR="00C55499" w:rsidRDefault="006422C9" w:rsidP="00B66253">
      <w:pPr>
        <w:pStyle w:val="Odsekzoznamu"/>
        <w:widowControl/>
        <w:numPr>
          <w:ilvl w:val="0"/>
          <w:numId w:val="31"/>
        </w:numPr>
        <w:spacing w:before="120" w:after="120" w:line="240" w:lineRule="auto"/>
        <w:contextualSpacing w:val="0"/>
        <w:rPr>
          <w:rFonts w:ascii="Calibri" w:hAnsi="Calibri"/>
          <w:noProof/>
          <w:sz w:val="22"/>
        </w:rPr>
      </w:pPr>
      <w:r w:rsidRPr="00921FD7">
        <w:rPr>
          <w:rFonts w:ascii="Calibri" w:hAnsi="Calibri"/>
          <w:noProof/>
          <w:sz w:val="22"/>
        </w:rPr>
        <w:t>v jednom z </w:t>
      </w:r>
      <w:r w:rsidRPr="00AE39F5">
        <w:rPr>
          <w:rFonts w:ascii="Calibri" w:hAnsi="Calibri"/>
          <w:b/>
          <w:i/>
          <w:noProof/>
          <w:sz w:val="22"/>
          <w:u w:val="single"/>
        </w:rPr>
        <w:t>hlavných odvetví</w:t>
      </w:r>
      <w:r w:rsidR="003B449E">
        <w:rPr>
          <w:rFonts w:ascii="Calibri" w:hAnsi="Calibri"/>
          <w:b/>
          <w:i/>
          <w:noProof/>
          <w:sz w:val="22"/>
          <w:u w:val="single"/>
        </w:rPr>
        <w:t xml:space="preserve"> SK NACE</w:t>
      </w:r>
      <w:r w:rsidRPr="00921FD7">
        <w:rPr>
          <w:rFonts w:ascii="Calibri" w:hAnsi="Calibri"/>
          <w:noProof/>
          <w:sz w:val="22"/>
        </w:rPr>
        <w:t xml:space="preserve">, ktorými je charakterizovaná </w:t>
      </w:r>
      <w:r>
        <w:rPr>
          <w:rFonts w:ascii="Calibri" w:hAnsi="Calibri"/>
          <w:noProof/>
          <w:sz w:val="22"/>
        </w:rPr>
        <w:t>príslušná</w:t>
      </w:r>
      <w:r w:rsidRPr="00921FD7">
        <w:rPr>
          <w:rFonts w:ascii="Calibri" w:hAnsi="Calibri"/>
          <w:noProof/>
          <w:sz w:val="22"/>
        </w:rPr>
        <w:t xml:space="preserve"> doména,</w:t>
      </w:r>
    </w:p>
    <w:p w:rsidR="006422C9" w:rsidRPr="00B66253" w:rsidRDefault="006422C9" w:rsidP="00C55499">
      <w:pPr>
        <w:pStyle w:val="Odsekzoznamu"/>
        <w:widowControl/>
        <w:spacing w:before="120" w:after="120" w:line="240" w:lineRule="auto"/>
        <w:contextualSpacing w:val="0"/>
        <w:rPr>
          <w:rFonts w:ascii="Calibri" w:hAnsi="Calibri"/>
          <w:b/>
          <w:noProof/>
          <w:sz w:val="22"/>
        </w:rPr>
      </w:pPr>
      <w:r w:rsidRPr="00B66253">
        <w:rPr>
          <w:rFonts w:ascii="Calibri" w:hAnsi="Calibri"/>
          <w:b/>
          <w:noProof/>
          <w:sz w:val="22"/>
        </w:rPr>
        <w:t xml:space="preserve">alebo </w:t>
      </w:r>
    </w:p>
    <w:p w:rsidR="00C55499" w:rsidRPr="00C55499" w:rsidRDefault="006422C9" w:rsidP="00B66253">
      <w:pPr>
        <w:pStyle w:val="Odsekzoznamu"/>
        <w:widowControl/>
        <w:numPr>
          <w:ilvl w:val="0"/>
          <w:numId w:val="31"/>
        </w:numPr>
        <w:spacing w:before="120" w:after="120" w:line="240" w:lineRule="auto"/>
        <w:contextualSpacing w:val="0"/>
        <w:rPr>
          <w:rFonts w:ascii="Calibri" w:hAnsi="Calibri"/>
          <w:noProof/>
          <w:sz w:val="22"/>
          <w:lang w:val="sk-SK"/>
        </w:rPr>
      </w:pPr>
      <w:r w:rsidRPr="008D5D82">
        <w:rPr>
          <w:rFonts w:ascii="Calibri" w:hAnsi="Calibri"/>
          <w:noProof/>
          <w:sz w:val="22"/>
        </w:rPr>
        <w:t xml:space="preserve">v niektorom </w:t>
      </w:r>
      <w:r w:rsidRPr="00170EFE">
        <w:rPr>
          <w:rFonts w:ascii="Calibri" w:hAnsi="Calibri"/>
          <w:b/>
          <w:i/>
          <w:noProof/>
          <w:sz w:val="22"/>
          <w:u w:val="single"/>
        </w:rPr>
        <w:t xml:space="preserve">z odvetví </w:t>
      </w:r>
      <w:r w:rsidR="003B449E" w:rsidRPr="00170EFE">
        <w:rPr>
          <w:rFonts w:ascii="Calibri" w:hAnsi="Calibri"/>
          <w:b/>
          <w:i/>
          <w:noProof/>
          <w:sz w:val="22"/>
          <w:u w:val="single"/>
        </w:rPr>
        <w:t>SK NACE</w:t>
      </w:r>
      <w:r w:rsidR="003B449E">
        <w:rPr>
          <w:rFonts w:ascii="Calibri" w:hAnsi="Calibri"/>
          <w:noProof/>
          <w:sz w:val="22"/>
        </w:rPr>
        <w:t xml:space="preserve"> </w:t>
      </w:r>
      <w:r w:rsidRPr="008D5D82">
        <w:rPr>
          <w:rFonts w:ascii="Calibri" w:hAnsi="Calibri"/>
          <w:noProof/>
          <w:sz w:val="22"/>
        </w:rPr>
        <w:t xml:space="preserve">reprezentujúcich </w:t>
      </w:r>
      <w:r w:rsidRPr="00AE39F5">
        <w:rPr>
          <w:rFonts w:ascii="Calibri" w:hAnsi="Calibri"/>
          <w:b/>
          <w:i/>
          <w:noProof/>
          <w:sz w:val="22"/>
          <w:u w:val="single"/>
        </w:rPr>
        <w:t>funkčné väzby</w:t>
      </w:r>
      <w:r w:rsidR="006023CA">
        <w:rPr>
          <w:rStyle w:val="Odkaznapoznmkupodiarou"/>
          <w:rFonts w:ascii="Calibri" w:hAnsi="Calibri"/>
          <w:noProof/>
          <w:sz w:val="22"/>
          <w:u w:val="single"/>
        </w:rPr>
        <w:footnoteReference w:id="5"/>
      </w:r>
      <w:r w:rsidRPr="00AE39F5">
        <w:rPr>
          <w:rFonts w:ascii="Calibri" w:hAnsi="Calibri"/>
          <w:b/>
          <w:i/>
          <w:noProof/>
          <w:sz w:val="22"/>
          <w:u w:val="single"/>
        </w:rPr>
        <w:t xml:space="preserve"> existujúce v rámci príslušného hlavného odvetvia</w:t>
      </w:r>
      <w:r w:rsidR="003B449E">
        <w:rPr>
          <w:rFonts w:ascii="Calibri" w:hAnsi="Calibri"/>
          <w:b/>
          <w:i/>
          <w:noProof/>
          <w:sz w:val="22"/>
          <w:u w:val="single"/>
        </w:rPr>
        <w:t xml:space="preserve"> SK NACE</w:t>
      </w:r>
      <w:r w:rsidRPr="008D5D82">
        <w:rPr>
          <w:rFonts w:ascii="Calibri" w:hAnsi="Calibri"/>
          <w:noProof/>
          <w:sz w:val="22"/>
        </w:rPr>
        <w:t xml:space="preserve">, pričom v danom prípade </w:t>
      </w:r>
      <w:r w:rsidRPr="00C55499">
        <w:rPr>
          <w:rFonts w:ascii="Calibri" w:hAnsi="Calibri"/>
          <w:noProof/>
          <w:sz w:val="22"/>
        </w:rPr>
        <w:t>musí byť</w:t>
      </w:r>
      <w:r w:rsidR="00C55499" w:rsidRPr="00C55499">
        <w:rPr>
          <w:rFonts w:ascii="Calibri" w:hAnsi="Calibri"/>
          <w:noProof/>
          <w:sz w:val="22"/>
        </w:rPr>
        <w:t>:</w:t>
      </w:r>
      <w:r w:rsidRPr="00C55499">
        <w:rPr>
          <w:rFonts w:ascii="Calibri" w:hAnsi="Calibri"/>
          <w:noProof/>
          <w:sz w:val="22"/>
        </w:rPr>
        <w:t xml:space="preserve"> </w:t>
      </w:r>
    </w:p>
    <w:p w:rsidR="00C55499" w:rsidRDefault="006422C9" w:rsidP="00B66253">
      <w:pPr>
        <w:pStyle w:val="Odsekzoznamu"/>
        <w:widowControl/>
        <w:numPr>
          <w:ilvl w:val="0"/>
          <w:numId w:val="32"/>
        </w:numPr>
        <w:spacing w:before="120" w:after="120" w:line="240" w:lineRule="auto"/>
        <w:ind w:left="851" w:hanging="142"/>
        <w:contextualSpacing w:val="0"/>
        <w:rPr>
          <w:rFonts w:ascii="Calibri" w:hAnsi="Calibri"/>
          <w:noProof/>
          <w:sz w:val="22"/>
        </w:rPr>
      </w:pPr>
      <w:r w:rsidRPr="00C55499">
        <w:rPr>
          <w:rFonts w:ascii="Calibri" w:hAnsi="Calibri"/>
          <w:noProof/>
          <w:sz w:val="22"/>
          <w:u w:val="single"/>
        </w:rPr>
        <w:t xml:space="preserve">odberateľom </w:t>
      </w:r>
      <w:r w:rsidR="00C55499" w:rsidRPr="00C55499">
        <w:rPr>
          <w:rFonts w:ascii="Calibri" w:hAnsi="Calibri"/>
          <w:noProof/>
          <w:sz w:val="22"/>
          <w:u w:val="single"/>
        </w:rPr>
        <w:t>produktu</w:t>
      </w:r>
      <w:r w:rsidRPr="008D5D82">
        <w:rPr>
          <w:rFonts w:ascii="Calibri" w:hAnsi="Calibri"/>
          <w:noProof/>
          <w:sz w:val="22"/>
        </w:rPr>
        <w:t>, ktor</w:t>
      </w:r>
      <w:r w:rsidR="00C55499">
        <w:rPr>
          <w:rFonts w:ascii="Calibri" w:hAnsi="Calibri"/>
          <w:noProof/>
          <w:sz w:val="22"/>
        </w:rPr>
        <w:t>ého inovácia alebo proces výroby je predmetom realizácie projektu,</w:t>
      </w:r>
      <w:r w:rsidRPr="008D5D82">
        <w:rPr>
          <w:rFonts w:ascii="Calibri" w:hAnsi="Calibri"/>
          <w:noProof/>
          <w:sz w:val="22"/>
        </w:rPr>
        <w:t xml:space="preserve"> </w:t>
      </w:r>
      <w:r w:rsidRPr="00C55499">
        <w:rPr>
          <w:rFonts w:ascii="Calibri" w:hAnsi="Calibri"/>
          <w:noProof/>
          <w:sz w:val="22"/>
          <w:u w:val="single"/>
        </w:rPr>
        <w:t>subjekt pôsobiaci v príslušnom hlavnom odvetví</w:t>
      </w:r>
      <w:r w:rsidRPr="008D5D82">
        <w:rPr>
          <w:rFonts w:ascii="Calibri" w:hAnsi="Calibri"/>
          <w:noProof/>
          <w:sz w:val="22"/>
        </w:rPr>
        <w:t>, v rámci k</w:t>
      </w:r>
      <w:r>
        <w:rPr>
          <w:rFonts w:ascii="Calibri" w:hAnsi="Calibri"/>
          <w:noProof/>
          <w:sz w:val="22"/>
        </w:rPr>
        <w:t>to</w:t>
      </w:r>
      <w:r w:rsidRPr="008D5D82">
        <w:rPr>
          <w:rFonts w:ascii="Calibri" w:hAnsi="Calibri"/>
          <w:noProof/>
          <w:sz w:val="22"/>
        </w:rPr>
        <w:t>rého je funkčná väzba identifikovaná</w:t>
      </w:r>
      <w:r w:rsidR="00C55499">
        <w:rPr>
          <w:rFonts w:ascii="Calibri" w:hAnsi="Calibri"/>
          <w:noProof/>
          <w:sz w:val="22"/>
        </w:rPr>
        <w:t>,</w:t>
      </w:r>
    </w:p>
    <w:p w:rsidR="00C55499" w:rsidRPr="00B66253" w:rsidRDefault="00C55499" w:rsidP="00FA2D5A">
      <w:pPr>
        <w:pStyle w:val="Odsekzoznamu"/>
        <w:widowControl/>
        <w:spacing w:before="120" w:after="120" w:line="240" w:lineRule="auto"/>
        <w:ind w:left="851" w:hanging="142"/>
        <w:contextualSpacing w:val="0"/>
        <w:rPr>
          <w:rFonts w:ascii="Calibri" w:hAnsi="Calibri"/>
          <w:b/>
          <w:noProof/>
          <w:sz w:val="22"/>
        </w:rPr>
      </w:pPr>
      <w:r w:rsidRPr="00B66253">
        <w:rPr>
          <w:rFonts w:ascii="Calibri" w:hAnsi="Calibri"/>
          <w:b/>
          <w:noProof/>
          <w:sz w:val="22"/>
        </w:rPr>
        <w:t>alebo</w:t>
      </w:r>
    </w:p>
    <w:p w:rsidR="006422C9" w:rsidRPr="00C55499" w:rsidRDefault="00C55499" w:rsidP="00B66253">
      <w:pPr>
        <w:pStyle w:val="Odsekzoznamu"/>
        <w:widowControl/>
        <w:numPr>
          <w:ilvl w:val="0"/>
          <w:numId w:val="32"/>
        </w:numPr>
        <w:spacing w:before="120" w:after="120" w:line="240" w:lineRule="auto"/>
        <w:ind w:left="851" w:hanging="142"/>
        <w:contextualSpacing w:val="0"/>
        <w:rPr>
          <w:rFonts w:ascii="Calibri" w:hAnsi="Calibri"/>
          <w:noProof/>
          <w:sz w:val="22"/>
          <w:lang w:val="sk-SK"/>
        </w:rPr>
      </w:pPr>
      <w:r>
        <w:rPr>
          <w:rFonts w:ascii="Calibri" w:hAnsi="Calibri"/>
          <w:noProof/>
          <w:sz w:val="22"/>
          <w:u w:val="single"/>
        </w:rPr>
        <w:t xml:space="preserve">dodávateľom </w:t>
      </w:r>
      <w:r w:rsidRPr="00C55499">
        <w:rPr>
          <w:rFonts w:ascii="Calibri" w:hAnsi="Calibri"/>
          <w:noProof/>
          <w:sz w:val="22"/>
        </w:rPr>
        <w:t xml:space="preserve">pre </w:t>
      </w:r>
      <w:r w:rsidR="005C22BE">
        <w:rPr>
          <w:rFonts w:ascii="Calibri" w:hAnsi="Calibri"/>
          <w:noProof/>
          <w:sz w:val="22"/>
        </w:rPr>
        <w:t>produkciu</w:t>
      </w:r>
      <w:r w:rsidRPr="00C55499">
        <w:rPr>
          <w:rFonts w:ascii="Calibri" w:hAnsi="Calibri"/>
          <w:noProof/>
          <w:sz w:val="22"/>
        </w:rPr>
        <w:t xml:space="preserve"> produktu</w:t>
      </w:r>
      <w:r w:rsidR="006422C9" w:rsidRPr="008D5D82">
        <w:rPr>
          <w:rFonts w:ascii="Calibri" w:hAnsi="Calibri"/>
          <w:noProof/>
          <w:sz w:val="22"/>
        </w:rPr>
        <w:t xml:space="preserve"> </w:t>
      </w:r>
      <w:r w:rsidRPr="008D5D82">
        <w:rPr>
          <w:rFonts w:ascii="Calibri" w:hAnsi="Calibri"/>
          <w:noProof/>
          <w:sz w:val="22"/>
        </w:rPr>
        <w:t>ktor</w:t>
      </w:r>
      <w:r>
        <w:rPr>
          <w:rFonts w:ascii="Calibri" w:hAnsi="Calibri"/>
          <w:noProof/>
          <w:sz w:val="22"/>
        </w:rPr>
        <w:t>ého inovácia alebo pro</w:t>
      </w:r>
      <w:r w:rsidR="005C22BE">
        <w:rPr>
          <w:rFonts w:ascii="Calibri" w:hAnsi="Calibri"/>
          <w:noProof/>
          <w:sz w:val="22"/>
        </w:rPr>
        <w:t>dukčný proces</w:t>
      </w:r>
      <w:r>
        <w:rPr>
          <w:rFonts w:ascii="Calibri" w:hAnsi="Calibri"/>
          <w:noProof/>
          <w:sz w:val="22"/>
        </w:rPr>
        <w:t xml:space="preserve"> je predmetom realizácie projektu, </w:t>
      </w:r>
      <w:r w:rsidRPr="00C55499">
        <w:rPr>
          <w:rFonts w:ascii="Calibri" w:hAnsi="Calibri"/>
          <w:noProof/>
          <w:sz w:val="22"/>
          <w:u w:val="single"/>
        </w:rPr>
        <w:t>subjekt pôsobiaci v príslušnom hlavnom odvetví</w:t>
      </w:r>
      <w:r w:rsidRPr="008D5D82">
        <w:rPr>
          <w:rFonts w:ascii="Calibri" w:hAnsi="Calibri"/>
          <w:noProof/>
          <w:sz w:val="22"/>
        </w:rPr>
        <w:t>, v rámci k</w:t>
      </w:r>
      <w:r>
        <w:rPr>
          <w:rFonts w:ascii="Calibri" w:hAnsi="Calibri"/>
          <w:noProof/>
          <w:sz w:val="22"/>
        </w:rPr>
        <w:t>to</w:t>
      </w:r>
      <w:r w:rsidRPr="008D5D82">
        <w:rPr>
          <w:rFonts w:ascii="Calibri" w:hAnsi="Calibri"/>
          <w:noProof/>
          <w:sz w:val="22"/>
        </w:rPr>
        <w:t>rého je funkčná väzba identifikovaná</w:t>
      </w:r>
      <w:r w:rsidR="000A5A23">
        <w:rPr>
          <w:rFonts w:ascii="Calibri" w:hAnsi="Calibri"/>
          <w:noProof/>
          <w:sz w:val="22"/>
        </w:rPr>
        <w:t>.</w:t>
      </w:r>
    </w:p>
    <w:p w:rsidR="00C55499" w:rsidRPr="00C55499" w:rsidRDefault="00C55499" w:rsidP="00C55499">
      <w:pPr>
        <w:spacing w:before="120" w:after="120"/>
        <w:rPr>
          <w:rFonts w:ascii="Calibri" w:hAnsi="Calibri"/>
          <w:noProof/>
          <w:sz w:val="22"/>
        </w:rPr>
      </w:pPr>
      <w:r w:rsidRPr="00B66253">
        <w:rPr>
          <w:rFonts w:ascii="Calibri" w:hAnsi="Calibri"/>
          <w:b/>
          <w:noProof/>
          <w:sz w:val="22"/>
          <w:u w:val="single"/>
        </w:rPr>
        <w:t>s výnimkou odvetví, ktoré nie sú oprávnené na poskytnutie pomoci</w:t>
      </w:r>
      <w:r w:rsidRPr="00B66253">
        <w:rPr>
          <w:rFonts w:ascii="Calibri" w:hAnsi="Calibri"/>
          <w:noProof/>
          <w:sz w:val="22"/>
        </w:rPr>
        <w:t xml:space="preserve"> v zmysle podmienky poskytnutia príspevku č. 31 - </w:t>
      </w:r>
      <w:r w:rsidRPr="00B66253">
        <w:rPr>
          <w:rFonts w:ascii="Calibri" w:hAnsi="Calibri"/>
          <w:i/>
          <w:noProof/>
          <w:sz w:val="22"/>
        </w:rPr>
        <w:t>Podmienka, že pomoc sa v rámci projektu, resp. jeho časti neposkytuje v odvetviach/činnostiach, na ktoré sa pomoc v zmysle relevantnej právnej úpravy neuplatňuje.</w:t>
      </w:r>
    </w:p>
    <w:tbl>
      <w:tblPr>
        <w:tblStyle w:val="Mriekatabuky"/>
        <w:tblW w:w="4973" w:type="pct"/>
        <w:tblLayout w:type="fixed"/>
        <w:tblLook w:val="04A0" w:firstRow="1" w:lastRow="0" w:firstColumn="1" w:lastColumn="0" w:noHBand="0" w:noVBand="1"/>
      </w:tblPr>
      <w:tblGrid>
        <w:gridCol w:w="2942"/>
        <w:gridCol w:w="1134"/>
        <w:gridCol w:w="3366"/>
        <w:gridCol w:w="6701"/>
      </w:tblGrid>
      <w:tr w:rsidR="006350AA" w:rsidRPr="006350AA" w:rsidTr="0021433E">
        <w:tc>
          <w:tcPr>
            <w:tcW w:w="5000" w:type="pct"/>
            <w:gridSpan w:val="4"/>
            <w:tcBorders>
              <w:bottom w:val="single" w:sz="4" w:space="0" w:color="auto"/>
            </w:tcBorders>
            <w:shd w:val="clear" w:color="auto" w:fill="C4BC96" w:themeFill="background2" w:themeFillShade="BF"/>
          </w:tcPr>
          <w:p w:rsidR="002E43F6" w:rsidRPr="006350AA" w:rsidRDefault="002E43F6" w:rsidP="009A135A">
            <w:r w:rsidRPr="006350AA">
              <w:rPr>
                <w:rFonts w:ascii="Calibri" w:hAnsi="Calibri"/>
                <w:b/>
                <w:noProof/>
                <w:sz w:val="28"/>
                <w:szCs w:val="28"/>
              </w:rPr>
              <w:t>Dopravné prostriedky pre 21. storočie</w:t>
            </w:r>
            <w:r w:rsidRPr="006350AA">
              <w:rPr>
                <w:rFonts w:ascii="Calibri" w:hAnsi="Calibri"/>
                <w:noProof/>
                <w:sz w:val="28"/>
                <w:szCs w:val="28"/>
              </w:rPr>
              <w:t xml:space="preserve"> </w:t>
            </w:r>
          </w:p>
        </w:tc>
      </w:tr>
      <w:tr w:rsidR="002E43F6" w:rsidRPr="00930E5B" w:rsidTr="00B66253">
        <w:tc>
          <w:tcPr>
            <w:tcW w:w="1040" w:type="pct"/>
            <w:shd w:val="clear" w:color="auto" w:fill="BFBFBF" w:themeFill="background1" w:themeFillShade="BF"/>
            <w:vAlign w:val="center"/>
          </w:tcPr>
          <w:p w:rsidR="002E43F6" w:rsidRPr="00F74322" w:rsidRDefault="002E43F6" w:rsidP="00170EFE">
            <w:pPr>
              <w:jc w:val="center"/>
              <w:rPr>
                <w:rFonts w:ascii="Calibri" w:hAnsi="Calibri"/>
                <w:sz w:val="22"/>
                <w:lang w:val="sk-SK"/>
              </w:rPr>
            </w:pPr>
            <w:r w:rsidRPr="00F74322">
              <w:rPr>
                <w:rFonts w:ascii="Calibri" w:hAnsi="Calibri"/>
                <w:sz w:val="22"/>
                <w:lang w:val="sk-SK"/>
              </w:rPr>
              <w:t xml:space="preserve">Hlavné odvetvie </w:t>
            </w:r>
            <w:r w:rsidR="00E42EB0" w:rsidRPr="00F74322">
              <w:rPr>
                <w:rFonts w:ascii="Calibri" w:hAnsi="Calibri"/>
                <w:sz w:val="22"/>
                <w:lang w:val="sk-SK"/>
              </w:rPr>
              <w:t xml:space="preserve">SK NACE </w:t>
            </w:r>
            <w:r w:rsidRPr="00F74322">
              <w:rPr>
                <w:rFonts w:ascii="Calibri" w:hAnsi="Calibri"/>
                <w:sz w:val="22"/>
                <w:lang w:val="sk-SK"/>
              </w:rPr>
              <w:t>domény RIS3 SK</w:t>
            </w:r>
          </w:p>
        </w:tc>
        <w:tc>
          <w:tcPr>
            <w:tcW w:w="401" w:type="pct"/>
            <w:shd w:val="clear" w:color="auto" w:fill="BFBFBF" w:themeFill="background1" w:themeFillShade="BF"/>
            <w:vAlign w:val="center"/>
          </w:tcPr>
          <w:p w:rsidR="002E43F6" w:rsidRPr="00F74322" w:rsidRDefault="00F74322" w:rsidP="00F74322">
            <w:pPr>
              <w:jc w:val="center"/>
              <w:rPr>
                <w:rFonts w:ascii="Calibri" w:hAnsi="Calibri"/>
                <w:sz w:val="22"/>
                <w:lang w:val="sk-SK"/>
              </w:rPr>
            </w:pPr>
            <w:r>
              <w:rPr>
                <w:rFonts w:ascii="Calibri" w:hAnsi="Calibri"/>
                <w:sz w:val="22"/>
                <w:lang w:val="sk-SK"/>
              </w:rPr>
              <w:t>Je projekt zameraný na</w:t>
            </w:r>
            <w:r w:rsidR="002E43F6" w:rsidRPr="00F74322">
              <w:rPr>
                <w:rFonts w:ascii="Calibri" w:hAnsi="Calibri"/>
                <w:sz w:val="22"/>
                <w:lang w:val="sk-SK"/>
              </w:rPr>
              <w:t> </w:t>
            </w:r>
            <w:r w:rsidR="002E43F6" w:rsidRPr="00B66253">
              <w:rPr>
                <w:rFonts w:ascii="Calibri" w:hAnsi="Calibri"/>
                <w:b/>
                <w:sz w:val="22"/>
                <w:lang w:val="sk-SK"/>
              </w:rPr>
              <w:t>hlavn</w:t>
            </w:r>
            <w:r w:rsidRPr="00B66253">
              <w:rPr>
                <w:rFonts w:ascii="Calibri" w:hAnsi="Calibri"/>
                <w:b/>
                <w:sz w:val="22"/>
                <w:lang w:val="sk-SK"/>
              </w:rPr>
              <w:t>é</w:t>
            </w:r>
            <w:r w:rsidR="002E43F6" w:rsidRPr="00B66253">
              <w:rPr>
                <w:rFonts w:ascii="Calibri" w:hAnsi="Calibri"/>
                <w:b/>
                <w:sz w:val="22"/>
                <w:lang w:val="sk-SK"/>
              </w:rPr>
              <w:t xml:space="preserve"> odvetv</w:t>
            </w:r>
            <w:r w:rsidRPr="00B66253">
              <w:rPr>
                <w:rFonts w:ascii="Calibri" w:hAnsi="Calibri"/>
                <w:b/>
                <w:sz w:val="22"/>
                <w:lang w:val="sk-SK"/>
              </w:rPr>
              <w:t>ie</w:t>
            </w:r>
            <w:r w:rsidR="00E42EB0" w:rsidRPr="00F74322">
              <w:rPr>
                <w:rFonts w:ascii="Calibri" w:hAnsi="Calibri"/>
                <w:sz w:val="22"/>
                <w:lang w:val="sk-SK"/>
              </w:rPr>
              <w:t xml:space="preserve"> SK NACE </w:t>
            </w:r>
            <w:r w:rsidR="002E43F6" w:rsidRPr="00F74322">
              <w:rPr>
                <w:rFonts w:ascii="Calibri" w:hAnsi="Calibri"/>
                <w:sz w:val="22"/>
                <w:lang w:val="sk-SK"/>
              </w:rPr>
              <w:t>?</w:t>
            </w:r>
          </w:p>
        </w:tc>
        <w:tc>
          <w:tcPr>
            <w:tcW w:w="1190" w:type="pct"/>
            <w:shd w:val="clear" w:color="auto" w:fill="BFBFBF" w:themeFill="background1" w:themeFillShade="BF"/>
            <w:vAlign w:val="center"/>
          </w:tcPr>
          <w:p w:rsidR="008A30F8" w:rsidRPr="00F74322" w:rsidRDefault="002E43F6" w:rsidP="008A30F8">
            <w:pPr>
              <w:jc w:val="center"/>
              <w:rPr>
                <w:rFonts w:ascii="Calibri" w:hAnsi="Calibri"/>
                <w:sz w:val="22"/>
                <w:lang w:val="sk-SK"/>
              </w:rPr>
            </w:pPr>
            <w:r w:rsidRPr="00F74322">
              <w:rPr>
                <w:rFonts w:ascii="Calibri" w:hAnsi="Calibri"/>
                <w:sz w:val="22"/>
                <w:lang w:val="sk-SK"/>
              </w:rPr>
              <w:t xml:space="preserve">Odvetvie </w:t>
            </w:r>
            <w:r w:rsidR="00E42EB0" w:rsidRPr="00F74322">
              <w:rPr>
                <w:rFonts w:ascii="Calibri" w:hAnsi="Calibri"/>
                <w:sz w:val="22"/>
                <w:lang w:val="sk-SK"/>
              </w:rPr>
              <w:t xml:space="preserve">SK NACE </w:t>
            </w:r>
            <w:r w:rsidRPr="00F74322">
              <w:rPr>
                <w:rFonts w:ascii="Calibri" w:hAnsi="Calibri"/>
                <w:sz w:val="22"/>
                <w:lang w:val="sk-SK"/>
              </w:rPr>
              <w:t>reprezentujúce funkčnú väzbu k hlavnému odvetviu domény RIS3 SK</w:t>
            </w:r>
            <w:r w:rsidRPr="00F74322">
              <w:rPr>
                <w:rStyle w:val="Odkaznapoznmkupodiarou"/>
                <w:rFonts w:ascii="Calibri" w:hAnsi="Calibri"/>
                <w:sz w:val="22"/>
                <w:lang w:val="sk-SK"/>
              </w:rPr>
              <w:footnoteReference w:id="6"/>
            </w:r>
          </w:p>
        </w:tc>
        <w:tc>
          <w:tcPr>
            <w:tcW w:w="2369" w:type="pct"/>
            <w:shd w:val="clear" w:color="auto" w:fill="BFBFBF" w:themeFill="background1" w:themeFillShade="BF"/>
            <w:vAlign w:val="center"/>
          </w:tcPr>
          <w:p w:rsidR="002E43F6" w:rsidRPr="00F74322" w:rsidRDefault="002E43F6" w:rsidP="00D902C5">
            <w:pPr>
              <w:pStyle w:val="Odsekzoznamu"/>
              <w:ind w:left="173"/>
              <w:contextualSpacing w:val="0"/>
              <w:jc w:val="center"/>
              <w:rPr>
                <w:rFonts w:ascii="Calibri" w:hAnsi="Calibri"/>
                <w:sz w:val="22"/>
                <w:lang w:val="sk-SK"/>
              </w:rPr>
            </w:pPr>
            <w:r w:rsidRPr="00F74322">
              <w:rPr>
                <w:rFonts w:ascii="Calibri" w:hAnsi="Calibri"/>
                <w:sz w:val="22"/>
                <w:lang w:val="sk-SK"/>
              </w:rPr>
              <w:t>Zdôvodnenie a vecný popis pôsobenia žiadateľa odvetví SK NACE</w:t>
            </w:r>
            <w:r w:rsidR="00C01996" w:rsidRPr="00F74322">
              <w:rPr>
                <w:rFonts w:ascii="Calibri" w:hAnsi="Calibri"/>
                <w:sz w:val="22"/>
                <w:lang w:val="sk-SK"/>
              </w:rPr>
              <w:t xml:space="preserve"> </w:t>
            </w:r>
            <w:r w:rsidRPr="00F74322">
              <w:rPr>
                <w:rFonts w:ascii="Calibri" w:hAnsi="Calibri"/>
                <w:sz w:val="22"/>
                <w:lang w:val="sk-SK"/>
              </w:rPr>
              <w:t>príslušnej domény RIS3 SK</w:t>
            </w:r>
            <w:r w:rsidR="00C01996" w:rsidRPr="00F74322">
              <w:rPr>
                <w:rStyle w:val="Odkaznapoznmkupodiarou"/>
                <w:rFonts w:ascii="Calibri" w:hAnsi="Calibri"/>
                <w:sz w:val="22"/>
                <w:lang w:val="sk-SK"/>
              </w:rPr>
              <w:footnoteReference w:id="7"/>
            </w:r>
          </w:p>
        </w:tc>
      </w:tr>
      <w:tr w:rsidR="00AE39F5" w:rsidRPr="00930E5B" w:rsidTr="00B66253">
        <w:tc>
          <w:tcPr>
            <w:tcW w:w="1040" w:type="pct"/>
          </w:tcPr>
          <w:p w:rsidR="00930E5B" w:rsidRPr="00E10A35" w:rsidRDefault="00A91C7A" w:rsidP="009A135A">
            <w:pPr>
              <w:jc w:val="left"/>
              <w:rPr>
                <w:rFonts w:ascii="Calibri" w:hAnsi="Calibri"/>
                <w:i/>
                <w:szCs w:val="20"/>
                <w:lang w:val="sk-SK"/>
              </w:rPr>
            </w:pPr>
            <w:r w:rsidRPr="00A25B55">
              <w:rPr>
                <w:rStyle w:val="WhiteTextColor"/>
                <w:rFonts w:asciiTheme="minorHAnsi" w:hAnsiTheme="minorHAnsi"/>
                <w:b/>
                <w:noProof/>
                <w:color w:val="000000" w:themeColor="text1"/>
                <w:sz w:val="24"/>
                <w:szCs w:val="24"/>
                <w:lang w:val="sk-SK"/>
              </w:rPr>
              <w:t xml:space="preserve">C29 Výroba motorových vozidiel, návesov a </w:t>
            </w:r>
            <w:r w:rsidRPr="00A25B55">
              <w:rPr>
                <w:rStyle w:val="WhiteTextColor"/>
                <w:rFonts w:asciiTheme="minorHAnsi" w:hAnsiTheme="minorHAnsi"/>
                <w:b/>
                <w:noProof/>
                <w:color w:val="000000" w:themeColor="text1"/>
                <w:sz w:val="24"/>
                <w:szCs w:val="24"/>
                <w:lang w:val="sk-SK"/>
              </w:rPr>
              <w:lastRenderedPageBreak/>
              <w:t>prívesov</w:t>
            </w:r>
          </w:p>
        </w:tc>
        <w:sdt>
          <w:sdtPr>
            <w:rPr>
              <w:rFonts w:ascii="Calibri" w:hAnsi="Calibri"/>
              <w:sz w:val="18"/>
              <w:szCs w:val="18"/>
              <w:lang w:val="sk-SK"/>
            </w:rPr>
            <w:id w:val="-999042796"/>
            <w:placeholder>
              <w:docPart w:val="7404B374B8FF4E29B8E5D4BD3F33657D"/>
            </w:placeholder>
            <w:showingPlcHdr/>
            <w:dropDownList>
              <w:listItem w:value="Vyberte položku."/>
              <w:listItem w:displayText="áno" w:value="áno"/>
              <w:listItem w:displayText="nie" w:value="nie"/>
            </w:dropDownList>
          </w:sdtPr>
          <w:sdtEndPr/>
          <w:sdtContent>
            <w:tc>
              <w:tcPr>
                <w:tcW w:w="401" w:type="pct"/>
                <w:vAlign w:val="center"/>
              </w:tcPr>
              <w:p w:rsidR="00930E5B" w:rsidRPr="00930E5B" w:rsidRDefault="00C616E3" w:rsidP="009A135A">
                <w:pPr>
                  <w:jc w:val="center"/>
                  <w:rPr>
                    <w:rFonts w:ascii="Calibri" w:hAnsi="Calibri"/>
                    <w:sz w:val="18"/>
                    <w:szCs w:val="18"/>
                    <w:lang w:val="sk-SK"/>
                  </w:rPr>
                </w:pPr>
                <w:r w:rsidRPr="00900F7F">
                  <w:rPr>
                    <w:rStyle w:val="Textzstupnhosymbolu"/>
                  </w:rPr>
                  <w:t>Vyberte položku.</w:t>
                </w:r>
              </w:p>
            </w:tc>
          </w:sdtContent>
        </w:sdt>
        <w:sdt>
          <w:sdtPr>
            <w:rPr>
              <w:rFonts w:ascii="Calibri" w:hAnsi="Calibri"/>
              <w:i/>
              <w:szCs w:val="20"/>
              <w:lang w:val="sk-SK"/>
            </w:rPr>
            <w:id w:val="499313627"/>
            <w:placeholder>
              <w:docPart w:val="56BA60A90A1B4E3D8AE839AE2A61A8E7"/>
            </w:placeholder>
            <w:showingPlcHdr/>
            <w:dropDownList>
              <w:listItem w:value="Vyberte položku."/>
              <w:listItem w:displayText="C13, C14, C15 Výroba textilu, Výroba odevov, Výroba kože a kožených výrobkov + súvisiace produkty" w:value="C13, C14, C15 Výroba textilu, Výroba odevov, Výroba kože a kožených výrobkov + súvisiace produkty"/>
              <w:listItem w:displayText="C19 Výroba koksu a rafinovaných ropných produktov" w:value="C19 Výroba koksu a rafinovaných ropných produktov"/>
              <w:listItem w:displayText="C20 Výroba chemikálií a chemických produktov" w:value="C20 Výroba chemikálií a chemických produktov"/>
              <w:listItem w:displayText="C22 Výroba výrobkov z gumy a plastu" w:value="C22 Výroba výrobkov z gumy a plastu"/>
              <w:listItem w:displayText="C24 Výroba a spracovanie kovov" w:value="C24 Výroba a spracovanie kovov"/>
              <w:listItem w:displayText="C25 Výroba kovových konštrukcií okrem strojov a zariadení" w:value="C25 Výroba kovových konštrukcií okrem strojov a zariadení"/>
              <w:listItem w:displayText="C26  Výroba počítačových, elektronických a optických výrobkov" w:value="C26  Výroba počítačových, elektronických a optických výrobkov"/>
              <w:listItem w:displayText="C27 Výroba elektrických zariadení" w:value="C27 Výroba elektrických zariadení"/>
              <w:listItem w:displayText="C28 Výroba strojov a zariadení i. n." w:value="C28 Výroba strojov a zariadení i. n."/>
            </w:dropDownList>
          </w:sdtPr>
          <w:sdtEndPr/>
          <w:sdtContent>
            <w:tc>
              <w:tcPr>
                <w:tcW w:w="1190" w:type="pct"/>
                <w:vAlign w:val="center"/>
              </w:tcPr>
              <w:p w:rsidR="00930E5B" w:rsidRPr="00E10A35" w:rsidRDefault="00A91C7A" w:rsidP="009A135A">
                <w:pPr>
                  <w:jc w:val="center"/>
                  <w:rPr>
                    <w:rFonts w:ascii="Calibri" w:hAnsi="Calibri"/>
                    <w:i/>
                    <w:szCs w:val="20"/>
                    <w:lang w:val="sk-SK"/>
                  </w:rPr>
                </w:pPr>
                <w:r w:rsidRPr="00900F7F">
                  <w:rPr>
                    <w:rStyle w:val="Textzstupnhosymbolu"/>
                  </w:rPr>
                  <w:t>Vyberte položku.</w:t>
                </w:r>
              </w:p>
            </w:tc>
          </w:sdtContent>
        </w:sdt>
        <w:tc>
          <w:tcPr>
            <w:tcW w:w="2369" w:type="pct"/>
          </w:tcPr>
          <w:p w:rsidR="00930E5B" w:rsidRPr="00E10A35" w:rsidRDefault="00F56E7D" w:rsidP="009A135A">
            <w:pPr>
              <w:rPr>
                <w:rFonts w:ascii="Calibri" w:hAnsi="Calibri"/>
                <w:i/>
                <w:szCs w:val="20"/>
                <w:lang w:val="sk-SK"/>
              </w:rPr>
            </w:pPr>
            <w:r w:rsidRPr="00E10A35">
              <w:rPr>
                <w:rFonts w:ascii="Calibri" w:hAnsi="Calibri"/>
                <w:i/>
                <w:color w:val="FF0000"/>
                <w:szCs w:val="20"/>
                <w:lang w:val="sk-SK"/>
              </w:rPr>
              <w:t xml:space="preserve"> </w:t>
            </w:r>
          </w:p>
        </w:tc>
      </w:tr>
      <w:tr w:rsidR="00D546CD" w:rsidRPr="00930E5B" w:rsidTr="00B66253">
        <w:tc>
          <w:tcPr>
            <w:tcW w:w="1040" w:type="pct"/>
            <w:tcBorders>
              <w:bottom w:val="single" w:sz="4" w:space="0" w:color="auto"/>
            </w:tcBorders>
          </w:tcPr>
          <w:p w:rsidR="00D546CD" w:rsidRPr="00E10A35" w:rsidRDefault="00A91C7A" w:rsidP="009A135A">
            <w:pPr>
              <w:jc w:val="left"/>
              <w:rPr>
                <w:rFonts w:ascii="Calibri" w:hAnsi="Calibri"/>
                <w:i/>
                <w:szCs w:val="20"/>
                <w:lang w:val="sk-SK"/>
              </w:rPr>
            </w:pPr>
            <w:r w:rsidRPr="00A25B55">
              <w:rPr>
                <w:rStyle w:val="WhiteTextColor"/>
                <w:rFonts w:asciiTheme="minorHAnsi" w:hAnsiTheme="minorHAnsi"/>
                <w:b/>
                <w:noProof/>
                <w:color w:val="000000" w:themeColor="text1"/>
                <w:sz w:val="24"/>
                <w:szCs w:val="24"/>
                <w:lang w:val="sk-SK"/>
              </w:rPr>
              <w:lastRenderedPageBreak/>
              <w:t>C30 Výroba ostatných dopravných prostriedkov</w:t>
            </w:r>
          </w:p>
        </w:tc>
        <w:sdt>
          <w:sdtPr>
            <w:rPr>
              <w:rFonts w:ascii="Calibri" w:hAnsi="Calibri"/>
              <w:sz w:val="18"/>
              <w:szCs w:val="18"/>
              <w:lang w:val="sk-SK"/>
            </w:rPr>
            <w:id w:val="307442705"/>
            <w:placeholder>
              <w:docPart w:val="601BE25048D749B38694F3AE4EDFB2AA"/>
            </w:placeholder>
            <w:showingPlcHdr/>
            <w:dropDownList>
              <w:listItem w:value="Vyberte položku."/>
              <w:listItem w:displayText="áno" w:value="áno"/>
              <w:listItem w:displayText="nie" w:value="nie"/>
            </w:dropDownList>
          </w:sdtPr>
          <w:sdtEndPr/>
          <w:sdtContent>
            <w:tc>
              <w:tcPr>
                <w:tcW w:w="401" w:type="pct"/>
                <w:tcBorders>
                  <w:bottom w:val="single" w:sz="4" w:space="0" w:color="auto"/>
                </w:tcBorders>
                <w:vAlign w:val="center"/>
              </w:tcPr>
              <w:p w:rsidR="00D546CD" w:rsidRDefault="00A91C7A" w:rsidP="009A135A">
                <w:pPr>
                  <w:jc w:val="center"/>
                  <w:rPr>
                    <w:rFonts w:ascii="Calibri" w:hAnsi="Calibri"/>
                    <w:sz w:val="18"/>
                    <w:szCs w:val="18"/>
                    <w:lang w:val="sk-SK"/>
                  </w:rPr>
                </w:pPr>
                <w:r w:rsidRPr="00900F7F">
                  <w:rPr>
                    <w:rStyle w:val="Textzstupnhosymbolu"/>
                  </w:rPr>
                  <w:t>Vyberte položku.</w:t>
                </w:r>
              </w:p>
            </w:tc>
          </w:sdtContent>
        </w:sdt>
        <w:sdt>
          <w:sdtPr>
            <w:rPr>
              <w:rFonts w:ascii="Calibri" w:hAnsi="Calibri"/>
              <w:i/>
              <w:color w:val="FF0000"/>
              <w:szCs w:val="20"/>
              <w:lang w:val="sk-SK"/>
            </w:rPr>
            <w:id w:val="-777178307"/>
            <w:placeholder>
              <w:docPart w:val="EBB37EED83EF466EAB14C4827916DF32"/>
            </w:placeholder>
            <w:showingPlcHdr/>
            <w:dropDownList>
              <w:listItem w:value="Vyberte položku."/>
              <w:listItem w:displayText="C24 Výroba a spracovanie kovov" w:value="C24 Výroba a spracovanie kovov"/>
              <w:listItem w:displayText="C25 Výroba kovových konštrukcií okrem strojov a zariadení" w:value="C25 Výroba kovových konštrukcií okrem strojov a zariadení"/>
              <w:listItem w:displayText="C27 Výroba elektrických zariadení" w:value="C27 Výroba elektrických zariadení"/>
              <w:listItem w:displayText="C29 Výroba motorových vozidiel, návesov a prívesov" w:value="C29 Výroba motorových vozidiel, návesov a prívesov"/>
            </w:dropDownList>
          </w:sdtPr>
          <w:sdtEndPr/>
          <w:sdtContent>
            <w:tc>
              <w:tcPr>
                <w:tcW w:w="1190" w:type="pct"/>
                <w:tcBorders>
                  <w:bottom w:val="single" w:sz="4" w:space="0" w:color="auto"/>
                </w:tcBorders>
                <w:vAlign w:val="center"/>
              </w:tcPr>
              <w:p w:rsidR="00D546CD" w:rsidRPr="00E10A35" w:rsidRDefault="00A91C7A" w:rsidP="009A135A">
                <w:pPr>
                  <w:jc w:val="center"/>
                  <w:rPr>
                    <w:rFonts w:ascii="Calibri" w:hAnsi="Calibri"/>
                    <w:i/>
                    <w:color w:val="FF0000"/>
                    <w:szCs w:val="20"/>
                    <w:lang w:val="sk-SK"/>
                  </w:rPr>
                </w:pPr>
                <w:r w:rsidRPr="00900F7F">
                  <w:rPr>
                    <w:rStyle w:val="Textzstupnhosymbolu"/>
                  </w:rPr>
                  <w:t>Vyberte položku.</w:t>
                </w:r>
              </w:p>
            </w:tc>
          </w:sdtContent>
        </w:sdt>
        <w:tc>
          <w:tcPr>
            <w:tcW w:w="2369" w:type="pct"/>
            <w:tcBorders>
              <w:bottom w:val="single" w:sz="4" w:space="0" w:color="auto"/>
            </w:tcBorders>
          </w:tcPr>
          <w:p w:rsidR="00D546CD" w:rsidRPr="00E10A35" w:rsidRDefault="00D546CD" w:rsidP="009A135A">
            <w:pPr>
              <w:rPr>
                <w:rFonts w:ascii="Calibri" w:hAnsi="Calibri"/>
                <w:i/>
                <w:color w:val="FF0000"/>
                <w:szCs w:val="20"/>
                <w:lang w:val="sk-SK"/>
              </w:rPr>
            </w:pPr>
          </w:p>
        </w:tc>
      </w:tr>
      <w:tr w:rsidR="006350AA" w:rsidRPr="006350AA" w:rsidTr="0021433E">
        <w:tc>
          <w:tcPr>
            <w:tcW w:w="5000" w:type="pct"/>
            <w:gridSpan w:val="4"/>
            <w:tcBorders>
              <w:bottom w:val="single" w:sz="4" w:space="0" w:color="auto"/>
            </w:tcBorders>
            <w:shd w:val="clear" w:color="auto" w:fill="FABF8F" w:themeFill="accent6" w:themeFillTint="99"/>
          </w:tcPr>
          <w:p w:rsidR="002E43F6" w:rsidRPr="006350AA" w:rsidRDefault="002E43F6" w:rsidP="009A135A">
            <w:r w:rsidRPr="006350AA">
              <w:rPr>
                <w:rFonts w:ascii="Calibri" w:hAnsi="Calibri"/>
                <w:b/>
                <w:noProof/>
                <w:sz w:val="28"/>
                <w:szCs w:val="28"/>
              </w:rPr>
              <w:t>Priemysel pre 21. storočie</w:t>
            </w:r>
          </w:p>
        </w:tc>
      </w:tr>
      <w:tr w:rsidR="0094653D" w:rsidRPr="00930E5B" w:rsidTr="00B66253">
        <w:tc>
          <w:tcPr>
            <w:tcW w:w="1040" w:type="pct"/>
            <w:shd w:val="clear" w:color="auto" w:fill="BFBFBF" w:themeFill="background1" w:themeFillShade="BF"/>
            <w:vAlign w:val="center"/>
          </w:tcPr>
          <w:p w:rsidR="0094653D" w:rsidRPr="00F74322" w:rsidRDefault="0094653D" w:rsidP="00EF553E">
            <w:pPr>
              <w:jc w:val="center"/>
              <w:rPr>
                <w:rFonts w:ascii="Calibri" w:hAnsi="Calibri"/>
                <w:sz w:val="22"/>
                <w:lang w:val="sk-SK"/>
              </w:rPr>
            </w:pPr>
            <w:r w:rsidRPr="00F74322">
              <w:rPr>
                <w:rFonts w:ascii="Calibri" w:hAnsi="Calibri"/>
                <w:sz w:val="22"/>
                <w:lang w:val="sk-SK"/>
              </w:rPr>
              <w:t>Hlavné odvetvie SK NACE domény RIS3 SK</w:t>
            </w:r>
          </w:p>
        </w:tc>
        <w:tc>
          <w:tcPr>
            <w:tcW w:w="401" w:type="pct"/>
            <w:shd w:val="clear" w:color="auto" w:fill="BFBFBF" w:themeFill="background1" w:themeFillShade="BF"/>
            <w:vAlign w:val="center"/>
          </w:tcPr>
          <w:p w:rsidR="0094653D" w:rsidRPr="00F74322" w:rsidRDefault="0094653D" w:rsidP="00EF553E">
            <w:pPr>
              <w:jc w:val="center"/>
              <w:rPr>
                <w:rFonts w:ascii="Calibri" w:hAnsi="Calibri"/>
                <w:sz w:val="22"/>
                <w:lang w:val="sk-SK"/>
              </w:rPr>
            </w:pPr>
            <w:r>
              <w:rPr>
                <w:rFonts w:ascii="Calibri" w:hAnsi="Calibri"/>
                <w:sz w:val="22"/>
                <w:lang w:val="sk-SK"/>
              </w:rPr>
              <w:t>Je projekt zameraný na</w:t>
            </w:r>
            <w:r w:rsidRPr="00F74322">
              <w:rPr>
                <w:rFonts w:ascii="Calibri" w:hAnsi="Calibri"/>
                <w:sz w:val="22"/>
                <w:lang w:val="sk-SK"/>
              </w:rPr>
              <w:t> hlavn</w:t>
            </w:r>
            <w:r>
              <w:rPr>
                <w:rFonts w:ascii="Calibri" w:hAnsi="Calibri"/>
                <w:sz w:val="22"/>
                <w:lang w:val="sk-SK"/>
              </w:rPr>
              <w:t>é</w:t>
            </w:r>
            <w:r w:rsidRPr="00F74322">
              <w:rPr>
                <w:rFonts w:ascii="Calibri" w:hAnsi="Calibri"/>
                <w:sz w:val="22"/>
                <w:lang w:val="sk-SK"/>
              </w:rPr>
              <w:t xml:space="preserve"> odvetv</w:t>
            </w:r>
            <w:r>
              <w:rPr>
                <w:rFonts w:ascii="Calibri" w:hAnsi="Calibri"/>
                <w:sz w:val="22"/>
                <w:lang w:val="sk-SK"/>
              </w:rPr>
              <w:t>ie</w:t>
            </w:r>
            <w:r w:rsidRPr="00F74322">
              <w:rPr>
                <w:rFonts w:ascii="Calibri" w:hAnsi="Calibri"/>
                <w:sz w:val="22"/>
                <w:lang w:val="sk-SK"/>
              </w:rPr>
              <w:t xml:space="preserve"> SK NACE ?</w:t>
            </w:r>
          </w:p>
        </w:tc>
        <w:tc>
          <w:tcPr>
            <w:tcW w:w="1190" w:type="pct"/>
            <w:shd w:val="clear" w:color="auto" w:fill="BFBFBF" w:themeFill="background1" w:themeFillShade="BF"/>
            <w:vAlign w:val="center"/>
          </w:tcPr>
          <w:p w:rsidR="0094653D" w:rsidRPr="00F74322" w:rsidRDefault="0094653D">
            <w:pPr>
              <w:jc w:val="center"/>
              <w:rPr>
                <w:rFonts w:ascii="Calibri" w:hAnsi="Calibri"/>
                <w:sz w:val="22"/>
                <w:lang w:val="sk-SK"/>
              </w:rPr>
            </w:pPr>
            <w:r w:rsidRPr="00F74322">
              <w:rPr>
                <w:rFonts w:ascii="Calibri" w:hAnsi="Calibri"/>
                <w:sz w:val="22"/>
                <w:lang w:val="sk-SK"/>
              </w:rPr>
              <w:t>Odvetvie SK NACE reprezentujúce funkčnú väzbu k hlavnému odvetviu domény RIS3 SK</w:t>
            </w:r>
            <w:r w:rsidR="00FA71FC" w:rsidRPr="00D902C5">
              <w:rPr>
                <w:rFonts w:ascii="Calibri" w:hAnsi="Calibri"/>
                <w:sz w:val="22"/>
                <w:vertAlign w:val="superscript"/>
                <w:lang w:val="sk-SK"/>
              </w:rPr>
              <w:t>6</w:t>
            </w:r>
          </w:p>
        </w:tc>
        <w:tc>
          <w:tcPr>
            <w:tcW w:w="2369" w:type="pct"/>
            <w:shd w:val="clear" w:color="auto" w:fill="BFBFBF" w:themeFill="background1" w:themeFillShade="BF"/>
            <w:vAlign w:val="center"/>
          </w:tcPr>
          <w:p w:rsidR="0094653D" w:rsidRPr="00F74322" w:rsidRDefault="0094653D" w:rsidP="00D902C5">
            <w:pPr>
              <w:pStyle w:val="Odsekzoznamu"/>
              <w:ind w:left="173"/>
              <w:contextualSpacing w:val="0"/>
              <w:jc w:val="center"/>
              <w:rPr>
                <w:rFonts w:ascii="Calibri" w:hAnsi="Calibri"/>
                <w:sz w:val="22"/>
                <w:lang w:val="sk-SK"/>
              </w:rPr>
            </w:pPr>
            <w:r w:rsidRPr="00F74322">
              <w:rPr>
                <w:rFonts w:ascii="Calibri" w:hAnsi="Calibri"/>
                <w:sz w:val="22"/>
                <w:lang w:val="sk-SK"/>
              </w:rPr>
              <w:t xml:space="preserve">Zdôvodnenie a vecný popis pôsobenia žiadateľa odvetví SK NACE príslušnej domény RIS3 </w:t>
            </w:r>
            <w:r w:rsidR="00FA71FC" w:rsidRPr="00F74322">
              <w:rPr>
                <w:rFonts w:ascii="Calibri" w:hAnsi="Calibri"/>
                <w:sz w:val="22"/>
                <w:lang w:val="sk-SK"/>
              </w:rPr>
              <w:t>SK</w:t>
            </w:r>
            <w:r w:rsidR="00FA71FC">
              <w:rPr>
                <w:rFonts w:ascii="Calibri" w:hAnsi="Calibri"/>
                <w:sz w:val="22"/>
                <w:vertAlign w:val="superscript"/>
                <w:lang w:val="sk-SK"/>
              </w:rPr>
              <w:t>7</w:t>
            </w:r>
          </w:p>
        </w:tc>
      </w:tr>
      <w:tr w:rsidR="002E43F6" w:rsidRPr="00930E5B" w:rsidTr="00B66253">
        <w:tc>
          <w:tcPr>
            <w:tcW w:w="1040" w:type="pct"/>
          </w:tcPr>
          <w:p w:rsidR="002E43F6" w:rsidRPr="00E10A35" w:rsidRDefault="00480976" w:rsidP="009A135A">
            <w:pPr>
              <w:jc w:val="left"/>
              <w:rPr>
                <w:rFonts w:ascii="Calibri" w:hAnsi="Calibri"/>
                <w:i/>
                <w:szCs w:val="20"/>
                <w:lang w:val="sk-SK"/>
              </w:rPr>
            </w:pPr>
            <w:r w:rsidRPr="00633CCC">
              <w:rPr>
                <w:rStyle w:val="WhiteTextColor"/>
                <w:rFonts w:asciiTheme="minorHAnsi" w:hAnsiTheme="minorHAnsi"/>
                <w:b/>
                <w:noProof/>
                <w:color w:val="000000" w:themeColor="text1"/>
                <w:sz w:val="24"/>
                <w:szCs w:val="24"/>
                <w:lang w:val="sk-SK"/>
              </w:rPr>
              <w:t>C20 Výroba chemikálií a chemických výrobkov</w:t>
            </w:r>
          </w:p>
        </w:tc>
        <w:sdt>
          <w:sdtPr>
            <w:rPr>
              <w:rFonts w:ascii="Calibri" w:hAnsi="Calibri"/>
              <w:sz w:val="18"/>
              <w:szCs w:val="18"/>
              <w:lang w:val="sk-SK"/>
            </w:rPr>
            <w:id w:val="-284883323"/>
            <w:placeholder>
              <w:docPart w:val="EBBC891DA8A74A6BA1CA0213DBF9D5CB"/>
            </w:placeholder>
            <w:showingPlcHdr/>
            <w:dropDownList>
              <w:listItem w:value="Vyberte položku."/>
              <w:listItem w:displayText="áno" w:value="áno"/>
              <w:listItem w:displayText="nie" w:value="nie"/>
            </w:dropDownList>
          </w:sdtPr>
          <w:sdtEndPr/>
          <w:sdtContent>
            <w:tc>
              <w:tcPr>
                <w:tcW w:w="401" w:type="pct"/>
                <w:vAlign w:val="center"/>
              </w:tcPr>
              <w:p w:rsidR="002E43F6" w:rsidRPr="00930E5B" w:rsidRDefault="00E57909" w:rsidP="009A135A">
                <w:pPr>
                  <w:jc w:val="center"/>
                  <w:rPr>
                    <w:rFonts w:ascii="Calibri" w:hAnsi="Calibri"/>
                    <w:sz w:val="18"/>
                    <w:szCs w:val="18"/>
                    <w:lang w:val="sk-SK"/>
                  </w:rPr>
                </w:pPr>
                <w:r w:rsidRPr="00900F7F">
                  <w:rPr>
                    <w:rStyle w:val="Textzstupnhosymbolu"/>
                  </w:rPr>
                  <w:t>Vyberte položku.</w:t>
                </w:r>
              </w:p>
            </w:tc>
          </w:sdtContent>
        </w:sdt>
        <w:sdt>
          <w:sdtPr>
            <w:rPr>
              <w:rFonts w:ascii="Calibri" w:hAnsi="Calibri"/>
              <w:sz w:val="18"/>
              <w:szCs w:val="18"/>
              <w:lang w:val="sk-SK"/>
            </w:rPr>
            <w:id w:val="-240339177"/>
            <w:placeholder>
              <w:docPart w:val="2CDB2CF0AEF84BA8AD6DC6C05961D1F2"/>
            </w:placeholder>
            <w:showingPlcHdr/>
            <w:dropDownList>
              <w:listItem w:value="Vyberte položku."/>
              <w:listItem w:displayText="C10, C11 Výroba potravín, Výroba nápojov" w:value="C10, C11 Výroba potravín, Výroba nápojov"/>
              <w:listItem w:displayText="C13, C14, C15 Výroba textilu, Výroba odevov, Výroba kože a kožených výrobkov + súvisiace produkty" w:value="C13, C14, C15 Výroba textilu, Výroba odevov, Výroba kože a kožených výrobkov + súvisiace produkty"/>
              <w:listItem w:displayText="C16 Spracovanie dreva a výroba výrobkov z dreva a korku okrem nábytku; výroba predmetov zo slamy a prúteného materiálu" w:value="C16 Spracovanie dreva a výroba výrobkov z dreva a korku okrem nábytku; výroba predmetov zo slamy a prúteného materiálu"/>
              <w:listItem w:displayText="C17 Výroba papiera a papierových výrobkov" w:value="C17 Výroba papiera a papierových výrobkov"/>
              <w:listItem w:displayText="C19 Výroba koksu a rafinovaných ropných produktov" w:value="C19 Výroba koksu a rafinovaných ropných produktov"/>
              <w:listItem w:displayText="C21 Výroba základných farmaceutických výrobkov a farmaceutických prípravkov" w:value="C21 Výroba základných farmaceutických výrobkov a farmaceutických prípravkov"/>
              <w:listItem w:displayText="C22 Výroba výrobkov z gumy a plastu" w:value="C22 Výroba výrobkov z gumy a plastu"/>
              <w:listItem w:displayText="C23 Výroba ostatných nekovových minerálnych výrobkov" w:value="C23 Výroba ostatných nekovových minerálnych výrobkov"/>
              <w:listItem w:displayText="C24 Výroba a spracovanie kovov" w:value="C24 Výroba a spracovanie kovov"/>
              <w:listItem w:displayText="C25 Výroba kovových konštrukcií okrem strojov a zariadení" w:value="C25 Výroba kovových konštrukcií okrem strojov a zariadení"/>
              <w:listItem w:displayText="C26  Výroba počítačových, elektronických a optických výrobkov" w:value="C26  Výroba počítačových, elektronických a optických výrobkov"/>
              <w:listItem w:displayText="C27 Výroba elektrických zariadení" w:value="C27 Výroba elektrických zariadení"/>
              <w:listItem w:displayText="C28 Výroba strojov a zariadení i. n." w:value="C28 Výroba strojov a zariadení i. n."/>
              <w:listItem w:displayText="C29 Výroba motorových vozidiel, návesov a prívesov" w:value="C29 Výroba motorových vozidiel, návesov a prívesov"/>
              <w:listItem w:displayText="C31, C32 Výroba nábytku, Iná výroba" w:value="C31, C32 Výroba nábytku, Iná výroba"/>
            </w:dropDownList>
          </w:sdtPr>
          <w:sdtEndPr/>
          <w:sdtContent>
            <w:tc>
              <w:tcPr>
                <w:tcW w:w="1190" w:type="pct"/>
                <w:vAlign w:val="center"/>
              </w:tcPr>
              <w:p w:rsidR="002E43F6" w:rsidRPr="00E10A35" w:rsidRDefault="00974B4A" w:rsidP="009A135A">
                <w:pPr>
                  <w:jc w:val="center"/>
                  <w:rPr>
                    <w:rFonts w:ascii="Calibri" w:hAnsi="Calibri"/>
                    <w:i/>
                    <w:szCs w:val="20"/>
                    <w:lang w:val="sk-SK"/>
                  </w:rPr>
                </w:pPr>
                <w:r w:rsidRPr="00900F7F">
                  <w:rPr>
                    <w:rStyle w:val="Textzstupnhosymbolu"/>
                  </w:rPr>
                  <w:t>Vyberte položku.</w:t>
                </w:r>
              </w:p>
            </w:tc>
          </w:sdtContent>
        </w:sdt>
        <w:tc>
          <w:tcPr>
            <w:tcW w:w="2369" w:type="pct"/>
          </w:tcPr>
          <w:p w:rsidR="002E43F6" w:rsidRPr="00E10A35" w:rsidRDefault="002E43F6" w:rsidP="009A135A">
            <w:pPr>
              <w:rPr>
                <w:rFonts w:ascii="Calibri" w:hAnsi="Calibri"/>
                <w:i/>
                <w:szCs w:val="20"/>
                <w:lang w:val="sk-SK"/>
              </w:rPr>
            </w:pPr>
          </w:p>
        </w:tc>
      </w:tr>
      <w:tr w:rsidR="00480976" w:rsidRPr="00930E5B" w:rsidTr="00B66253">
        <w:tc>
          <w:tcPr>
            <w:tcW w:w="1040" w:type="pct"/>
          </w:tcPr>
          <w:p w:rsidR="00480976" w:rsidRPr="00E10A35" w:rsidRDefault="00480976" w:rsidP="009A135A">
            <w:pPr>
              <w:jc w:val="left"/>
              <w:rPr>
                <w:rFonts w:ascii="Calibri" w:hAnsi="Calibri"/>
                <w:i/>
                <w:szCs w:val="20"/>
                <w:lang w:val="sk-SK"/>
              </w:rPr>
            </w:pPr>
            <w:r w:rsidRPr="00633CCC">
              <w:rPr>
                <w:rStyle w:val="WhiteTextColor"/>
                <w:rFonts w:asciiTheme="minorHAnsi" w:hAnsiTheme="minorHAnsi"/>
                <w:b/>
                <w:noProof/>
                <w:color w:val="000000" w:themeColor="text1"/>
                <w:sz w:val="24"/>
                <w:szCs w:val="24"/>
                <w:lang w:val="sk-SK"/>
              </w:rPr>
              <w:t>C22 Výroba výrobkov z gumy a plastu</w:t>
            </w:r>
          </w:p>
        </w:tc>
        <w:sdt>
          <w:sdtPr>
            <w:rPr>
              <w:rFonts w:ascii="Calibri" w:hAnsi="Calibri"/>
              <w:sz w:val="18"/>
              <w:szCs w:val="18"/>
              <w:lang w:val="sk-SK"/>
            </w:rPr>
            <w:id w:val="2090727736"/>
            <w:placeholder>
              <w:docPart w:val="8857347584314642A4CEC7ABBB7BA39E"/>
            </w:placeholder>
            <w:showingPlcHdr/>
            <w:dropDownList>
              <w:listItem w:value="Vyberte položku."/>
              <w:listItem w:displayText="áno" w:value="áno"/>
              <w:listItem w:displayText="nie" w:value="nie"/>
            </w:dropDownList>
          </w:sdtPr>
          <w:sdtEndPr/>
          <w:sdtContent>
            <w:tc>
              <w:tcPr>
                <w:tcW w:w="401" w:type="pct"/>
                <w:vAlign w:val="center"/>
              </w:tcPr>
              <w:p w:rsidR="00480976" w:rsidRDefault="00974B4A" w:rsidP="009A135A">
                <w:pPr>
                  <w:jc w:val="center"/>
                  <w:rPr>
                    <w:rFonts w:ascii="Calibri" w:hAnsi="Calibri"/>
                    <w:sz w:val="18"/>
                    <w:szCs w:val="18"/>
                    <w:lang w:val="sk-SK"/>
                  </w:rPr>
                </w:pPr>
                <w:r w:rsidRPr="00900F7F">
                  <w:rPr>
                    <w:rStyle w:val="Textzstupnhosymbolu"/>
                  </w:rPr>
                  <w:t>Vyberte položku.</w:t>
                </w:r>
              </w:p>
            </w:tc>
          </w:sdtContent>
        </w:sdt>
        <w:sdt>
          <w:sdtPr>
            <w:rPr>
              <w:rFonts w:ascii="Calibri" w:hAnsi="Calibri"/>
              <w:sz w:val="18"/>
              <w:szCs w:val="18"/>
              <w:lang w:val="sk-SK"/>
            </w:rPr>
            <w:id w:val="-1845856518"/>
            <w:placeholder>
              <w:docPart w:val="18B5F24309C44C64B0A66E518978476F"/>
            </w:placeholder>
            <w:showingPlcHdr/>
            <w:dropDownList>
              <w:listItem w:value="Vyberte položku."/>
              <w:listItem w:displayText="C10, C11, C12 Výroba potravín, Výroba nápojov, Výroba tabakových výrobkov" w:value="C10, C11, C12 Výroba potravín, Výroba nápojov, Výroba tabakových výrobkov"/>
              <w:listItem w:displayText="C13, C14, C15 Výroba textilu, Výroba odevov, Výroba kože a kožených výrobkov + súvisiace produkty" w:value="C13, C14, C15 Výroba textilu, Výroba odevov, Výroba kože a kožených výrobkov + súvisiace produkty"/>
              <w:listItem w:displayText="C17 Výroba papiera a papierových výrobkov" w:value="C17 Výroba papiera a papierových výrobkov"/>
              <w:listItem w:displayText="C19 Výroba koksu a rafinovaných ropných produktov" w:value="C19 Výroba koksu a rafinovaných ropných produktov"/>
              <w:listItem w:displayText="C20 Výroba chemikálií a chemických produktov" w:value="C20 Výroba chemikálií a chemických produktov"/>
              <w:listItem w:displayText="C23 Výroba ostatných nekovových minerálnych výrobkov" w:value="C23 Výroba ostatných nekovových minerálnych výrobkov"/>
              <w:listItem w:displayText="C24 Výroba a spracovanie kovov" w:value="C24 Výroba a spracovanie kovov"/>
              <w:listItem w:displayText="C25 Výroba kovových konštrukcií okrem strojov a zariadení" w:value="C25 Výroba kovových konštrukcií okrem strojov a zariadení"/>
              <w:listItem w:displayText="C26  Výroba počítačových, elektronických a optických výrobkov" w:value="C26  Výroba počítačových, elektronických a optických výrobkov"/>
              <w:listItem w:displayText="C27 Výroba elektrických zariadení" w:value="C27 Výroba elektrických zariadení"/>
              <w:listItem w:displayText="C28 Výroba strojov a zariadení i. n." w:value="C28 Výroba strojov a zariadení i. n."/>
              <w:listItem w:displayText="C29 Výroba motorových vozidiel, návesov a prívesov" w:value="C29 Výroba motorových vozidiel, návesov a prívesov"/>
              <w:listItem w:displayText="C31, C32 Výroba nábytku, Iná výroba" w:value="C31, C32 Výroba nábytku, Iná výroba"/>
            </w:dropDownList>
          </w:sdtPr>
          <w:sdtEndPr/>
          <w:sdtContent>
            <w:tc>
              <w:tcPr>
                <w:tcW w:w="1190" w:type="pct"/>
                <w:vAlign w:val="center"/>
              </w:tcPr>
              <w:p w:rsidR="00480976" w:rsidRPr="00E10A35" w:rsidRDefault="00974B4A" w:rsidP="009A135A">
                <w:pPr>
                  <w:jc w:val="center"/>
                  <w:rPr>
                    <w:rFonts w:ascii="Calibri" w:hAnsi="Calibri"/>
                    <w:i/>
                    <w:szCs w:val="20"/>
                    <w:lang w:val="sk-SK"/>
                  </w:rPr>
                </w:pPr>
                <w:r w:rsidRPr="00900F7F">
                  <w:rPr>
                    <w:rStyle w:val="Textzstupnhosymbolu"/>
                  </w:rPr>
                  <w:t>Vyberte položku.</w:t>
                </w:r>
              </w:p>
            </w:tc>
          </w:sdtContent>
        </w:sdt>
        <w:tc>
          <w:tcPr>
            <w:tcW w:w="2369" w:type="pct"/>
          </w:tcPr>
          <w:p w:rsidR="00480976" w:rsidRPr="00E10A35" w:rsidRDefault="00480976" w:rsidP="009A135A">
            <w:pPr>
              <w:rPr>
                <w:rFonts w:ascii="Calibri" w:hAnsi="Calibri"/>
                <w:i/>
                <w:szCs w:val="20"/>
                <w:lang w:val="sk-SK"/>
              </w:rPr>
            </w:pPr>
          </w:p>
        </w:tc>
      </w:tr>
      <w:tr w:rsidR="00480976" w:rsidRPr="00930E5B" w:rsidTr="00B66253">
        <w:tc>
          <w:tcPr>
            <w:tcW w:w="1040" w:type="pct"/>
          </w:tcPr>
          <w:p w:rsidR="00480976" w:rsidRPr="00E10A35" w:rsidRDefault="00480976" w:rsidP="009A135A">
            <w:pPr>
              <w:jc w:val="left"/>
              <w:rPr>
                <w:rFonts w:ascii="Calibri" w:hAnsi="Calibri"/>
                <w:i/>
                <w:szCs w:val="20"/>
                <w:lang w:val="sk-SK"/>
              </w:rPr>
            </w:pPr>
            <w:r w:rsidRPr="00633CCC">
              <w:rPr>
                <w:rStyle w:val="WhiteTextColor"/>
                <w:rFonts w:asciiTheme="minorHAnsi" w:hAnsiTheme="minorHAnsi"/>
                <w:b/>
                <w:noProof/>
                <w:color w:val="000000" w:themeColor="text1"/>
                <w:sz w:val="24"/>
                <w:szCs w:val="24"/>
                <w:lang w:val="sk-SK"/>
              </w:rPr>
              <w:t>C24 Výroba a spracovanie kovov</w:t>
            </w:r>
          </w:p>
        </w:tc>
        <w:sdt>
          <w:sdtPr>
            <w:rPr>
              <w:rFonts w:ascii="Calibri" w:hAnsi="Calibri"/>
              <w:sz w:val="18"/>
              <w:szCs w:val="18"/>
              <w:lang w:val="sk-SK"/>
            </w:rPr>
            <w:id w:val="2105140372"/>
            <w:placeholder>
              <w:docPart w:val="AD66E923ACD94C5BADE0588E88D848AB"/>
            </w:placeholder>
            <w:showingPlcHdr/>
            <w:dropDownList>
              <w:listItem w:value="Vyberte položku."/>
              <w:listItem w:displayText="áno" w:value="áno"/>
              <w:listItem w:displayText="nie" w:value="nie"/>
            </w:dropDownList>
          </w:sdtPr>
          <w:sdtEndPr/>
          <w:sdtContent>
            <w:tc>
              <w:tcPr>
                <w:tcW w:w="401" w:type="pct"/>
                <w:vAlign w:val="center"/>
              </w:tcPr>
              <w:p w:rsidR="00480976" w:rsidRDefault="00974B4A" w:rsidP="009A135A">
                <w:pPr>
                  <w:jc w:val="center"/>
                  <w:rPr>
                    <w:rFonts w:ascii="Calibri" w:hAnsi="Calibri"/>
                    <w:sz w:val="18"/>
                    <w:szCs w:val="18"/>
                    <w:lang w:val="sk-SK"/>
                  </w:rPr>
                </w:pPr>
                <w:r w:rsidRPr="00900F7F">
                  <w:rPr>
                    <w:rStyle w:val="Textzstupnhosymbolu"/>
                  </w:rPr>
                  <w:t>Vyberte položku.</w:t>
                </w:r>
              </w:p>
            </w:tc>
          </w:sdtContent>
        </w:sdt>
        <w:sdt>
          <w:sdtPr>
            <w:rPr>
              <w:rFonts w:ascii="Calibri" w:hAnsi="Calibri"/>
              <w:sz w:val="18"/>
              <w:szCs w:val="18"/>
              <w:lang w:val="sk-SK"/>
            </w:rPr>
            <w:id w:val="306895707"/>
            <w:placeholder>
              <w:docPart w:val="447FDF3B2E2F4E389CE12CB2D4758AA2"/>
            </w:placeholder>
            <w:showingPlcHdr/>
            <w:dropDownList>
              <w:listItem w:value="Vyberte položku."/>
              <w:listItem w:displayText="C20 Výroba chemikálií a chemických produktov" w:value="C20 Výroba chemikálií a chemických produktov"/>
              <w:listItem w:displayText="C22 Výroba výrobkov z gumy a plastu" w:value="C22 Výroba výrobkov z gumy a plastu"/>
              <w:listItem w:displayText="C23 Výroba ostatných nekovových minerálnych výrobkov" w:value="C23 Výroba ostatných nekovových minerálnych výrobkov"/>
              <w:listItem w:displayText="C25 Výroba kovových konštrukcií okrem strojov a zariadení" w:value="C25 Výroba kovových konštrukcií okrem strojov a zariadení"/>
              <w:listItem w:displayText="C26  Výroba počítačových, elektronických a optických výrobkov" w:value="C26  Výroba počítačových, elektronických a optických výrobkov"/>
              <w:listItem w:displayText="C27 Výroba elektrických zariadení" w:value="C27 Výroba elektrických zariadení"/>
              <w:listItem w:displayText="C28 Výroba strojov a zariadení i. n." w:value="C28 Výroba strojov a zariadení i. n."/>
              <w:listItem w:displayText="C29 Výroba motorových vozidiel, návesov a prívesov" w:value="C29 Výroba motorových vozidiel, návesov a prívesov"/>
              <w:listItem w:displayText="C30 Výroba ostatných dopravných prostriedkov" w:value="C30 Výroba ostatných dopravných prostriedkov"/>
              <w:listItem w:displayText="C31, C32 Výroba nábytku, Iná výroba" w:value="C31, C32 Výroba nábytku, Iná výroba"/>
            </w:dropDownList>
          </w:sdtPr>
          <w:sdtEndPr/>
          <w:sdtContent>
            <w:tc>
              <w:tcPr>
                <w:tcW w:w="1190" w:type="pct"/>
                <w:vAlign w:val="center"/>
              </w:tcPr>
              <w:p w:rsidR="00480976" w:rsidRPr="00E10A35" w:rsidRDefault="00974B4A" w:rsidP="009A135A">
                <w:pPr>
                  <w:jc w:val="center"/>
                  <w:rPr>
                    <w:rFonts w:ascii="Calibri" w:hAnsi="Calibri"/>
                    <w:i/>
                    <w:szCs w:val="20"/>
                    <w:lang w:val="sk-SK"/>
                  </w:rPr>
                </w:pPr>
                <w:r w:rsidRPr="00900F7F">
                  <w:rPr>
                    <w:rStyle w:val="Textzstupnhosymbolu"/>
                  </w:rPr>
                  <w:t>Vyberte položku.</w:t>
                </w:r>
              </w:p>
            </w:tc>
          </w:sdtContent>
        </w:sdt>
        <w:tc>
          <w:tcPr>
            <w:tcW w:w="2369" w:type="pct"/>
          </w:tcPr>
          <w:p w:rsidR="00480976" w:rsidRPr="00E10A35" w:rsidRDefault="00480976" w:rsidP="009A135A">
            <w:pPr>
              <w:rPr>
                <w:rFonts w:ascii="Calibri" w:hAnsi="Calibri"/>
                <w:i/>
                <w:szCs w:val="20"/>
                <w:lang w:val="sk-SK"/>
              </w:rPr>
            </w:pPr>
          </w:p>
        </w:tc>
      </w:tr>
      <w:tr w:rsidR="00480976" w:rsidRPr="00930E5B" w:rsidTr="00B66253">
        <w:tc>
          <w:tcPr>
            <w:tcW w:w="1040" w:type="pct"/>
          </w:tcPr>
          <w:p w:rsidR="00480976" w:rsidRPr="00E10A35" w:rsidRDefault="00480976" w:rsidP="009A135A">
            <w:pPr>
              <w:jc w:val="left"/>
              <w:rPr>
                <w:rFonts w:ascii="Calibri" w:hAnsi="Calibri"/>
                <w:i/>
                <w:szCs w:val="20"/>
                <w:lang w:val="sk-SK"/>
              </w:rPr>
            </w:pPr>
            <w:r w:rsidRPr="00633CCC">
              <w:rPr>
                <w:rStyle w:val="WhiteTextColor"/>
                <w:rFonts w:asciiTheme="minorHAnsi" w:hAnsiTheme="minorHAnsi"/>
                <w:b/>
                <w:noProof/>
                <w:color w:val="000000" w:themeColor="text1"/>
                <w:sz w:val="24"/>
                <w:szCs w:val="24"/>
                <w:lang w:val="sk-SK"/>
              </w:rPr>
              <w:t>C25 Výroba kovových konštrukcií, okrem strojov a zariadení</w:t>
            </w:r>
          </w:p>
        </w:tc>
        <w:sdt>
          <w:sdtPr>
            <w:rPr>
              <w:rFonts w:ascii="Calibri" w:hAnsi="Calibri"/>
              <w:sz w:val="18"/>
              <w:szCs w:val="18"/>
              <w:lang w:val="sk-SK"/>
            </w:rPr>
            <w:id w:val="564150189"/>
            <w:placeholder>
              <w:docPart w:val="71B7697B8A04405E967882C5D9414B90"/>
            </w:placeholder>
            <w:showingPlcHdr/>
            <w:dropDownList>
              <w:listItem w:value="Vyberte položku."/>
              <w:listItem w:displayText="áno" w:value="áno"/>
              <w:listItem w:displayText="nie" w:value="nie"/>
            </w:dropDownList>
          </w:sdtPr>
          <w:sdtEndPr/>
          <w:sdtContent>
            <w:tc>
              <w:tcPr>
                <w:tcW w:w="401" w:type="pct"/>
                <w:vAlign w:val="center"/>
              </w:tcPr>
              <w:p w:rsidR="00480976" w:rsidRDefault="00974B4A" w:rsidP="009A135A">
                <w:pPr>
                  <w:jc w:val="center"/>
                  <w:rPr>
                    <w:rFonts w:ascii="Calibri" w:hAnsi="Calibri"/>
                    <w:sz w:val="18"/>
                    <w:szCs w:val="18"/>
                    <w:lang w:val="sk-SK"/>
                  </w:rPr>
                </w:pPr>
                <w:r w:rsidRPr="00900F7F">
                  <w:rPr>
                    <w:rStyle w:val="Textzstupnhosymbolu"/>
                  </w:rPr>
                  <w:t>Vyberte položku.</w:t>
                </w:r>
              </w:p>
            </w:tc>
          </w:sdtContent>
        </w:sdt>
        <w:sdt>
          <w:sdtPr>
            <w:rPr>
              <w:rFonts w:ascii="Calibri" w:hAnsi="Calibri"/>
              <w:sz w:val="18"/>
              <w:szCs w:val="18"/>
              <w:lang w:val="sk-SK"/>
            </w:rPr>
            <w:id w:val="66546868"/>
            <w:placeholder>
              <w:docPart w:val="8E2191572F0841DD8DCE1D9A6B070AD0"/>
            </w:placeholder>
            <w:showingPlcHdr/>
            <w:dropDownList>
              <w:listItem w:value="Vyberte položku."/>
              <w:listItem w:displayText="C10, C11, C12 Výroba potravín, Výroba nápojov, Výroba tabakových výrobkov" w:value="C10, C11, C12 Výroba potravín, Výroba nápojov, Výroba tabakových výrobkov"/>
              <w:listItem w:displayText="C13, C14, C15 Výroba textilu, Výroba odevov, Výroba kože a kožených výrobkov + súvisiace produkty" w:value="C13, C14, C15 Výroba textilu, Výroba odevov, Výroba kože a kožených výrobkov + súvisiace produkty"/>
              <w:listItem w:displayText="C16 Spracovanie dreva a výroba výrobkov z dreva a korku okrem nábytku; výroba predmetov zo slamy a prúteného materiálu" w:value="C16 Spracovanie dreva a výroba výrobkov z dreva a korku okrem nábytku; výroba predmetov zo slamy a prúteného materiálu"/>
              <w:listItem w:displayText="C17 Výroba papiera a papierových výrobkov" w:value="C17 Výroba papiera a papierových výrobkov"/>
              <w:listItem w:displayText="C19 Výroba koksu a rafinovaných ropných produktov" w:value="C19 Výroba koksu a rafinovaných ropných produktov"/>
              <w:listItem w:displayText="C20 Výroba chemikálií a chemických produktov" w:value="C20 Výroba chemikálií a chemických produktov"/>
              <w:listItem w:displayText="C22 Výroba výrobkov z gumy a plastu" w:value="C22 Výroba výrobkov z gumy a plastu"/>
              <w:listItem w:displayText="C23 Výroba ostatných nekovových minerálnych výrobkov" w:value="C23 Výroba ostatných nekovových minerálnych výrobkov"/>
              <w:listItem w:displayText="C24 Výroba a spracovanie kovov" w:value="C24 Výroba a spracovanie kovov"/>
              <w:listItem w:displayText="C26  Výroba počítačových, elektronických a optických výrobkov" w:value="C26  Výroba počítačových, elektronických a optických výrobkov"/>
              <w:listItem w:displayText="C27 Výroba elektrických zariadení" w:value="C27 Výroba elektrických zariadení"/>
              <w:listItem w:displayText="C28 Výroba strojov a zariadení i. n." w:value="C28 Výroba strojov a zariadení i. n."/>
              <w:listItem w:displayText="C29 Výroba motorových vozidiel, návesov a prívesov" w:value="C29 Výroba motorových vozidiel, návesov a prívesov"/>
              <w:listItem w:displayText="C30 Výroba ostatných dopravných prostriedkov" w:value="C30 Výroba ostatných dopravných prostriedkov"/>
              <w:listItem w:displayText="C31, C32 Výroba nábytku, Iná výroba" w:value="C31, C32 Výroba nábytku, Iná výroba"/>
            </w:dropDownList>
          </w:sdtPr>
          <w:sdtEndPr/>
          <w:sdtContent>
            <w:tc>
              <w:tcPr>
                <w:tcW w:w="1190" w:type="pct"/>
                <w:vAlign w:val="center"/>
              </w:tcPr>
              <w:p w:rsidR="00480976" w:rsidRPr="00E10A35" w:rsidRDefault="00974B4A" w:rsidP="009A135A">
                <w:pPr>
                  <w:jc w:val="center"/>
                  <w:rPr>
                    <w:rFonts w:ascii="Calibri" w:hAnsi="Calibri"/>
                    <w:i/>
                    <w:szCs w:val="20"/>
                    <w:lang w:val="sk-SK"/>
                  </w:rPr>
                </w:pPr>
                <w:r w:rsidRPr="00900F7F">
                  <w:rPr>
                    <w:rStyle w:val="Textzstupnhosymbolu"/>
                  </w:rPr>
                  <w:t>Vyberte položku.</w:t>
                </w:r>
              </w:p>
            </w:tc>
          </w:sdtContent>
        </w:sdt>
        <w:tc>
          <w:tcPr>
            <w:tcW w:w="2369" w:type="pct"/>
          </w:tcPr>
          <w:p w:rsidR="00480976" w:rsidRPr="00E10A35" w:rsidRDefault="00480976" w:rsidP="009A135A">
            <w:pPr>
              <w:rPr>
                <w:rFonts w:ascii="Calibri" w:hAnsi="Calibri"/>
                <w:i/>
                <w:szCs w:val="20"/>
                <w:lang w:val="sk-SK"/>
              </w:rPr>
            </w:pPr>
          </w:p>
        </w:tc>
      </w:tr>
      <w:tr w:rsidR="00480976" w:rsidRPr="00930E5B" w:rsidTr="00B66253">
        <w:tc>
          <w:tcPr>
            <w:tcW w:w="1040" w:type="pct"/>
          </w:tcPr>
          <w:p w:rsidR="00480976" w:rsidRPr="00E10A35" w:rsidRDefault="00480976" w:rsidP="009A135A">
            <w:pPr>
              <w:jc w:val="left"/>
              <w:rPr>
                <w:rFonts w:ascii="Calibri" w:hAnsi="Calibri"/>
                <w:i/>
                <w:szCs w:val="20"/>
                <w:lang w:val="sk-SK"/>
              </w:rPr>
            </w:pPr>
            <w:r w:rsidRPr="00633CCC">
              <w:rPr>
                <w:rStyle w:val="WhiteTextColor"/>
                <w:rFonts w:asciiTheme="minorHAnsi" w:hAnsiTheme="minorHAnsi"/>
                <w:b/>
                <w:noProof/>
                <w:color w:val="000000" w:themeColor="text1"/>
                <w:sz w:val="24"/>
                <w:szCs w:val="24"/>
                <w:lang w:val="sk-SK"/>
              </w:rPr>
              <w:t>C27 Výroba elektrických zariadení</w:t>
            </w:r>
          </w:p>
        </w:tc>
        <w:sdt>
          <w:sdtPr>
            <w:rPr>
              <w:rFonts w:ascii="Calibri" w:hAnsi="Calibri"/>
              <w:sz w:val="18"/>
              <w:szCs w:val="18"/>
              <w:lang w:val="sk-SK"/>
            </w:rPr>
            <w:id w:val="-536584499"/>
            <w:placeholder>
              <w:docPart w:val="E00173E8109746CFA154BCE858A48ACF"/>
            </w:placeholder>
            <w:showingPlcHdr/>
            <w:dropDownList>
              <w:listItem w:value="Vyberte položku."/>
              <w:listItem w:displayText="áno" w:value="áno"/>
              <w:listItem w:displayText="nie" w:value="nie"/>
            </w:dropDownList>
          </w:sdtPr>
          <w:sdtEndPr/>
          <w:sdtContent>
            <w:tc>
              <w:tcPr>
                <w:tcW w:w="401" w:type="pct"/>
                <w:vAlign w:val="center"/>
              </w:tcPr>
              <w:p w:rsidR="00480976" w:rsidRDefault="00974B4A" w:rsidP="009A135A">
                <w:pPr>
                  <w:jc w:val="center"/>
                  <w:rPr>
                    <w:rFonts w:ascii="Calibri" w:hAnsi="Calibri"/>
                    <w:sz w:val="18"/>
                    <w:szCs w:val="18"/>
                    <w:lang w:val="sk-SK"/>
                  </w:rPr>
                </w:pPr>
                <w:r w:rsidRPr="00900F7F">
                  <w:rPr>
                    <w:rStyle w:val="Textzstupnhosymbolu"/>
                  </w:rPr>
                  <w:t>Vyberte položku.</w:t>
                </w:r>
              </w:p>
            </w:tc>
          </w:sdtContent>
        </w:sdt>
        <w:sdt>
          <w:sdtPr>
            <w:rPr>
              <w:rFonts w:ascii="Calibri" w:hAnsi="Calibri"/>
              <w:sz w:val="18"/>
              <w:szCs w:val="18"/>
              <w:lang w:val="sk-SK"/>
            </w:rPr>
            <w:id w:val="-649049297"/>
            <w:placeholder>
              <w:docPart w:val="C633C9176D39475D9559C67528AAEE7F"/>
            </w:placeholder>
            <w:showingPlcHdr/>
            <w:dropDownList>
              <w:listItem w:value="Vyberte položku."/>
              <w:listItem w:displayText="C17 Výroba papiera a papierových výrobkov" w:value="C17 Výroba papiera a papierových výrobkov"/>
              <w:listItem w:displayText="C20 Výroba chemikálií a chemických produktov" w:value="C20 Výroba chemikálií a chemických produktov"/>
              <w:listItem w:displayText="C22 Výroba výrobkov z gumy a plastu" w:value="C22 Výroba výrobkov z gumy a plastu"/>
              <w:listItem w:displayText="C23 Výroba ostatných nekovových minerálnych výrobkov" w:value="C23 Výroba ostatných nekovových minerálnych výrobkov"/>
              <w:listItem w:displayText="C24 Výroba a spracovanie kovov" w:value="C24 Výroba a spracovanie kovov"/>
              <w:listItem w:displayText="C25 Výroba kovových konštrukcií okrem strojov a zariadení" w:value="C25 Výroba kovových konštrukcií okrem strojov a zariadení"/>
              <w:listItem w:displayText="C26  Výroba počítačových, elektronických a optických výrobkov" w:value="C26  Výroba počítačových, elektronických a optických výrobkov"/>
              <w:listItem w:displayText="C28 Výroba strojov a zariadení i. n." w:value="C28 Výroba strojov a zariadení i. n."/>
              <w:listItem w:displayText="C29 Výroba motorových vozidiel, návesov a prívesov" w:value="C29 Výroba motorových vozidiel, návesov a prívesov"/>
              <w:listItem w:displayText="J61 Telekomunikácie" w:value="J61 Telekomunikácie"/>
              <w:listItem w:displayText="M74, M75 Ostatné odborné, vedecké a technické činnosti, Veterinárne činnosti" w:value="M74, M75 Ostatné odborné, vedecké a technické činnosti, Veterinárne činnosti"/>
            </w:dropDownList>
          </w:sdtPr>
          <w:sdtEndPr/>
          <w:sdtContent>
            <w:tc>
              <w:tcPr>
                <w:tcW w:w="1190" w:type="pct"/>
                <w:vAlign w:val="center"/>
              </w:tcPr>
              <w:p w:rsidR="00480976" w:rsidRPr="00E10A35" w:rsidRDefault="00974B4A" w:rsidP="009A135A">
                <w:pPr>
                  <w:jc w:val="center"/>
                  <w:rPr>
                    <w:rFonts w:ascii="Calibri" w:hAnsi="Calibri"/>
                    <w:i/>
                    <w:szCs w:val="20"/>
                    <w:lang w:val="sk-SK"/>
                  </w:rPr>
                </w:pPr>
                <w:r w:rsidRPr="00900F7F">
                  <w:rPr>
                    <w:rStyle w:val="Textzstupnhosymbolu"/>
                  </w:rPr>
                  <w:t>Vyberte položku.</w:t>
                </w:r>
              </w:p>
            </w:tc>
          </w:sdtContent>
        </w:sdt>
        <w:tc>
          <w:tcPr>
            <w:tcW w:w="2369" w:type="pct"/>
          </w:tcPr>
          <w:p w:rsidR="00480976" w:rsidRPr="00E10A35" w:rsidRDefault="00480976" w:rsidP="009A135A">
            <w:pPr>
              <w:rPr>
                <w:rFonts w:ascii="Calibri" w:hAnsi="Calibri"/>
                <w:i/>
                <w:szCs w:val="20"/>
                <w:lang w:val="sk-SK"/>
              </w:rPr>
            </w:pPr>
          </w:p>
        </w:tc>
      </w:tr>
      <w:tr w:rsidR="00480976" w:rsidRPr="00930E5B" w:rsidTr="00B66253">
        <w:tc>
          <w:tcPr>
            <w:tcW w:w="1040" w:type="pct"/>
          </w:tcPr>
          <w:p w:rsidR="00480976" w:rsidRPr="00E10A35" w:rsidRDefault="00480976" w:rsidP="009A135A">
            <w:pPr>
              <w:jc w:val="left"/>
              <w:rPr>
                <w:rFonts w:ascii="Calibri" w:hAnsi="Calibri"/>
                <w:i/>
                <w:szCs w:val="20"/>
                <w:lang w:val="sk-SK"/>
              </w:rPr>
            </w:pPr>
            <w:r w:rsidRPr="00633CCC">
              <w:rPr>
                <w:rStyle w:val="WhiteTextColor"/>
                <w:rFonts w:asciiTheme="minorHAnsi" w:hAnsiTheme="minorHAnsi"/>
                <w:b/>
                <w:noProof/>
                <w:color w:val="000000" w:themeColor="text1"/>
                <w:sz w:val="24"/>
                <w:szCs w:val="24"/>
                <w:lang w:val="sk-SK"/>
              </w:rPr>
              <w:t>C28 Výroba strojov a zariadení i.n.</w:t>
            </w:r>
          </w:p>
        </w:tc>
        <w:sdt>
          <w:sdtPr>
            <w:rPr>
              <w:rFonts w:ascii="Calibri" w:hAnsi="Calibri"/>
              <w:sz w:val="18"/>
              <w:szCs w:val="18"/>
              <w:lang w:val="sk-SK"/>
            </w:rPr>
            <w:id w:val="333200734"/>
            <w:placeholder>
              <w:docPart w:val="51F1B6BF222748EDB47D9945B0542E95"/>
            </w:placeholder>
            <w:showingPlcHdr/>
            <w:dropDownList>
              <w:listItem w:value="Vyberte položku."/>
              <w:listItem w:displayText="áno" w:value="áno"/>
              <w:listItem w:displayText="nie" w:value="nie"/>
            </w:dropDownList>
          </w:sdtPr>
          <w:sdtEndPr/>
          <w:sdtContent>
            <w:tc>
              <w:tcPr>
                <w:tcW w:w="401" w:type="pct"/>
                <w:vAlign w:val="center"/>
              </w:tcPr>
              <w:p w:rsidR="00480976" w:rsidRDefault="00974B4A" w:rsidP="009A135A">
                <w:pPr>
                  <w:jc w:val="center"/>
                  <w:rPr>
                    <w:rFonts w:ascii="Calibri" w:hAnsi="Calibri"/>
                    <w:sz w:val="18"/>
                    <w:szCs w:val="18"/>
                    <w:lang w:val="sk-SK"/>
                  </w:rPr>
                </w:pPr>
                <w:r w:rsidRPr="00900F7F">
                  <w:rPr>
                    <w:rStyle w:val="Textzstupnhosymbolu"/>
                  </w:rPr>
                  <w:t>Vyberte položku.</w:t>
                </w:r>
              </w:p>
            </w:tc>
          </w:sdtContent>
        </w:sdt>
        <w:sdt>
          <w:sdtPr>
            <w:rPr>
              <w:rFonts w:ascii="Calibri" w:hAnsi="Calibri"/>
              <w:sz w:val="18"/>
              <w:szCs w:val="18"/>
              <w:lang w:val="sk-SK"/>
            </w:rPr>
            <w:id w:val="44723605"/>
            <w:placeholder>
              <w:docPart w:val="703D98F906AA4D93B67DBC98CA0FF999"/>
            </w:placeholder>
            <w:showingPlcHdr/>
            <w:dropDownList>
              <w:listItem w:value="Vyberte položku."/>
              <w:listItem w:displayText="C16 Spracovanie dreva a výroba výrobkov z dreva a korku okrem nábytku; výroba predmetov zo slamy a prúteného materiálu" w:value="C16 Spracovanie dreva a výroba výrobkov z dreva a korku okrem nábytku; výroba predmetov zo slamy a prúteného materiálu"/>
              <w:listItem w:displayText="C17 Výroba papiera a papierových výrobkov" w:value="C17 Výroba papiera a papierových výrobkov"/>
              <w:listItem w:displayText="C19 Výroba koksu a rafinovaných ropných produktov" w:value="C19 Výroba koksu a rafinovaných ropných produktov"/>
              <w:listItem w:displayText="C20 Výroba chemikálií a chemických produktov" w:value="C20 Výroba chemikálií a chemických produktov"/>
              <w:listItem w:displayText="C22 Výroba výrobkov z gumy a plastu" w:value="C22 Výroba výrobkov z gumy a plastu"/>
              <w:listItem w:displayText="C23 Výroba ostatných nekovových minerálnych výrobkov" w:value="C23 Výroba ostatných nekovových minerálnych výrobkov"/>
              <w:listItem w:displayText="C24 Výroba a spracovanie kovov" w:value="C24 Výroba a spracovanie kovov"/>
              <w:listItem w:displayText="C25 Výroba kovových konštrukcií okrem strojov a zariadení" w:value="C25 Výroba kovových konštrukcií okrem strojov a zariadení"/>
              <w:listItem w:displayText="C26  Výroba počítačových, elektronických a optických výrobkov" w:value="C26  Výroba počítačových, elektronických a optických výrobkov"/>
              <w:listItem w:displayText="C27 Výroba elektrických zariadení" w:value="C27 Výroba elektrických zariadení"/>
              <w:listItem w:displayText="C29 Výroba motorových vozidiel, návesov a prívesov" w:value="C29 Výroba motorových vozidiel, návesov a prívesov"/>
            </w:dropDownList>
          </w:sdtPr>
          <w:sdtEndPr/>
          <w:sdtContent>
            <w:tc>
              <w:tcPr>
                <w:tcW w:w="1190" w:type="pct"/>
                <w:vAlign w:val="center"/>
              </w:tcPr>
              <w:p w:rsidR="00480976" w:rsidRPr="00E10A35" w:rsidRDefault="00974B4A" w:rsidP="009A135A">
                <w:pPr>
                  <w:jc w:val="center"/>
                  <w:rPr>
                    <w:rFonts w:ascii="Calibri" w:hAnsi="Calibri"/>
                    <w:i/>
                    <w:szCs w:val="20"/>
                    <w:lang w:val="sk-SK"/>
                  </w:rPr>
                </w:pPr>
                <w:r w:rsidRPr="00900F7F">
                  <w:rPr>
                    <w:rStyle w:val="Textzstupnhosymbolu"/>
                  </w:rPr>
                  <w:t>Vyberte položku.</w:t>
                </w:r>
              </w:p>
            </w:tc>
          </w:sdtContent>
        </w:sdt>
        <w:tc>
          <w:tcPr>
            <w:tcW w:w="2369" w:type="pct"/>
          </w:tcPr>
          <w:p w:rsidR="00480976" w:rsidRPr="00E10A35" w:rsidRDefault="00480976" w:rsidP="009A135A">
            <w:pPr>
              <w:rPr>
                <w:rFonts w:ascii="Calibri" w:hAnsi="Calibri"/>
                <w:i/>
                <w:szCs w:val="20"/>
                <w:lang w:val="sk-SK"/>
              </w:rPr>
            </w:pPr>
          </w:p>
        </w:tc>
      </w:tr>
      <w:tr w:rsidR="00480976" w:rsidRPr="00930E5B" w:rsidTr="00D902C5">
        <w:tc>
          <w:tcPr>
            <w:tcW w:w="1040" w:type="pct"/>
          </w:tcPr>
          <w:p w:rsidR="00480976" w:rsidRPr="00E10A35" w:rsidRDefault="00480976" w:rsidP="009A135A">
            <w:pPr>
              <w:jc w:val="left"/>
              <w:rPr>
                <w:rFonts w:ascii="Calibri" w:hAnsi="Calibri"/>
                <w:i/>
                <w:szCs w:val="20"/>
                <w:lang w:val="sk-SK"/>
              </w:rPr>
            </w:pPr>
            <w:r w:rsidRPr="00633CCC">
              <w:rPr>
                <w:rStyle w:val="WhiteTextColor"/>
                <w:rFonts w:asciiTheme="minorHAnsi" w:hAnsiTheme="minorHAnsi"/>
                <w:b/>
                <w:noProof/>
                <w:color w:val="000000" w:themeColor="text1"/>
                <w:sz w:val="24"/>
                <w:szCs w:val="24"/>
                <w:lang w:val="sk-SK"/>
              </w:rPr>
              <w:t>D35 Dodávka elektriny,plynu,pary a studeného vzduchu</w:t>
            </w:r>
          </w:p>
        </w:tc>
        <w:sdt>
          <w:sdtPr>
            <w:rPr>
              <w:rFonts w:ascii="Calibri" w:hAnsi="Calibri"/>
              <w:sz w:val="18"/>
              <w:szCs w:val="18"/>
              <w:lang w:val="sk-SK"/>
            </w:rPr>
            <w:id w:val="-1978674923"/>
            <w:placeholder>
              <w:docPart w:val="CA35BA1D7C2A45558C6D1FA0D8EBBE70"/>
            </w:placeholder>
            <w:showingPlcHdr/>
            <w:dropDownList>
              <w:listItem w:value="Vyberte položku."/>
              <w:listItem w:displayText="áno" w:value="áno"/>
              <w:listItem w:displayText="nie" w:value="nie"/>
            </w:dropDownList>
          </w:sdtPr>
          <w:sdtEndPr/>
          <w:sdtContent>
            <w:tc>
              <w:tcPr>
                <w:tcW w:w="401" w:type="pct"/>
                <w:vAlign w:val="center"/>
              </w:tcPr>
              <w:p w:rsidR="00480976" w:rsidRDefault="00974B4A" w:rsidP="009A135A">
                <w:pPr>
                  <w:jc w:val="center"/>
                  <w:rPr>
                    <w:rFonts w:ascii="Calibri" w:hAnsi="Calibri"/>
                    <w:sz w:val="18"/>
                    <w:szCs w:val="18"/>
                    <w:lang w:val="sk-SK"/>
                  </w:rPr>
                </w:pPr>
                <w:r w:rsidRPr="00900F7F">
                  <w:rPr>
                    <w:rStyle w:val="Textzstupnhosymbolu"/>
                  </w:rPr>
                  <w:t>Vyberte položku.</w:t>
                </w:r>
              </w:p>
            </w:tc>
          </w:sdtContent>
        </w:sdt>
        <w:sdt>
          <w:sdtPr>
            <w:rPr>
              <w:rFonts w:ascii="Calibri" w:hAnsi="Calibri"/>
              <w:sz w:val="18"/>
              <w:szCs w:val="18"/>
              <w:lang w:val="sk-SK"/>
            </w:rPr>
            <w:id w:val="1963222821"/>
            <w:placeholder>
              <w:docPart w:val="AE4128F0FB734ECC99EB64B40AC6A936"/>
            </w:placeholder>
            <w:showingPlcHdr/>
            <w:dropDownList>
              <w:listItem w:value="Vyberte položku."/>
              <w:listItem w:displayText="C20 Výroba chemikálií a chemických produktov" w:value="C20 Výroba chemikálií a chemických produktov"/>
              <w:listItem w:displayText="C22 Výroba výrobkov z gumy a plastu" w:value="C22 Výroba výrobkov z gumy a plastu"/>
              <w:listItem w:displayText="C23 Výroba ostatných nekovových minerálnych výrobkov" w:value="C23 Výroba ostatných nekovových minerálnych výrobkov"/>
              <w:listItem w:displayText="C24 Výroba a spracovanie kovov" w:value="C24 Výroba a spracovanie kovov"/>
              <w:listItem w:displayText="C25 Výroba kovových konštrukcií okrem strojov a zariadení" w:value="C25 Výroba kovových konštrukcií okrem strojov a zariadení"/>
              <w:listItem w:displayText="C26  Výroba počítačových, elektronických a optických výrobkov" w:value="C26  Výroba počítačových, elektronických a optických výrobkov"/>
              <w:listItem w:displayText="C27 Výroba elektrických zariadení" w:value="C27 Výroba elektrických zariadení"/>
              <w:listItem w:displayText="C28 Výroba strojov a zariadení i. n." w:value="C28 Výroba strojov a zariadení i. n."/>
              <w:listItem w:displayText="C29 Výroba motorových vozidiel, návesov a prívesov" w:value="C29 Výroba motorových vozidiel, návesov a prívesov"/>
              <w:listItem w:displayText="C31, C32 Výroba nábytku, Iná výroba" w:value="C31, C32 Výroba nábytku, Iná výroba"/>
            </w:dropDownList>
          </w:sdtPr>
          <w:sdtEndPr/>
          <w:sdtContent>
            <w:tc>
              <w:tcPr>
                <w:tcW w:w="1190" w:type="pct"/>
                <w:vAlign w:val="center"/>
              </w:tcPr>
              <w:p w:rsidR="00480976" w:rsidRPr="00E10A35" w:rsidRDefault="00974B4A" w:rsidP="009A135A">
                <w:pPr>
                  <w:jc w:val="center"/>
                  <w:rPr>
                    <w:rFonts w:ascii="Calibri" w:hAnsi="Calibri"/>
                    <w:i/>
                    <w:szCs w:val="20"/>
                    <w:lang w:val="sk-SK"/>
                  </w:rPr>
                </w:pPr>
                <w:r w:rsidRPr="00900F7F">
                  <w:rPr>
                    <w:rStyle w:val="Textzstupnhosymbolu"/>
                  </w:rPr>
                  <w:t>Vyberte položku.</w:t>
                </w:r>
              </w:p>
            </w:tc>
          </w:sdtContent>
        </w:sdt>
        <w:tc>
          <w:tcPr>
            <w:tcW w:w="2369" w:type="pct"/>
          </w:tcPr>
          <w:p w:rsidR="00480976" w:rsidRPr="00E10A35" w:rsidRDefault="00480976" w:rsidP="009A135A">
            <w:pPr>
              <w:rPr>
                <w:rFonts w:ascii="Calibri" w:hAnsi="Calibri"/>
                <w:i/>
                <w:szCs w:val="20"/>
                <w:lang w:val="sk-SK"/>
              </w:rPr>
            </w:pPr>
          </w:p>
        </w:tc>
      </w:tr>
      <w:tr w:rsidR="0073041F" w:rsidRPr="00930E5B" w:rsidTr="00D902C5">
        <w:tc>
          <w:tcPr>
            <w:tcW w:w="5000" w:type="pct"/>
            <w:gridSpan w:val="4"/>
            <w:tcBorders>
              <w:bottom w:val="single" w:sz="4" w:space="0" w:color="auto"/>
            </w:tcBorders>
            <w:shd w:val="clear" w:color="auto" w:fill="9BBB59" w:themeFill="accent3"/>
          </w:tcPr>
          <w:p w:rsidR="0073041F" w:rsidRPr="00E10A35" w:rsidRDefault="0073041F">
            <w:pPr>
              <w:rPr>
                <w:rFonts w:ascii="Calibri" w:hAnsi="Calibri"/>
                <w:i/>
                <w:szCs w:val="20"/>
                <w:lang w:val="sk-SK"/>
              </w:rPr>
            </w:pPr>
            <w:r w:rsidRPr="00D902C5">
              <w:rPr>
                <w:rFonts w:ascii="Calibri" w:hAnsi="Calibri"/>
                <w:b/>
                <w:noProof/>
                <w:sz w:val="28"/>
                <w:szCs w:val="28"/>
              </w:rPr>
              <w:t>Zdravé potraviny a životné prostredie</w:t>
            </w:r>
          </w:p>
        </w:tc>
      </w:tr>
      <w:tr w:rsidR="0073041F" w:rsidRPr="00930E5B" w:rsidTr="00D902C5">
        <w:tc>
          <w:tcPr>
            <w:tcW w:w="1040" w:type="pct"/>
            <w:tcBorders>
              <w:bottom w:val="single" w:sz="4" w:space="0" w:color="auto"/>
            </w:tcBorders>
            <w:shd w:val="clear" w:color="auto" w:fill="BFBFBF" w:themeFill="background1" w:themeFillShade="BF"/>
            <w:vAlign w:val="center"/>
          </w:tcPr>
          <w:p w:rsidR="0073041F" w:rsidRPr="00D902C5" w:rsidRDefault="0073041F" w:rsidP="00D902C5">
            <w:pPr>
              <w:jc w:val="center"/>
              <w:rPr>
                <w:rFonts w:ascii="Calibri" w:hAnsi="Calibri"/>
                <w:sz w:val="22"/>
                <w:lang w:val="sk-SK"/>
              </w:rPr>
            </w:pPr>
            <w:r w:rsidRPr="00D902C5">
              <w:rPr>
                <w:rFonts w:ascii="Calibri" w:hAnsi="Calibri"/>
                <w:sz w:val="22"/>
                <w:lang w:val="sk-SK"/>
              </w:rPr>
              <w:t>Hlavné odvetvie SK NACE domény RIS3 SK</w:t>
            </w:r>
          </w:p>
        </w:tc>
        <w:tc>
          <w:tcPr>
            <w:tcW w:w="401" w:type="pct"/>
            <w:tcBorders>
              <w:bottom w:val="single" w:sz="4" w:space="0" w:color="auto"/>
            </w:tcBorders>
            <w:shd w:val="clear" w:color="auto" w:fill="BFBFBF" w:themeFill="background1" w:themeFillShade="BF"/>
            <w:vAlign w:val="center"/>
          </w:tcPr>
          <w:p w:rsidR="0073041F" w:rsidRPr="00D902C5" w:rsidRDefault="0073041F">
            <w:pPr>
              <w:jc w:val="center"/>
              <w:rPr>
                <w:rFonts w:ascii="Calibri" w:hAnsi="Calibri"/>
                <w:sz w:val="22"/>
                <w:lang w:val="sk-SK"/>
              </w:rPr>
            </w:pPr>
            <w:r>
              <w:rPr>
                <w:rFonts w:ascii="Calibri" w:hAnsi="Calibri"/>
                <w:sz w:val="22"/>
                <w:lang w:val="sk-SK"/>
              </w:rPr>
              <w:t>Je projekt zameraný na hlavné odvetvie Sk NACE</w:t>
            </w:r>
            <w:r w:rsidRPr="00D902C5">
              <w:rPr>
                <w:rFonts w:ascii="Calibri" w:hAnsi="Calibri"/>
                <w:sz w:val="22"/>
                <w:lang w:val="sk-SK"/>
              </w:rPr>
              <w:t xml:space="preserve"> ?</w:t>
            </w:r>
          </w:p>
        </w:tc>
        <w:tc>
          <w:tcPr>
            <w:tcW w:w="1190" w:type="pct"/>
            <w:tcBorders>
              <w:bottom w:val="single" w:sz="4" w:space="0" w:color="auto"/>
            </w:tcBorders>
            <w:shd w:val="clear" w:color="auto" w:fill="BFBFBF" w:themeFill="background1" w:themeFillShade="BF"/>
            <w:vAlign w:val="center"/>
          </w:tcPr>
          <w:p w:rsidR="0073041F" w:rsidRPr="00D902C5" w:rsidRDefault="0073041F">
            <w:pPr>
              <w:jc w:val="center"/>
              <w:rPr>
                <w:rFonts w:ascii="Calibri" w:hAnsi="Calibri"/>
                <w:sz w:val="22"/>
                <w:lang w:val="sk-SK"/>
              </w:rPr>
            </w:pPr>
            <w:r w:rsidRPr="00D902C5">
              <w:rPr>
                <w:rFonts w:ascii="Calibri" w:hAnsi="Calibri"/>
                <w:sz w:val="22"/>
                <w:lang w:val="sk-SK"/>
              </w:rPr>
              <w:t>Odvetvie SK NACE reprezentujúce funkčnú väzbu k hlavnému odvetviu domény RIS3 SK</w:t>
            </w:r>
            <w:r w:rsidRPr="00D902C5">
              <w:rPr>
                <w:rFonts w:ascii="Calibri" w:hAnsi="Calibri"/>
                <w:sz w:val="22"/>
                <w:vertAlign w:val="superscript"/>
                <w:lang w:val="sk-SK"/>
              </w:rPr>
              <w:t>6</w:t>
            </w:r>
          </w:p>
        </w:tc>
        <w:tc>
          <w:tcPr>
            <w:tcW w:w="2369" w:type="pct"/>
            <w:tcBorders>
              <w:bottom w:val="single" w:sz="4" w:space="0" w:color="auto"/>
            </w:tcBorders>
            <w:shd w:val="clear" w:color="auto" w:fill="BFBFBF" w:themeFill="background1" w:themeFillShade="BF"/>
            <w:vAlign w:val="center"/>
          </w:tcPr>
          <w:p w:rsidR="0073041F" w:rsidRPr="00D902C5" w:rsidRDefault="0073041F" w:rsidP="00D902C5">
            <w:pPr>
              <w:jc w:val="center"/>
              <w:rPr>
                <w:rFonts w:ascii="Calibri" w:hAnsi="Calibri"/>
                <w:sz w:val="22"/>
                <w:lang w:val="sk-SK"/>
              </w:rPr>
            </w:pPr>
            <w:r w:rsidRPr="00D902C5">
              <w:rPr>
                <w:rFonts w:ascii="Calibri" w:hAnsi="Calibri"/>
                <w:sz w:val="22"/>
                <w:lang w:val="sk-SK"/>
              </w:rPr>
              <w:t>Zdôvodnenie a vecný popis pôsobenia žiadateľa odvetví SK NACE príslušnej domény RIS3 SK</w:t>
            </w:r>
            <w:r w:rsidRPr="00D902C5">
              <w:rPr>
                <w:rFonts w:ascii="Calibri" w:hAnsi="Calibri"/>
                <w:sz w:val="22"/>
                <w:vertAlign w:val="superscript"/>
                <w:lang w:val="sk-SK"/>
              </w:rPr>
              <w:t>7</w:t>
            </w:r>
          </w:p>
        </w:tc>
      </w:tr>
      <w:tr w:rsidR="0073041F" w:rsidRPr="00930E5B" w:rsidTr="00D902C5">
        <w:tc>
          <w:tcPr>
            <w:tcW w:w="1040" w:type="pct"/>
            <w:tcBorders>
              <w:bottom w:val="single" w:sz="4" w:space="0" w:color="auto"/>
            </w:tcBorders>
            <w:vAlign w:val="center"/>
          </w:tcPr>
          <w:p w:rsidR="0073041F" w:rsidRPr="00930E5B" w:rsidRDefault="0073041F" w:rsidP="009A135A">
            <w:pPr>
              <w:jc w:val="left"/>
              <w:rPr>
                <w:rFonts w:ascii="Calibri" w:hAnsi="Calibri"/>
                <w:b/>
                <w:sz w:val="22"/>
                <w:lang w:val="sk-SK"/>
              </w:rPr>
            </w:pPr>
            <w:r w:rsidRPr="00D902C5">
              <w:rPr>
                <w:rStyle w:val="WhiteTextColor"/>
                <w:rFonts w:asciiTheme="minorHAnsi" w:hAnsiTheme="minorHAnsi"/>
                <w:b/>
                <w:noProof/>
                <w:color w:val="000000" w:themeColor="text1"/>
                <w:sz w:val="24"/>
                <w:szCs w:val="24"/>
                <w:lang w:val="sk-SK"/>
              </w:rPr>
              <w:t>A01 Poľnohospo</w:t>
            </w:r>
            <w:r w:rsidRPr="00D902C5">
              <w:rPr>
                <w:rStyle w:val="WhiteTextColor"/>
                <w:rFonts w:asciiTheme="minorHAnsi" w:hAnsiTheme="minorHAnsi"/>
                <w:b/>
                <w:noProof/>
                <w:color w:val="000000" w:themeColor="text1"/>
                <w:sz w:val="24"/>
                <w:szCs w:val="24"/>
                <w:lang w:val="sk-SK"/>
              </w:rPr>
              <w:softHyphen/>
              <w:t>dárstvo</w:t>
            </w:r>
          </w:p>
        </w:tc>
        <w:sdt>
          <w:sdtPr>
            <w:rPr>
              <w:rFonts w:ascii="Calibri" w:hAnsi="Calibri"/>
              <w:sz w:val="18"/>
              <w:szCs w:val="18"/>
              <w:lang w:val="sk-SK"/>
            </w:rPr>
            <w:id w:val="-1108963182"/>
            <w:placeholder>
              <w:docPart w:val="9603ED9639624A008BD1C31D97C914DF"/>
            </w:placeholder>
            <w:showingPlcHdr/>
            <w:dropDownList>
              <w:listItem w:value="Vyberte položku."/>
              <w:listItem w:displayText="áno" w:value="áno"/>
              <w:listItem w:displayText="nie" w:value="nie"/>
            </w:dropDownList>
          </w:sdtPr>
          <w:sdtEndPr/>
          <w:sdtContent>
            <w:tc>
              <w:tcPr>
                <w:tcW w:w="401" w:type="pct"/>
                <w:tcBorders>
                  <w:bottom w:val="single" w:sz="4" w:space="0" w:color="auto"/>
                </w:tcBorders>
                <w:vAlign w:val="center"/>
              </w:tcPr>
              <w:p w:rsidR="0073041F" w:rsidRDefault="0073041F" w:rsidP="009A135A">
                <w:pPr>
                  <w:jc w:val="center"/>
                  <w:rPr>
                    <w:rFonts w:ascii="Calibri" w:hAnsi="Calibri"/>
                    <w:b/>
                    <w:sz w:val="22"/>
                    <w:lang w:val="sk-SK"/>
                  </w:rPr>
                </w:pPr>
                <w:r w:rsidRPr="00900F7F">
                  <w:rPr>
                    <w:rStyle w:val="Textzstupnhosymbolu"/>
                  </w:rPr>
                  <w:t>Vyberte položku.</w:t>
                </w:r>
              </w:p>
            </w:tc>
          </w:sdtContent>
        </w:sdt>
        <w:sdt>
          <w:sdtPr>
            <w:rPr>
              <w:rFonts w:ascii="Calibri" w:hAnsi="Calibri"/>
              <w:sz w:val="18"/>
              <w:szCs w:val="18"/>
              <w:lang w:val="sk-SK"/>
            </w:rPr>
            <w:id w:val="650179042"/>
            <w:placeholder>
              <w:docPart w:val="34D0CCB1B83D44D38B90B220A410C514"/>
            </w:placeholder>
            <w:showingPlcHdr/>
            <w:dropDownList>
              <w:listItem w:value="Vyberte položku."/>
              <w:listItem w:displayText="C10 Výroba potravín " w:value="C10 Výroba potravín "/>
              <w:listItem w:displayText="C11 Výroba nápojov " w:value="C11 Výroba nápojov "/>
              <w:listItem w:displayText="C19 Výroba koksu a rafinovaných ropných produktov" w:value="C19 Výroba koksu a rafinovaných ropných produktov"/>
              <w:listItem w:displayText="C20 Výroba chemikálií a chemických produktov" w:value="C20 Výroba chemikálií a chemických produktov"/>
              <w:listItem w:displayText="C22 Výroba výrobkov z gumy a plastu" w:value="C22 Výroba výrobkov z gumy a plastu"/>
              <w:listItem w:displayText="C25 Výroba kovových konštrukcií okrem strojov a zariadení" w:value="C25 Výroba kovových konštrukcií okrem strojov a zariadení"/>
              <w:listItem w:displayText="C28 Výroba strojov a zariadení i. n. " w:value="C28 Výroba strojov a zariadení i. n. "/>
              <w:listItem w:displayText="D35 Dodávka elek., plynu, pary a stud. vzduchu " w:value="D35 Dodávka elek., plynu, pary a stud. vzduchu "/>
              <w:listItem w:displayText="M74 Ostatné odborné, vedecké a technické činnosti " w:value="M74 Ostatné odborné, vedecké a technické činnosti "/>
              <w:listItem w:displayText="M75 Veterinárne činnosti " w:value="M75 Veterinárne činnosti "/>
            </w:dropDownList>
          </w:sdtPr>
          <w:sdtEndPr/>
          <w:sdtContent>
            <w:tc>
              <w:tcPr>
                <w:tcW w:w="1190" w:type="pct"/>
                <w:tcBorders>
                  <w:bottom w:val="single" w:sz="4" w:space="0" w:color="auto"/>
                </w:tcBorders>
                <w:vAlign w:val="center"/>
              </w:tcPr>
              <w:p w:rsidR="0073041F" w:rsidRPr="00AA6A26" w:rsidRDefault="0073041F" w:rsidP="009A135A">
                <w:pPr>
                  <w:jc w:val="center"/>
                  <w:rPr>
                    <w:rFonts w:ascii="Calibri" w:hAnsi="Calibri"/>
                    <w:b/>
                    <w:sz w:val="22"/>
                    <w:lang w:val="sk-SK"/>
                  </w:rPr>
                </w:pPr>
                <w:r w:rsidRPr="00900F7F">
                  <w:rPr>
                    <w:rStyle w:val="Textzstupnhosymbolu"/>
                  </w:rPr>
                  <w:t>Vyberte položku.</w:t>
                </w:r>
              </w:p>
            </w:tc>
          </w:sdtContent>
        </w:sdt>
        <w:tc>
          <w:tcPr>
            <w:tcW w:w="2369" w:type="pct"/>
            <w:tcBorders>
              <w:bottom w:val="single" w:sz="4" w:space="0" w:color="auto"/>
            </w:tcBorders>
          </w:tcPr>
          <w:p w:rsidR="0073041F" w:rsidRPr="00930E5B" w:rsidRDefault="0073041F" w:rsidP="009A135A">
            <w:pPr>
              <w:rPr>
                <w:rFonts w:ascii="Calibri" w:hAnsi="Calibri"/>
                <w:b/>
                <w:sz w:val="22"/>
                <w:lang w:val="sk-SK"/>
              </w:rPr>
            </w:pPr>
          </w:p>
        </w:tc>
      </w:tr>
      <w:tr w:rsidR="0073041F" w:rsidRPr="00930E5B" w:rsidTr="00D902C5">
        <w:tc>
          <w:tcPr>
            <w:tcW w:w="1040" w:type="pct"/>
            <w:tcBorders>
              <w:bottom w:val="single" w:sz="4" w:space="0" w:color="auto"/>
            </w:tcBorders>
          </w:tcPr>
          <w:p w:rsidR="0073041F" w:rsidRPr="00D902C5" w:rsidRDefault="0073041F" w:rsidP="009A135A">
            <w:pPr>
              <w:jc w:val="left"/>
              <w:rPr>
                <w:rStyle w:val="WhiteTextColor"/>
                <w:rFonts w:asciiTheme="minorHAnsi" w:hAnsiTheme="minorHAnsi"/>
                <w:b/>
                <w:noProof/>
                <w:color w:val="000000" w:themeColor="text1"/>
                <w:sz w:val="24"/>
                <w:szCs w:val="24"/>
                <w:lang w:val="sk-SK"/>
              </w:rPr>
            </w:pPr>
            <w:r w:rsidRPr="00D902C5">
              <w:rPr>
                <w:rStyle w:val="WhiteTextColor"/>
                <w:rFonts w:asciiTheme="minorHAnsi" w:hAnsiTheme="minorHAnsi"/>
                <w:b/>
                <w:noProof/>
                <w:color w:val="000000" w:themeColor="text1"/>
                <w:sz w:val="24"/>
                <w:szCs w:val="24"/>
                <w:lang w:val="sk-SK"/>
              </w:rPr>
              <w:t xml:space="preserve">A02 Lesníctvo a ťažba dreva </w:t>
            </w:r>
          </w:p>
        </w:tc>
        <w:sdt>
          <w:sdtPr>
            <w:rPr>
              <w:rFonts w:ascii="Calibri" w:hAnsi="Calibri"/>
              <w:sz w:val="18"/>
              <w:szCs w:val="18"/>
              <w:lang w:val="sk-SK"/>
            </w:rPr>
            <w:id w:val="-90620620"/>
            <w:placeholder>
              <w:docPart w:val="BFD87D8D10324C668E2E611DE538E36B"/>
            </w:placeholder>
            <w:showingPlcHdr/>
            <w:dropDownList>
              <w:listItem w:value="Vyberte položku."/>
              <w:listItem w:displayText="áno" w:value="áno"/>
              <w:listItem w:displayText="nie" w:value="nie"/>
            </w:dropDownList>
          </w:sdtPr>
          <w:sdtEndPr/>
          <w:sdtContent>
            <w:tc>
              <w:tcPr>
                <w:tcW w:w="401" w:type="pct"/>
                <w:tcBorders>
                  <w:bottom w:val="single" w:sz="4" w:space="0" w:color="auto"/>
                </w:tcBorders>
                <w:vAlign w:val="center"/>
              </w:tcPr>
              <w:p w:rsidR="0073041F" w:rsidRDefault="0073041F" w:rsidP="009A135A">
                <w:pPr>
                  <w:jc w:val="center"/>
                  <w:rPr>
                    <w:rFonts w:ascii="Calibri" w:hAnsi="Calibri"/>
                    <w:sz w:val="18"/>
                    <w:szCs w:val="18"/>
                    <w:lang w:val="sk-SK"/>
                  </w:rPr>
                </w:pPr>
                <w:r w:rsidRPr="00900F7F">
                  <w:rPr>
                    <w:rStyle w:val="Textzstupnhosymbolu"/>
                  </w:rPr>
                  <w:t>Vyberte položku.</w:t>
                </w:r>
              </w:p>
            </w:tc>
          </w:sdtContent>
        </w:sdt>
        <w:sdt>
          <w:sdtPr>
            <w:rPr>
              <w:rFonts w:ascii="Calibri" w:hAnsi="Calibri"/>
              <w:sz w:val="18"/>
              <w:szCs w:val="18"/>
              <w:lang w:val="sk-SK"/>
            </w:rPr>
            <w:id w:val="-1228984287"/>
            <w:placeholder>
              <w:docPart w:val="0F65EB349CAC43A2996CB1EAC61DDF7E"/>
            </w:placeholder>
            <w:showingPlcHdr/>
            <w:dropDownList>
              <w:listItem w:value="Vyberte položku."/>
              <w:listItem w:displayText="C16 Spracovanie dreva a výroba výrobkov z dreva a korku okrem nábytku; výroba predmetov zo slamy a prúteného materiálu" w:value="C16 Spracovanie dreva a výroba výrobkov z dreva a korku okrem nábytku; výroba predmetov zo slamy a prúteného materiálu"/>
              <w:listItem w:displayText="C17 Výroba papiera a papierových výrobkov" w:value="C17 Výroba papiera a papierových výrobkov"/>
              <w:listItem w:displayText="D35 Dodávka elek., plynu, pary a stud. vzduchu " w:value="D35 Dodávka elek., plynu, pary a stud. vzduchu "/>
            </w:dropDownList>
          </w:sdtPr>
          <w:sdtEndPr/>
          <w:sdtContent>
            <w:tc>
              <w:tcPr>
                <w:tcW w:w="1190" w:type="pct"/>
                <w:tcBorders>
                  <w:bottom w:val="single" w:sz="4" w:space="0" w:color="auto"/>
                </w:tcBorders>
                <w:vAlign w:val="center"/>
              </w:tcPr>
              <w:p w:rsidR="0073041F" w:rsidRDefault="0073041F" w:rsidP="009A135A">
                <w:pPr>
                  <w:jc w:val="center"/>
                  <w:rPr>
                    <w:rFonts w:ascii="Calibri" w:hAnsi="Calibri"/>
                    <w:sz w:val="18"/>
                    <w:szCs w:val="18"/>
                    <w:lang w:val="sk-SK"/>
                  </w:rPr>
                </w:pPr>
                <w:r w:rsidRPr="00900F7F">
                  <w:rPr>
                    <w:rStyle w:val="Textzstupnhosymbolu"/>
                  </w:rPr>
                  <w:t>Vyberte položku.</w:t>
                </w:r>
              </w:p>
            </w:tc>
          </w:sdtContent>
        </w:sdt>
        <w:tc>
          <w:tcPr>
            <w:tcW w:w="2369" w:type="pct"/>
            <w:tcBorders>
              <w:bottom w:val="single" w:sz="4" w:space="0" w:color="auto"/>
            </w:tcBorders>
          </w:tcPr>
          <w:p w:rsidR="0073041F" w:rsidRPr="00930E5B" w:rsidRDefault="0073041F" w:rsidP="009A135A">
            <w:pPr>
              <w:rPr>
                <w:rFonts w:ascii="Calibri" w:hAnsi="Calibri"/>
                <w:b/>
                <w:sz w:val="22"/>
                <w:lang w:val="sk-SK"/>
              </w:rPr>
            </w:pPr>
          </w:p>
        </w:tc>
      </w:tr>
    </w:tbl>
    <w:p w:rsidR="00C66733" w:rsidRPr="00170EFE" w:rsidRDefault="005134A0" w:rsidP="00170EFE">
      <w:pPr>
        <w:spacing w:before="120" w:after="120" w:line="240" w:lineRule="auto"/>
        <w:rPr>
          <w:rFonts w:ascii="Calibri" w:hAnsi="Calibri"/>
          <w:noProof/>
          <w:sz w:val="22"/>
        </w:rPr>
      </w:pPr>
      <w:r w:rsidRPr="00170EFE">
        <w:rPr>
          <w:rFonts w:ascii="Calibri" w:hAnsi="Calibri"/>
          <w:b/>
          <w:noProof/>
          <w:sz w:val="22"/>
        </w:rPr>
        <w:t>UPOZORNENIE:</w:t>
      </w:r>
      <w:r>
        <w:rPr>
          <w:rFonts w:ascii="Calibri" w:hAnsi="Calibri"/>
          <w:noProof/>
          <w:sz w:val="22"/>
        </w:rPr>
        <w:t xml:space="preserve"> </w:t>
      </w:r>
      <w:r w:rsidRPr="00170EFE">
        <w:rPr>
          <w:rFonts w:ascii="Calibri" w:hAnsi="Calibri"/>
          <w:noProof/>
          <w:sz w:val="22"/>
        </w:rPr>
        <w:t>Pri identif</w:t>
      </w:r>
      <w:r>
        <w:rPr>
          <w:rFonts w:ascii="Calibri" w:hAnsi="Calibri"/>
          <w:noProof/>
          <w:sz w:val="22"/>
        </w:rPr>
        <w:t>i</w:t>
      </w:r>
      <w:r w:rsidRPr="00170EFE">
        <w:rPr>
          <w:rFonts w:ascii="Calibri" w:hAnsi="Calibri"/>
          <w:noProof/>
          <w:sz w:val="22"/>
        </w:rPr>
        <w:t>kácii</w:t>
      </w:r>
      <w:r>
        <w:rPr>
          <w:rFonts w:ascii="Calibri" w:hAnsi="Calibri"/>
          <w:noProof/>
          <w:sz w:val="22"/>
        </w:rPr>
        <w:t xml:space="preserve"> odvetví S</w:t>
      </w:r>
      <w:r w:rsidR="00E046A4">
        <w:rPr>
          <w:rFonts w:ascii="Calibri" w:hAnsi="Calibri"/>
          <w:noProof/>
          <w:sz w:val="22"/>
        </w:rPr>
        <w:t>K</w:t>
      </w:r>
      <w:r>
        <w:rPr>
          <w:rFonts w:ascii="Calibri" w:hAnsi="Calibri"/>
          <w:noProof/>
          <w:sz w:val="22"/>
        </w:rPr>
        <w:t xml:space="preserve"> NACE</w:t>
      </w:r>
      <w:r w:rsidR="00585932">
        <w:rPr>
          <w:rFonts w:ascii="Calibri" w:hAnsi="Calibri"/>
          <w:noProof/>
          <w:sz w:val="22"/>
        </w:rPr>
        <w:t xml:space="preserve"> v rámci p</w:t>
      </w:r>
      <w:r w:rsidR="00585932" w:rsidRPr="00170EFE">
        <w:rPr>
          <w:rFonts w:ascii="Calibri" w:hAnsi="Calibri"/>
          <w:noProof/>
          <w:sz w:val="22"/>
        </w:rPr>
        <w:t>odmienky pôsobenia podniku žiadateľa</w:t>
      </w:r>
      <w:r w:rsidR="00585932">
        <w:rPr>
          <w:rFonts w:ascii="Calibri" w:hAnsi="Calibri"/>
          <w:noProof/>
          <w:sz w:val="22"/>
        </w:rPr>
        <w:t xml:space="preserve"> v jednom z hlavných odvetví SK NACE alebo v odvetví SK NACE </w:t>
      </w:r>
      <w:r w:rsidR="00585932" w:rsidRPr="008D5D82">
        <w:rPr>
          <w:rFonts w:ascii="Calibri" w:hAnsi="Calibri"/>
          <w:noProof/>
          <w:sz w:val="22"/>
        </w:rPr>
        <w:t>reprezentujúc</w:t>
      </w:r>
      <w:r w:rsidR="00585932">
        <w:rPr>
          <w:rFonts w:ascii="Calibri" w:hAnsi="Calibri"/>
          <w:noProof/>
          <w:sz w:val="22"/>
        </w:rPr>
        <w:t>om</w:t>
      </w:r>
      <w:r w:rsidR="00585932" w:rsidRPr="008D5D82">
        <w:rPr>
          <w:rFonts w:ascii="Calibri" w:hAnsi="Calibri"/>
          <w:noProof/>
          <w:sz w:val="22"/>
        </w:rPr>
        <w:t xml:space="preserve"> </w:t>
      </w:r>
      <w:r w:rsidR="00585932" w:rsidRPr="00170EFE">
        <w:rPr>
          <w:rFonts w:ascii="Calibri" w:hAnsi="Calibri"/>
          <w:noProof/>
          <w:sz w:val="22"/>
        </w:rPr>
        <w:t>funkčné väzby existujúce v rámci príslušného hlavného odvetvia SK NACE</w:t>
      </w:r>
      <w:r w:rsidR="00585932">
        <w:rPr>
          <w:rFonts w:ascii="Calibri" w:hAnsi="Calibri"/>
          <w:noProof/>
          <w:sz w:val="22"/>
        </w:rPr>
        <w:t xml:space="preserve"> </w:t>
      </w:r>
      <w:r>
        <w:rPr>
          <w:rFonts w:ascii="Calibri" w:hAnsi="Calibri"/>
          <w:noProof/>
          <w:sz w:val="22"/>
        </w:rPr>
        <w:t>upozorňujeme na podmienku poskytnutia príspevku</w:t>
      </w:r>
      <w:r w:rsidR="00C337E7">
        <w:rPr>
          <w:rFonts w:ascii="Calibri" w:hAnsi="Calibri"/>
          <w:noProof/>
          <w:sz w:val="22"/>
        </w:rPr>
        <w:br/>
      </w:r>
      <w:r>
        <w:rPr>
          <w:rFonts w:ascii="Calibri" w:hAnsi="Calibri"/>
          <w:noProof/>
          <w:sz w:val="22"/>
        </w:rPr>
        <w:t xml:space="preserve">č. </w:t>
      </w:r>
      <w:r w:rsidR="00846B78">
        <w:rPr>
          <w:rFonts w:ascii="Calibri" w:hAnsi="Calibri"/>
          <w:noProof/>
          <w:sz w:val="22"/>
        </w:rPr>
        <w:t>29</w:t>
      </w:r>
      <w:r>
        <w:rPr>
          <w:rFonts w:ascii="Calibri" w:hAnsi="Calibri"/>
          <w:noProof/>
          <w:sz w:val="22"/>
        </w:rPr>
        <w:t xml:space="preserve"> - </w:t>
      </w:r>
      <w:r w:rsidRPr="00170EFE">
        <w:rPr>
          <w:rFonts w:ascii="Calibri" w:hAnsi="Calibri"/>
          <w:i/>
          <w:noProof/>
          <w:sz w:val="22"/>
        </w:rPr>
        <w:t>Podmienka, že pomoc sa v rámci projektu, resp. jeho časti neposkytuje v odvetviach/činnostiach, na ktoré sa pomoc v zmysle relevantnej právnej úpravy neuplatňuje</w:t>
      </w:r>
      <w:r w:rsidR="00E046A4">
        <w:rPr>
          <w:rFonts w:ascii="Calibri" w:hAnsi="Calibri"/>
          <w:noProof/>
          <w:sz w:val="22"/>
        </w:rPr>
        <w:t>.</w:t>
      </w:r>
      <w:r w:rsidRPr="00170EFE">
        <w:rPr>
          <w:rFonts w:ascii="Calibri" w:hAnsi="Calibri"/>
          <w:noProof/>
          <w:sz w:val="22"/>
        </w:rPr>
        <w:t xml:space="preserve"> </w:t>
      </w:r>
    </w:p>
    <w:p w:rsidR="00F22670" w:rsidRDefault="00F22670" w:rsidP="0063080C">
      <w:pPr>
        <w:spacing w:before="120" w:after="120" w:line="240" w:lineRule="auto"/>
        <w:jc w:val="center"/>
        <w:rPr>
          <w:rFonts w:ascii="Calibri" w:hAnsi="Calibri"/>
          <w:b/>
          <w:sz w:val="28"/>
          <w:szCs w:val="28"/>
          <w:lang w:val="sk-SK"/>
        </w:rPr>
        <w:sectPr w:rsidR="00F22670" w:rsidSect="006223D0">
          <w:pgSz w:w="16838" w:h="11906" w:orient="landscape"/>
          <w:pgMar w:top="1417" w:right="1417" w:bottom="1417" w:left="1417" w:header="708" w:footer="708" w:gutter="0"/>
          <w:cols w:space="708"/>
          <w:docGrid w:linePitch="360"/>
        </w:sectPr>
      </w:pPr>
    </w:p>
    <w:p w:rsidR="00AE0143" w:rsidRPr="00930E5B" w:rsidRDefault="00AE0143" w:rsidP="0063080C">
      <w:pPr>
        <w:spacing w:before="120" w:after="120" w:line="240" w:lineRule="auto"/>
        <w:rPr>
          <w:rFonts w:ascii="Calibri" w:hAnsi="Calibri"/>
          <w:sz w:val="22"/>
          <w:lang w:val="sk-SK"/>
        </w:rPr>
      </w:pPr>
    </w:p>
    <w:tbl>
      <w:tblPr>
        <w:tblStyle w:val="Mriekatabuky"/>
        <w:tblW w:w="0" w:type="auto"/>
        <w:tblInd w:w="108" w:type="dxa"/>
        <w:tblLook w:val="04A0" w:firstRow="1" w:lastRow="0" w:firstColumn="1" w:lastColumn="0" w:noHBand="0" w:noVBand="1"/>
      </w:tblPr>
      <w:tblGrid>
        <w:gridCol w:w="9923"/>
      </w:tblGrid>
      <w:tr w:rsidR="00890B39" w:rsidRPr="00930E5B" w:rsidTr="00170EFE">
        <w:tc>
          <w:tcPr>
            <w:tcW w:w="9923" w:type="dxa"/>
            <w:shd w:val="clear" w:color="auto" w:fill="C6D9F1" w:themeFill="text2" w:themeFillTint="33"/>
            <w:vAlign w:val="center"/>
          </w:tcPr>
          <w:p w:rsidR="00890B39" w:rsidRPr="00930E5B" w:rsidRDefault="00722A2C">
            <w:pPr>
              <w:spacing w:before="120" w:after="120"/>
              <w:jc w:val="center"/>
              <w:rPr>
                <w:rFonts w:ascii="Calibri" w:hAnsi="Calibri"/>
                <w:b/>
                <w:sz w:val="24"/>
                <w:szCs w:val="24"/>
                <w:lang w:val="sk-SK"/>
              </w:rPr>
            </w:pPr>
            <w:r>
              <w:rPr>
                <w:rFonts w:ascii="Calibri" w:hAnsi="Calibri"/>
                <w:b/>
                <w:sz w:val="24"/>
                <w:szCs w:val="24"/>
                <w:lang w:val="sk-SK"/>
              </w:rPr>
              <w:t>2</w:t>
            </w:r>
            <w:r w:rsidR="00890B39" w:rsidRPr="00930E5B">
              <w:rPr>
                <w:rFonts w:ascii="Calibri" w:hAnsi="Calibri"/>
                <w:b/>
                <w:sz w:val="24"/>
                <w:szCs w:val="24"/>
                <w:lang w:val="sk-SK"/>
              </w:rPr>
              <w:t xml:space="preserve">. </w:t>
            </w:r>
            <w:r w:rsidR="00111A20" w:rsidRPr="00930E5B">
              <w:rPr>
                <w:rFonts w:ascii="Calibri" w:hAnsi="Calibri"/>
                <w:b/>
                <w:sz w:val="24"/>
                <w:szCs w:val="24"/>
                <w:lang w:val="sk-SK"/>
              </w:rPr>
              <w:t>Prehľad regionálnej investičnej pomoci poskytnutej žiadateľovi na úrovni skupiny</w:t>
            </w:r>
          </w:p>
        </w:tc>
      </w:tr>
    </w:tbl>
    <w:p w:rsidR="00111A20" w:rsidRPr="00930E5B" w:rsidRDefault="00111A20" w:rsidP="0063080C">
      <w:pPr>
        <w:spacing w:before="120" w:after="120" w:line="240" w:lineRule="auto"/>
        <w:rPr>
          <w:rFonts w:ascii="Calibri" w:hAnsi="Calibri"/>
          <w:sz w:val="22"/>
          <w:lang w:val="sk-SK"/>
        </w:rPr>
      </w:pPr>
      <w:r w:rsidRPr="00930E5B">
        <w:rPr>
          <w:rFonts w:ascii="Calibri" w:hAnsi="Calibri"/>
          <w:sz w:val="22"/>
          <w:lang w:val="sk-SK"/>
        </w:rPr>
        <w:t>Žiadateľ uvedie zoznam všetkých projektov, na ktoré získal podporu (na úrovni skupiny</w:t>
      </w:r>
      <w:r w:rsidRPr="00930E5B">
        <w:rPr>
          <w:rStyle w:val="Odkaznapoznmkupodiarou"/>
          <w:rFonts w:ascii="Calibri" w:hAnsi="Calibri"/>
          <w:sz w:val="22"/>
          <w:lang w:val="sk-SK"/>
        </w:rPr>
        <w:footnoteReference w:id="8"/>
      </w:r>
      <w:r w:rsidRPr="00930E5B">
        <w:rPr>
          <w:rFonts w:ascii="Calibri" w:hAnsi="Calibri"/>
          <w:sz w:val="22"/>
          <w:lang w:val="sk-SK"/>
        </w:rPr>
        <w:t xml:space="preserve">) vo forme </w:t>
      </w:r>
      <w:r w:rsidRPr="00930E5B">
        <w:rPr>
          <w:rFonts w:ascii="Calibri" w:hAnsi="Calibri"/>
          <w:sz w:val="22"/>
          <w:u w:val="single"/>
          <w:lang w:val="sk-SK"/>
        </w:rPr>
        <w:t>regionálnej investičnej pomoci</w:t>
      </w:r>
      <w:r w:rsidRPr="00170EFE">
        <w:rPr>
          <w:rStyle w:val="Odkaznapoznmkupodiarou"/>
          <w:rFonts w:ascii="Calibri" w:hAnsi="Calibri"/>
          <w:sz w:val="22"/>
          <w:lang w:val="sk-SK"/>
        </w:rPr>
        <w:footnoteReference w:id="9"/>
      </w:r>
      <w:r w:rsidRPr="004735DF">
        <w:rPr>
          <w:rFonts w:ascii="Calibri" w:hAnsi="Calibri"/>
          <w:sz w:val="22"/>
          <w:lang w:val="sk-SK"/>
        </w:rPr>
        <w:t xml:space="preserve"> </w:t>
      </w:r>
      <w:r w:rsidRPr="00930E5B">
        <w:rPr>
          <w:rFonts w:ascii="Calibri" w:hAnsi="Calibri"/>
          <w:sz w:val="22"/>
          <w:lang w:val="sk-SK"/>
        </w:rPr>
        <w:t xml:space="preserve">v tom istom regióne úrovne 3 Nomenklatúry územných jednotiek na štatistické účely </w:t>
      </w:r>
      <w:r w:rsidRPr="00930E5B">
        <w:rPr>
          <w:rFonts w:ascii="Calibri" w:hAnsi="Calibri"/>
          <w:b/>
          <w:sz w:val="22"/>
          <w:lang w:val="sk-SK"/>
        </w:rPr>
        <w:t xml:space="preserve">v období troch rokov </w:t>
      </w:r>
      <w:r w:rsidR="009C02FB">
        <w:rPr>
          <w:rFonts w:ascii="Calibri" w:hAnsi="Calibri"/>
          <w:b/>
          <w:sz w:val="22"/>
          <w:lang w:val="sk-SK"/>
        </w:rPr>
        <w:t>pred</w:t>
      </w:r>
      <w:r w:rsidR="009C02FB" w:rsidRPr="00930E5B">
        <w:rPr>
          <w:rFonts w:ascii="Calibri" w:hAnsi="Calibri"/>
          <w:b/>
          <w:sz w:val="22"/>
          <w:lang w:val="sk-SK"/>
        </w:rPr>
        <w:t xml:space="preserve"> </w:t>
      </w:r>
      <w:r w:rsidRPr="00930E5B">
        <w:rPr>
          <w:rFonts w:ascii="Calibri" w:hAnsi="Calibri"/>
          <w:b/>
          <w:sz w:val="22"/>
          <w:lang w:val="sk-SK"/>
        </w:rPr>
        <w:t>predpokladan</w:t>
      </w:r>
      <w:r w:rsidR="009C02FB">
        <w:rPr>
          <w:rFonts w:ascii="Calibri" w:hAnsi="Calibri"/>
          <w:b/>
          <w:sz w:val="22"/>
          <w:lang w:val="sk-SK"/>
        </w:rPr>
        <w:t>ým</w:t>
      </w:r>
      <w:r w:rsidRPr="00930E5B">
        <w:rPr>
          <w:rFonts w:ascii="Calibri" w:hAnsi="Calibri"/>
          <w:b/>
          <w:sz w:val="22"/>
          <w:lang w:val="sk-SK"/>
        </w:rPr>
        <w:t xml:space="preserve"> začat</w:t>
      </w:r>
      <w:r w:rsidR="009C02FB">
        <w:rPr>
          <w:rFonts w:ascii="Calibri" w:hAnsi="Calibri"/>
          <w:b/>
          <w:sz w:val="22"/>
          <w:lang w:val="sk-SK"/>
        </w:rPr>
        <w:t>ím</w:t>
      </w:r>
      <w:r w:rsidRPr="00930E5B">
        <w:rPr>
          <w:rFonts w:ascii="Calibri" w:hAnsi="Calibri"/>
          <w:b/>
          <w:sz w:val="22"/>
          <w:lang w:val="sk-SK"/>
        </w:rPr>
        <w:t xml:space="preserve"> prác na projekte</w:t>
      </w:r>
      <w:r w:rsidRPr="00930E5B">
        <w:rPr>
          <w:rFonts w:ascii="Calibri" w:hAnsi="Calibri"/>
          <w:sz w:val="22"/>
          <w:lang w:val="sk-SK"/>
        </w:rPr>
        <w:t>, ktorý je predmetom predkladanej ŽoNFP.</w:t>
      </w:r>
    </w:p>
    <w:tbl>
      <w:tblPr>
        <w:tblStyle w:val="Mriekatabuky"/>
        <w:tblW w:w="4889" w:type="pct"/>
        <w:tblInd w:w="108" w:type="dxa"/>
        <w:tblLook w:val="04A0" w:firstRow="1" w:lastRow="0" w:firstColumn="1" w:lastColumn="0" w:noHBand="0" w:noVBand="1"/>
      </w:tblPr>
      <w:tblGrid>
        <w:gridCol w:w="2426"/>
        <w:gridCol w:w="2536"/>
        <w:gridCol w:w="2536"/>
        <w:gridCol w:w="2415"/>
      </w:tblGrid>
      <w:tr w:rsidR="00BB5D3A" w:rsidRPr="00930E5B" w:rsidTr="00170EFE">
        <w:tc>
          <w:tcPr>
            <w:tcW w:w="1224" w:type="pct"/>
            <w:shd w:val="clear" w:color="auto" w:fill="4F81BD" w:themeFill="accent1"/>
            <w:vAlign w:val="center"/>
          </w:tcPr>
          <w:p w:rsidR="00E31E23" w:rsidRPr="00930E5B" w:rsidRDefault="00E31E23" w:rsidP="009A135A">
            <w:pPr>
              <w:jc w:val="center"/>
              <w:rPr>
                <w:rFonts w:ascii="Calibri" w:hAnsi="Calibri"/>
                <w:b/>
                <w:sz w:val="22"/>
                <w:lang w:val="sk-SK"/>
              </w:rPr>
            </w:pPr>
            <w:r w:rsidRPr="00930E5B">
              <w:rPr>
                <w:rFonts w:ascii="Calibri" w:hAnsi="Calibri"/>
                <w:b/>
                <w:sz w:val="22"/>
                <w:lang w:val="sk-SK"/>
              </w:rPr>
              <w:t>Názov žiadateľa</w:t>
            </w:r>
          </w:p>
        </w:tc>
        <w:tc>
          <w:tcPr>
            <w:tcW w:w="1279" w:type="pct"/>
            <w:shd w:val="clear" w:color="auto" w:fill="4F81BD" w:themeFill="accent1"/>
            <w:vAlign w:val="center"/>
          </w:tcPr>
          <w:p w:rsidR="00E31E23" w:rsidRPr="00930E5B" w:rsidRDefault="00111A20" w:rsidP="009A135A">
            <w:pPr>
              <w:jc w:val="center"/>
              <w:rPr>
                <w:rFonts w:ascii="Calibri" w:hAnsi="Calibri"/>
                <w:b/>
                <w:sz w:val="22"/>
                <w:lang w:val="sk-SK"/>
              </w:rPr>
            </w:pPr>
            <w:r w:rsidRPr="00930E5B">
              <w:rPr>
                <w:rFonts w:ascii="Calibri" w:hAnsi="Calibri"/>
                <w:b/>
                <w:sz w:val="22"/>
                <w:lang w:val="sk-SK"/>
              </w:rPr>
              <w:t>Dátum začatia prác na investícii</w:t>
            </w:r>
          </w:p>
        </w:tc>
        <w:tc>
          <w:tcPr>
            <w:tcW w:w="1279" w:type="pct"/>
            <w:shd w:val="clear" w:color="auto" w:fill="4F81BD" w:themeFill="accent1"/>
            <w:vAlign w:val="center"/>
          </w:tcPr>
          <w:p w:rsidR="00E31E23" w:rsidRPr="00930E5B" w:rsidRDefault="00111A20" w:rsidP="009A135A">
            <w:pPr>
              <w:jc w:val="center"/>
              <w:rPr>
                <w:rFonts w:ascii="Calibri" w:hAnsi="Calibri"/>
                <w:b/>
                <w:sz w:val="22"/>
                <w:lang w:val="sk-SK"/>
              </w:rPr>
            </w:pPr>
            <w:r w:rsidRPr="00930E5B">
              <w:rPr>
                <w:rFonts w:ascii="Calibri" w:hAnsi="Calibri"/>
                <w:b/>
                <w:sz w:val="22"/>
                <w:lang w:val="sk-SK"/>
              </w:rPr>
              <w:t>Suma oprávnených výdavkov</w:t>
            </w:r>
          </w:p>
        </w:tc>
        <w:tc>
          <w:tcPr>
            <w:tcW w:w="1218" w:type="pct"/>
            <w:shd w:val="clear" w:color="auto" w:fill="4F81BD" w:themeFill="accent1"/>
            <w:vAlign w:val="center"/>
          </w:tcPr>
          <w:p w:rsidR="00E31E23" w:rsidRPr="00930E5B" w:rsidRDefault="00111A20" w:rsidP="009A135A">
            <w:pPr>
              <w:jc w:val="center"/>
              <w:rPr>
                <w:rFonts w:ascii="Calibri" w:hAnsi="Calibri"/>
                <w:b/>
                <w:sz w:val="22"/>
                <w:lang w:val="sk-SK"/>
              </w:rPr>
            </w:pPr>
            <w:r w:rsidRPr="00930E5B">
              <w:rPr>
                <w:rFonts w:ascii="Calibri" w:hAnsi="Calibri"/>
                <w:b/>
                <w:sz w:val="22"/>
                <w:lang w:val="sk-SK"/>
              </w:rPr>
              <w:t>Región NUTS 3</w:t>
            </w:r>
          </w:p>
        </w:tc>
      </w:tr>
      <w:tr w:rsidR="00BB5D3A" w:rsidRPr="00930E5B" w:rsidTr="00170EFE">
        <w:tc>
          <w:tcPr>
            <w:tcW w:w="1224" w:type="pct"/>
          </w:tcPr>
          <w:p w:rsidR="00E31E23" w:rsidRPr="00930E5B" w:rsidRDefault="00E31E23" w:rsidP="009A135A">
            <w:pPr>
              <w:rPr>
                <w:rFonts w:ascii="Calibri" w:hAnsi="Calibri"/>
                <w:lang w:val="sk-SK"/>
              </w:rPr>
            </w:pPr>
          </w:p>
        </w:tc>
        <w:tc>
          <w:tcPr>
            <w:tcW w:w="1279" w:type="pct"/>
          </w:tcPr>
          <w:p w:rsidR="00E31E23" w:rsidRPr="00930E5B" w:rsidRDefault="00E31E23" w:rsidP="009A135A">
            <w:pPr>
              <w:rPr>
                <w:rFonts w:ascii="Calibri" w:hAnsi="Calibri"/>
                <w:lang w:val="sk-SK"/>
              </w:rPr>
            </w:pPr>
          </w:p>
        </w:tc>
        <w:tc>
          <w:tcPr>
            <w:tcW w:w="1279" w:type="pct"/>
          </w:tcPr>
          <w:p w:rsidR="00E31E23" w:rsidRPr="00930E5B" w:rsidRDefault="00E31E23" w:rsidP="009A135A">
            <w:pPr>
              <w:rPr>
                <w:rFonts w:ascii="Calibri" w:hAnsi="Calibri"/>
                <w:lang w:val="sk-SK"/>
              </w:rPr>
            </w:pPr>
          </w:p>
        </w:tc>
        <w:tc>
          <w:tcPr>
            <w:tcW w:w="1218" w:type="pct"/>
          </w:tcPr>
          <w:p w:rsidR="00E31E23" w:rsidRPr="00930E5B" w:rsidRDefault="00E31E23" w:rsidP="009A135A">
            <w:pPr>
              <w:rPr>
                <w:rFonts w:ascii="Calibri" w:hAnsi="Calibri"/>
                <w:lang w:val="sk-SK"/>
              </w:rPr>
            </w:pPr>
          </w:p>
        </w:tc>
      </w:tr>
      <w:tr w:rsidR="00BB5D3A" w:rsidRPr="00930E5B" w:rsidTr="00170EFE">
        <w:tc>
          <w:tcPr>
            <w:tcW w:w="1224" w:type="pct"/>
          </w:tcPr>
          <w:p w:rsidR="00E31E23" w:rsidRPr="00930E5B" w:rsidRDefault="00E31E23" w:rsidP="009A135A">
            <w:pPr>
              <w:rPr>
                <w:rFonts w:ascii="Calibri" w:hAnsi="Calibri"/>
                <w:lang w:val="sk-SK"/>
              </w:rPr>
            </w:pPr>
          </w:p>
        </w:tc>
        <w:tc>
          <w:tcPr>
            <w:tcW w:w="1279" w:type="pct"/>
          </w:tcPr>
          <w:p w:rsidR="00E31E23" w:rsidRPr="00930E5B" w:rsidRDefault="00E31E23" w:rsidP="009A135A">
            <w:pPr>
              <w:rPr>
                <w:rFonts w:ascii="Calibri" w:hAnsi="Calibri"/>
                <w:lang w:val="sk-SK"/>
              </w:rPr>
            </w:pPr>
          </w:p>
        </w:tc>
        <w:tc>
          <w:tcPr>
            <w:tcW w:w="1279" w:type="pct"/>
          </w:tcPr>
          <w:p w:rsidR="00E31E23" w:rsidRPr="00930E5B" w:rsidRDefault="00E31E23" w:rsidP="009A135A">
            <w:pPr>
              <w:rPr>
                <w:rFonts w:ascii="Calibri" w:hAnsi="Calibri"/>
                <w:lang w:val="sk-SK"/>
              </w:rPr>
            </w:pPr>
          </w:p>
        </w:tc>
        <w:tc>
          <w:tcPr>
            <w:tcW w:w="1218" w:type="pct"/>
          </w:tcPr>
          <w:p w:rsidR="00E31E23" w:rsidRPr="00930E5B" w:rsidRDefault="00E31E23" w:rsidP="009A135A">
            <w:pPr>
              <w:rPr>
                <w:rFonts w:ascii="Calibri" w:hAnsi="Calibri"/>
                <w:lang w:val="sk-SK"/>
              </w:rPr>
            </w:pPr>
          </w:p>
        </w:tc>
      </w:tr>
      <w:tr w:rsidR="00BB5D3A" w:rsidRPr="00930E5B" w:rsidTr="00170EFE">
        <w:tc>
          <w:tcPr>
            <w:tcW w:w="1224" w:type="pct"/>
          </w:tcPr>
          <w:p w:rsidR="00E31E23" w:rsidRPr="00930E5B" w:rsidRDefault="00E31E23" w:rsidP="009A135A">
            <w:pPr>
              <w:rPr>
                <w:rFonts w:ascii="Calibri" w:hAnsi="Calibri"/>
                <w:lang w:val="sk-SK"/>
              </w:rPr>
            </w:pPr>
          </w:p>
        </w:tc>
        <w:tc>
          <w:tcPr>
            <w:tcW w:w="1279" w:type="pct"/>
          </w:tcPr>
          <w:p w:rsidR="00E31E23" w:rsidRPr="00930E5B" w:rsidRDefault="00E31E23" w:rsidP="009A135A">
            <w:pPr>
              <w:rPr>
                <w:rFonts w:ascii="Calibri" w:hAnsi="Calibri"/>
                <w:lang w:val="sk-SK"/>
              </w:rPr>
            </w:pPr>
          </w:p>
        </w:tc>
        <w:tc>
          <w:tcPr>
            <w:tcW w:w="1279" w:type="pct"/>
          </w:tcPr>
          <w:p w:rsidR="00E31E23" w:rsidRPr="00930E5B" w:rsidRDefault="00E31E23" w:rsidP="009A135A">
            <w:pPr>
              <w:rPr>
                <w:rFonts w:ascii="Calibri" w:hAnsi="Calibri"/>
                <w:lang w:val="sk-SK"/>
              </w:rPr>
            </w:pPr>
          </w:p>
        </w:tc>
        <w:tc>
          <w:tcPr>
            <w:tcW w:w="1218" w:type="pct"/>
          </w:tcPr>
          <w:p w:rsidR="00E31E23" w:rsidRPr="00930E5B" w:rsidRDefault="00E31E23" w:rsidP="009A135A">
            <w:pPr>
              <w:rPr>
                <w:rFonts w:ascii="Calibri" w:hAnsi="Calibri"/>
                <w:lang w:val="sk-SK"/>
              </w:rPr>
            </w:pPr>
          </w:p>
        </w:tc>
      </w:tr>
    </w:tbl>
    <w:p w:rsidR="000462FD" w:rsidRPr="00930E5B" w:rsidRDefault="000462FD" w:rsidP="0063080C">
      <w:pPr>
        <w:spacing w:before="120" w:after="120" w:line="240" w:lineRule="auto"/>
        <w:rPr>
          <w:rFonts w:ascii="Calibri" w:hAnsi="Calibri"/>
          <w:sz w:val="18"/>
          <w:szCs w:val="18"/>
          <w:lang w:val="sk-SK"/>
        </w:rPr>
      </w:pPr>
    </w:p>
    <w:tbl>
      <w:tblPr>
        <w:tblStyle w:val="Mriekatabuky"/>
        <w:tblW w:w="0" w:type="auto"/>
        <w:tblInd w:w="108" w:type="dxa"/>
        <w:shd w:val="clear" w:color="auto" w:fill="C6D9F1" w:themeFill="text2" w:themeFillTint="33"/>
        <w:tblLook w:val="04A0" w:firstRow="1" w:lastRow="0" w:firstColumn="1" w:lastColumn="0" w:noHBand="0" w:noVBand="1"/>
      </w:tblPr>
      <w:tblGrid>
        <w:gridCol w:w="9923"/>
      </w:tblGrid>
      <w:tr w:rsidR="000462FD" w:rsidRPr="00930E5B" w:rsidTr="00170EFE">
        <w:tc>
          <w:tcPr>
            <w:tcW w:w="9923" w:type="dxa"/>
            <w:shd w:val="clear" w:color="auto" w:fill="C6D9F1" w:themeFill="text2" w:themeFillTint="33"/>
            <w:vAlign w:val="center"/>
            <w:hideMark/>
          </w:tcPr>
          <w:p w:rsidR="000462FD" w:rsidRPr="00930E5B" w:rsidRDefault="00722A2C">
            <w:pPr>
              <w:spacing w:before="120" w:after="120"/>
              <w:jc w:val="center"/>
              <w:rPr>
                <w:rFonts w:ascii="Calibri" w:hAnsi="Calibri"/>
                <w:b/>
                <w:sz w:val="24"/>
                <w:szCs w:val="24"/>
                <w:lang w:val="sk-SK"/>
              </w:rPr>
            </w:pPr>
            <w:r>
              <w:rPr>
                <w:rFonts w:ascii="Calibri" w:hAnsi="Calibri"/>
                <w:b/>
                <w:sz w:val="24"/>
                <w:szCs w:val="24"/>
                <w:lang w:val="sk-SK"/>
              </w:rPr>
              <w:t>3</w:t>
            </w:r>
            <w:r w:rsidR="009F5B8D" w:rsidRPr="00930E5B">
              <w:rPr>
                <w:rFonts w:ascii="Calibri" w:hAnsi="Calibri"/>
                <w:b/>
                <w:sz w:val="24"/>
                <w:szCs w:val="24"/>
                <w:lang w:val="sk-SK"/>
              </w:rPr>
              <w:t xml:space="preserve"> </w:t>
            </w:r>
            <w:r w:rsidR="000462FD" w:rsidRPr="00930E5B">
              <w:rPr>
                <w:rFonts w:ascii="Calibri" w:hAnsi="Calibri"/>
                <w:b/>
                <w:sz w:val="24"/>
                <w:szCs w:val="24"/>
                <w:lang w:val="sk-SK"/>
              </w:rPr>
              <w:t xml:space="preserve"> Miesto realizácie projektu</w:t>
            </w:r>
          </w:p>
        </w:tc>
      </w:tr>
    </w:tbl>
    <w:p w:rsidR="000462FD" w:rsidRPr="00930E5B" w:rsidRDefault="000462FD" w:rsidP="0063080C">
      <w:pPr>
        <w:spacing w:before="120" w:after="120" w:line="240" w:lineRule="auto"/>
        <w:rPr>
          <w:rFonts w:ascii="Calibri" w:hAnsi="Calibri"/>
          <w:sz w:val="22"/>
          <w:lang w:val="sk-SK"/>
        </w:rPr>
      </w:pPr>
      <w:r w:rsidRPr="00930E5B">
        <w:rPr>
          <w:rFonts w:ascii="Calibri" w:hAnsi="Calibri"/>
          <w:sz w:val="22"/>
          <w:lang w:val="sk-SK"/>
        </w:rPr>
        <w:t xml:space="preserve">Žiadateľ </w:t>
      </w:r>
      <w:r w:rsidR="009F6B29">
        <w:rPr>
          <w:rFonts w:ascii="Calibri" w:hAnsi="Calibri"/>
          <w:sz w:val="22"/>
          <w:lang w:val="sk-SK"/>
        </w:rPr>
        <w:t>definuje</w:t>
      </w:r>
      <w:r w:rsidRPr="00930E5B">
        <w:rPr>
          <w:rFonts w:ascii="Calibri" w:hAnsi="Calibri"/>
          <w:sz w:val="22"/>
          <w:lang w:val="sk-SK"/>
        </w:rPr>
        <w:t xml:space="preserve"> všetky </w:t>
      </w:r>
      <w:r w:rsidR="009F6B29">
        <w:rPr>
          <w:rFonts w:ascii="Calibri" w:hAnsi="Calibri"/>
          <w:sz w:val="22"/>
          <w:lang w:val="sk-SK"/>
        </w:rPr>
        <w:t>nehnuteľnosti (stavba alebo pozemok) kde bu</w:t>
      </w:r>
      <w:r w:rsidRPr="00930E5B">
        <w:rPr>
          <w:rFonts w:ascii="Calibri" w:hAnsi="Calibri"/>
          <w:sz w:val="22"/>
          <w:lang w:val="sk-SK"/>
        </w:rPr>
        <w:t xml:space="preserve">de realizovať hlavnú aktivitu projektu. </w:t>
      </w:r>
    </w:p>
    <w:tbl>
      <w:tblPr>
        <w:tblStyle w:val="Mriekatabuky"/>
        <w:tblW w:w="4889" w:type="pct"/>
        <w:tblInd w:w="108" w:type="dxa"/>
        <w:tblLook w:val="04A0" w:firstRow="1" w:lastRow="0" w:firstColumn="1" w:lastColumn="0" w:noHBand="0" w:noVBand="1"/>
      </w:tblPr>
      <w:tblGrid>
        <w:gridCol w:w="2426"/>
        <w:gridCol w:w="2536"/>
        <w:gridCol w:w="2536"/>
        <w:gridCol w:w="2415"/>
      </w:tblGrid>
      <w:tr w:rsidR="000462FD" w:rsidRPr="00930E5B" w:rsidTr="00170EFE">
        <w:tc>
          <w:tcPr>
            <w:tcW w:w="1224" w:type="pct"/>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rsidR="000462FD" w:rsidRPr="00930E5B" w:rsidRDefault="000462FD" w:rsidP="009A135A">
            <w:pPr>
              <w:jc w:val="center"/>
              <w:rPr>
                <w:rFonts w:ascii="Calibri" w:hAnsi="Calibri"/>
                <w:b/>
                <w:sz w:val="22"/>
                <w:lang w:val="sk-SK"/>
              </w:rPr>
            </w:pPr>
            <w:r w:rsidRPr="00930E5B">
              <w:rPr>
                <w:rFonts w:ascii="Calibri" w:hAnsi="Calibri"/>
                <w:b/>
                <w:sz w:val="22"/>
                <w:lang w:val="sk-SK"/>
              </w:rPr>
              <w:t>Obec</w:t>
            </w:r>
          </w:p>
        </w:tc>
        <w:tc>
          <w:tcPr>
            <w:tcW w:w="1279" w:type="pct"/>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rsidR="000462FD" w:rsidRPr="00930E5B" w:rsidRDefault="000462FD" w:rsidP="009A135A">
            <w:pPr>
              <w:jc w:val="center"/>
              <w:rPr>
                <w:rFonts w:ascii="Calibri" w:hAnsi="Calibri"/>
                <w:b/>
                <w:sz w:val="22"/>
                <w:lang w:val="sk-SK"/>
              </w:rPr>
            </w:pPr>
            <w:r w:rsidRPr="00930E5B">
              <w:rPr>
                <w:rFonts w:ascii="Calibri" w:hAnsi="Calibri"/>
                <w:b/>
                <w:sz w:val="22"/>
                <w:lang w:val="sk-SK"/>
              </w:rPr>
              <w:t>Ulica, súpisné číslo, orientačné číslo</w:t>
            </w:r>
          </w:p>
        </w:tc>
        <w:tc>
          <w:tcPr>
            <w:tcW w:w="1279" w:type="pct"/>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rsidR="000462FD" w:rsidRPr="00930E5B" w:rsidRDefault="000462FD" w:rsidP="009A135A">
            <w:pPr>
              <w:jc w:val="center"/>
              <w:rPr>
                <w:rFonts w:ascii="Calibri" w:hAnsi="Calibri"/>
                <w:b/>
                <w:sz w:val="22"/>
                <w:lang w:val="sk-SK"/>
              </w:rPr>
            </w:pPr>
            <w:r w:rsidRPr="00930E5B">
              <w:rPr>
                <w:rFonts w:ascii="Calibri" w:hAnsi="Calibri"/>
                <w:b/>
                <w:sz w:val="22"/>
                <w:lang w:val="sk-SK"/>
              </w:rPr>
              <w:t>Katastrálne územie</w:t>
            </w:r>
          </w:p>
        </w:tc>
        <w:tc>
          <w:tcPr>
            <w:tcW w:w="1218" w:type="pct"/>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rsidR="000462FD" w:rsidRPr="00930E5B" w:rsidRDefault="000462FD" w:rsidP="009A135A">
            <w:pPr>
              <w:jc w:val="center"/>
              <w:rPr>
                <w:rFonts w:ascii="Calibri" w:hAnsi="Calibri"/>
                <w:b/>
                <w:sz w:val="22"/>
                <w:lang w:val="sk-SK"/>
              </w:rPr>
            </w:pPr>
            <w:r w:rsidRPr="00930E5B">
              <w:rPr>
                <w:rFonts w:ascii="Calibri" w:hAnsi="Calibri"/>
                <w:b/>
                <w:sz w:val="22"/>
                <w:lang w:val="sk-SK"/>
              </w:rPr>
              <w:t>Parcelné číslo</w:t>
            </w:r>
          </w:p>
        </w:tc>
      </w:tr>
      <w:tr w:rsidR="000462FD" w:rsidRPr="00930E5B" w:rsidTr="00170EFE">
        <w:tc>
          <w:tcPr>
            <w:tcW w:w="1224" w:type="pct"/>
            <w:tcBorders>
              <w:top w:val="single" w:sz="4" w:space="0" w:color="auto"/>
              <w:left w:val="single" w:sz="4" w:space="0" w:color="auto"/>
              <w:bottom w:val="single" w:sz="4" w:space="0" w:color="auto"/>
              <w:right w:val="single" w:sz="4" w:space="0" w:color="auto"/>
            </w:tcBorders>
          </w:tcPr>
          <w:p w:rsidR="000462FD" w:rsidRPr="00930E5B" w:rsidRDefault="000462FD" w:rsidP="009A135A">
            <w:pPr>
              <w:rPr>
                <w:rFonts w:ascii="Calibri" w:hAnsi="Calibri"/>
                <w:sz w:val="18"/>
                <w:szCs w:val="18"/>
                <w:lang w:val="sk-SK"/>
              </w:rPr>
            </w:pPr>
          </w:p>
        </w:tc>
        <w:tc>
          <w:tcPr>
            <w:tcW w:w="1279" w:type="pct"/>
            <w:tcBorders>
              <w:top w:val="single" w:sz="4" w:space="0" w:color="auto"/>
              <w:left w:val="single" w:sz="4" w:space="0" w:color="auto"/>
              <w:bottom w:val="single" w:sz="4" w:space="0" w:color="auto"/>
              <w:right w:val="single" w:sz="4" w:space="0" w:color="auto"/>
            </w:tcBorders>
          </w:tcPr>
          <w:p w:rsidR="000462FD" w:rsidRPr="00930E5B" w:rsidRDefault="000462FD" w:rsidP="009A135A">
            <w:pPr>
              <w:rPr>
                <w:rFonts w:ascii="Calibri" w:hAnsi="Calibri"/>
                <w:sz w:val="18"/>
                <w:szCs w:val="18"/>
                <w:lang w:val="sk-SK"/>
              </w:rPr>
            </w:pPr>
          </w:p>
        </w:tc>
        <w:tc>
          <w:tcPr>
            <w:tcW w:w="1279" w:type="pct"/>
            <w:tcBorders>
              <w:top w:val="single" w:sz="4" w:space="0" w:color="auto"/>
              <w:left w:val="single" w:sz="4" w:space="0" w:color="auto"/>
              <w:bottom w:val="single" w:sz="4" w:space="0" w:color="auto"/>
              <w:right w:val="single" w:sz="4" w:space="0" w:color="auto"/>
            </w:tcBorders>
          </w:tcPr>
          <w:p w:rsidR="000462FD" w:rsidRPr="00930E5B" w:rsidRDefault="000462FD" w:rsidP="009A135A">
            <w:pPr>
              <w:rPr>
                <w:rFonts w:ascii="Calibri" w:hAnsi="Calibri"/>
                <w:sz w:val="18"/>
                <w:szCs w:val="18"/>
                <w:lang w:val="sk-SK"/>
              </w:rPr>
            </w:pPr>
          </w:p>
        </w:tc>
        <w:tc>
          <w:tcPr>
            <w:tcW w:w="1218" w:type="pct"/>
            <w:tcBorders>
              <w:top w:val="single" w:sz="4" w:space="0" w:color="auto"/>
              <w:left w:val="single" w:sz="4" w:space="0" w:color="auto"/>
              <w:bottom w:val="single" w:sz="4" w:space="0" w:color="auto"/>
              <w:right w:val="single" w:sz="4" w:space="0" w:color="auto"/>
            </w:tcBorders>
          </w:tcPr>
          <w:p w:rsidR="000462FD" w:rsidRPr="00930E5B" w:rsidRDefault="000462FD" w:rsidP="009A135A">
            <w:pPr>
              <w:rPr>
                <w:rFonts w:ascii="Calibri" w:hAnsi="Calibri"/>
                <w:sz w:val="18"/>
                <w:szCs w:val="18"/>
                <w:lang w:val="sk-SK"/>
              </w:rPr>
            </w:pPr>
          </w:p>
        </w:tc>
      </w:tr>
      <w:tr w:rsidR="000462FD" w:rsidRPr="00930E5B" w:rsidTr="00170EFE">
        <w:tc>
          <w:tcPr>
            <w:tcW w:w="1224" w:type="pct"/>
            <w:tcBorders>
              <w:top w:val="single" w:sz="4" w:space="0" w:color="auto"/>
              <w:left w:val="single" w:sz="4" w:space="0" w:color="auto"/>
              <w:bottom w:val="single" w:sz="4" w:space="0" w:color="auto"/>
              <w:right w:val="single" w:sz="4" w:space="0" w:color="auto"/>
            </w:tcBorders>
          </w:tcPr>
          <w:p w:rsidR="000462FD" w:rsidRPr="00930E5B" w:rsidRDefault="000462FD" w:rsidP="009A135A">
            <w:pPr>
              <w:rPr>
                <w:rFonts w:ascii="Calibri" w:hAnsi="Calibri"/>
                <w:sz w:val="18"/>
                <w:szCs w:val="18"/>
                <w:lang w:val="sk-SK"/>
              </w:rPr>
            </w:pPr>
          </w:p>
        </w:tc>
        <w:tc>
          <w:tcPr>
            <w:tcW w:w="1279" w:type="pct"/>
            <w:tcBorders>
              <w:top w:val="single" w:sz="4" w:space="0" w:color="auto"/>
              <w:left w:val="single" w:sz="4" w:space="0" w:color="auto"/>
              <w:bottom w:val="single" w:sz="4" w:space="0" w:color="auto"/>
              <w:right w:val="single" w:sz="4" w:space="0" w:color="auto"/>
            </w:tcBorders>
          </w:tcPr>
          <w:p w:rsidR="000462FD" w:rsidRPr="00930E5B" w:rsidRDefault="000462FD" w:rsidP="009A135A">
            <w:pPr>
              <w:rPr>
                <w:rFonts w:ascii="Calibri" w:hAnsi="Calibri"/>
                <w:sz w:val="18"/>
                <w:szCs w:val="18"/>
                <w:lang w:val="sk-SK"/>
              </w:rPr>
            </w:pPr>
          </w:p>
        </w:tc>
        <w:tc>
          <w:tcPr>
            <w:tcW w:w="1279" w:type="pct"/>
            <w:tcBorders>
              <w:top w:val="single" w:sz="4" w:space="0" w:color="auto"/>
              <w:left w:val="single" w:sz="4" w:space="0" w:color="auto"/>
              <w:bottom w:val="single" w:sz="4" w:space="0" w:color="auto"/>
              <w:right w:val="single" w:sz="4" w:space="0" w:color="auto"/>
            </w:tcBorders>
          </w:tcPr>
          <w:p w:rsidR="000462FD" w:rsidRPr="00930E5B" w:rsidRDefault="000462FD" w:rsidP="009A135A">
            <w:pPr>
              <w:rPr>
                <w:rFonts w:ascii="Calibri" w:hAnsi="Calibri"/>
                <w:sz w:val="18"/>
                <w:szCs w:val="18"/>
                <w:lang w:val="sk-SK"/>
              </w:rPr>
            </w:pPr>
          </w:p>
        </w:tc>
        <w:tc>
          <w:tcPr>
            <w:tcW w:w="1218" w:type="pct"/>
            <w:tcBorders>
              <w:top w:val="single" w:sz="4" w:space="0" w:color="auto"/>
              <w:left w:val="single" w:sz="4" w:space="0" w:color="auto"/>
              <w:bottom w:val="single" w:sz="4" w:space="0" w:color="auto"/>
              <w:right w:val="single" w:sz="4" w:space="0" w:color="auto"/>
            </w:tcBorders>
          </w:tcPr>
          <w:p w:rsidR="000462FD" w:rsidRPr="00930E5B" w:rsidRDefault="000462FD" w:rsidP="009A135A">
            <w:pPr>
              <w:rPr>
                <w:rFonts w:ascii="Calibri" w:hAnsi="Calibri"/>
                <w:sz w:val="18"/>
                <w:szCs w:val="18"/>
                <w:lang w:val="sk-SK"/>
              </w:rPr>
            </w:pPr>
          </w:p>
        </w:tc>
      </w:tr>
      <w:tr w:rsidR="000462FD" w:rsidRPr="00930E5B" w:rsidTr="00170EFE">
        <w:tc>
          <w:tcPr>
            <w:tcW w:w="1224" w:type="pct"/>
            <w:tcBorders>
              <w:top w:val="single" w:sz="4" w:space="0" w:color="auto"/>
              <w:left w:val="single" w:sz="4" w:space="0" w:color="auto"/>
              <w:bottom w:val="single" w:sz="4" w:space="0" w:color="auto"/>
              <w:right w:val="single" w:sz="4" w:space="0" w:color="auto"/>
            </w:tcBorders>
          </w:tcPr>
          <w:p w:rsidR="000462FD" w:rsidRPr="00930E5B" w:rsidRDefault="000462FD" w:rsidP="009A135A">
            <w:pPr>
              <w:rPr>
                <w:rFonts w:ascii="Calibri" w:hAnsi="Calibri"/>
                <w:sz w:val="18"/>
                <w:szCs w:val="18"/>
                <w:lang w:val="sk-SK"/>
              </w:rPr>
            </w:pPr>
          </w:p>
        </w:tc>
        <w:tc>
          <w:tcPr>
            <w:tcW w:w="1279" w:type="pct"/>
            <w:tcBorders>
              <w:top w:val="single" w:sz="4" w:space="0" w:color="auto"/>
              <w:left w:val="single" w:sz="4" w:space="0" w:color="auto"/>
              <w:bottom w:val="single" w:sz="4" w:space="0" w:color="auto"/>
              <w:right w:val="single" w:sz="4" w:space="0" w:color="auto"/>
            </w:tcBorders>
          </w:tcPr>
          <w:p w:rsidR="000462FD" w:rsidRPr="00930E5B" w:rsidRDefault="000462FD" w:rsidP="009A135A">
            <w:pPr>
              <w:rPr>
                <w:rFonts w:ascii="Calibri" w:hAnsi="Calibri"/>
                <w:sz w:val="18"/>
                <w:szCs w:val="18"/>
                <w:lang w:val="sk-SK"/>
              </w:rPr>
            </w:pPr>
          </w:p>
        </w:tc>
        <w:tc>
          <w:tcPr>
            <w:tcW w:w="1279" w:type="pct"/>
            <w:tcBorders>
              <w:top w:val="single" w:sz="4" w:space="0" w:color="auto"/>
              <w:left w:val="single" w:sz="4" w:space="0" w:color="auto"/>
              <w:bottom w:val="single" w:sz="4" w:space="0" w:color="auto"/>
              <w:right w:val="single" w:sz="4" w:space="0" w:color="auto"/>
            </w:tcBorders>
          </w:tcPr>
          <w:p w:rsidR="000462FD" w:rsidRPr="00930E5B" w:rsidRDefault="000462FD" w:rsidP="009A135A">
            <w:pPr>
              <w:rPr>
                <w:rFonts w:ascii="Calibri" w:hAnsi="Calibri"/>
                <w:sz w:val="18"/>
                <w:szCs w:val="18"/>
                <w:lang w:val="sk-SK"/>
              </w:rPr>
            </w:pPr>
          </w:p>
        </w:tc>
        <w:tc>
          <w:tcPr>
            <w:tcW w:w="1218" w:type="pct"/>
            <w:tcBorders>
              <w:top w:val="single" w:sz="4" w:space="0" w:color="auto"/>
              <w:left w:val="single" w:sz="4" w:space="0" w:color="auto"/>
              <w:bottom w:val="single" w:sz="4" w:space="0" w:color="auto"/>
              <w:right w:val="single" w:sz="4" w:space="0" w:color="auto"/>
            </w:tcBorders>
          </w:tcPr>
          <w:p w:rsidR="000462FD" w:rsidRPr="00930E5B" w:rsidRDefault="000462FD" w:rsidP="009A135A">
            <w:pPr>
              <w:rPr>
                <w:rFonts w:ascii="Calibri" w:hAnsi="Calibri"/>
                <w:sz w:val="18"/>
                <w:szCs w:val="18"/>
                <w:lang w:val="sk-SK"/>
              </w:rPr>
            </w:pPr>
          </w:p>
        </w:tc>
      </w:tr>
    </w:tbl>
    <w:p w:rsidR="002150F8" w:rsidRDefault="009F5B8D" w:rsidP="002150F8">
      <w:pPr>
        <w:spacing w:before="120" w:after="120" w:line="240" w:lineRule="auto"/>
        <w:rPr>
          <w:rFonts w:ascii="Calibri" w:hAnsi="Calibri"/>
          <w:sz w:val="22"/>
          <w:lang w:val="sk-SK"/>
        </w:rPr>
      </w:pPr>
      <w:r w:rsidRPr="00930E5B">
        <w:rPr>
          <w:rFonts w:ascii="Calibri" w:hAnsi="Calibri"/>
          <w:sz w:val="22"/>
          <w:lang w:val="sk-SK"/>
        </w:rPr>
        <w:t>Žiadateľ</w:t>
      </w:r>
      <w:r w:rsidR="00145E3F">
        <w:rPr>
          <w:rFonts w:ascii="Calibri" w:hAnsi="Calibri"/>
          <w:sz w:val="22"/>
          <w:lang w:val="sk-SK"/>
        </w:rPr>
        <w:t xml:space="preserve"> zároveň</w:t>
      </w:r>
      <w:r w:rsidRPr="00930E5B">
        <w:rPr>
          <w:rFonts w:ascii="Calibri" w:hAnsi="Calibri"/>
          <w:sz w:val="22"/>
          <w:lang w:val="sk-SK"/>
        </w:rPr>
        <w:t xml:space="preserve"> uvedie špecifikáciu dlhodobého hnuteľného majetku (</w:t>
      </w:r>
      <w:r w:rsidR="00794FB9">
        <w:rPr>
          <w:rFonts w:ascii="Calibri" w:hAnsi="Calibri"/>
          <w:sz w:val="22"/>
          <w:lang w:val="sk-SK"/>
        </w:rPr>
        <w:t xml:space="preserve">napr. </w:t>
      </w:r>
      <w:r w:rsidRPr="00930E5B">
        <w:rPr>
          <w:rFonts w:ascii="Calibri" w:hAnsi="Calibri"/>
          <w:sz w:val="22"/>
          <w:lang w:val="sk-SK"/>
        </w:rPr>
        <w:t>názov, typové označenie, opis zariadenia na úrovni technick</w:t>
      </w:r>
      <w:r w:rsidR="00794FB9">
        <w:rPr>
          <w:rFonts w:ascii="Calibri" w:hAnsi="Calibri"/>
          <w:sz w:val="22"/>
          <w:lang w:val="sk-SK"/>
        </w:rPr>
        <w:t>ej špecifikácie,</w:t>
      </w:r>
      <w:r w:rsidRPr="00930E5B">
        <w:rPr>
          <w:rFonts w:ascii="Calibri" w:hAnsi="Calibri"/>
          <w:sz w:val="22"/>
          <w:lang w:val="sk-SK"/>
        </w:rPr>
        <w:t xml:space="preserve"> inventárne číslo)</w:t>
      </w:r>
      <w:r w:rsidR="00794FB9">
        <w:rPr>
          <w:rFonts w:ascii="Calibri" w:hAnsi="Calibri"/>
          <w:sz w:val="22"/>
          <w:lang w:val="sk-SK"/>
        </w:rPr>
        <w:t>, ktorý bude zhodnotený z NFP (napr</w:t>
      </w:r>
      <w:r w:rsidR="00794FB9" w:rsidRPr="00794FB9">
        <w:rPr>
          <w:rFonts w:ascii="Calibri" w:hAnsi="Calibri"/>
          <w:sz w:val="22"/>
          <w:lang w:val="sk-SK"/>
        </w:rPr>
        <w:t xml:space="preserve">. </w:t>
      </w:r>
      <w:r w:rsidR="00794FB9" w:rsidRPr="00B66253">
        <w:rPr>
          <w:rFonts w:ascii="Calibri" w:hAnsi="Calibri"/>
          <w:sz w:val="22"/>
          <w:lang w:val="sk-SK"/>
        </w:rPr>
        <w:t>v</w:t>
      </w:r>
      <w:r w:rsidR="002150F8" w:rsidRPr="00B66253">
        <w:rPr>
          <w:rFonts w:ascii="Calibri" w:hAnsi="Calibri"/>
          <w:sz w:val="22"/>
          <w:lang w:val="sk-SK"/>
        </w:rPr>
        <w:t xml:space="preserve"> prípade, že žiadateľ</w:t>
      </w:r>
      <w:r w:rsidR="002150F8" w:rsidRPr="00794FB9">
        <w:rPr>
          <w:rFonts w:ascii="Calibri" w:hAnsi="Calibri"/>
          <w:sz w:val="22"/>
          <w:lang w:val="sk-SK"/>
        </w:rPr>
        <w:t xml:space="preserve"> vlastní </w:t>
      </w:r>
      <w:r w:rsidR="00794FB9">
        <w:rPr>
          <w:rFonts w:ascii="Calibri" w:hAnsi="Calibri"/>
          <w:sz w:val="22"/>
          <w:lang w:val="sk-SK"/>
        </w:rPr>
        <w:t>stroj/zariadenie</w:t>
      </w:r>
      <w:r w:rsidR="002150F8" w:rsidRPr="00794FB9">
        <w:rPr>
          <w:rFonts w:ascii="Calibri" w:hAnsi="Calibri"/>
          <w:sz w:val="22"/>
          <w:lang w:val="sk-SK"/>
        </w:rPr>
        <w:t xml:space="preserve"> </w:t>
      </w:r>
      <w:r w:rsidR="002150F8" w:rsidRPr="0009717A">
        <w:rPr>
          <w:rFonts w:ascii="Calibri" w:hAnsi="Calibri"/>
          <w:sz w:val="22"/>
          <w:lang w:val="sk-SK"/>
        </w:rPr>
        <w:t xml:space="preserve">a tento </w:t>
      </w:r>
      <w:r w:rsidR="002150F8" w:rsidRPr="00B66253">
        <w:rPr>
          <w:rFonts w:ascii="Calibri" w:hAnsi="Calibri"/>
          <w:sz w:val="22"/>
          <w:lang w:val="sk-SK"/>
        </w:rPr>
        <w:t xml:space="preserve">majetok plánuje zhodnotiť </w:t>
      </w:r>
      <w:r w:rsidR="00794FB9">
        <w:rPr>
          <w:rFonts w:ascii="Calibri" w:hAnsi="Calibri"/>
          <w:sz w:val="22"/>
          <w:lang w:val="sk-SK"/>
        </w:rPr>
        <w:t xml:space="preserve">z NFP </w:t>
      </w:r>
      <w:r w:rsidR="002150F8" w:rsidRPr="00B66253">
        <w:rPr>
          <w:rFonts w:ascii="Calibri" w:hAnsi="Calibri"/>
          <w:sz w:val="22"/>
          <w:lang w:val="sk-SK"/>
        </w:rPr>
        <w:t>zakúpením nejakého prídavného zariadenia, ktoré sa stane súčasťou pôvodného stroja</w:t>
      </w:r>
      <w:r w:rsidR="00794FB9">
        <w:rPr>
          <w:rFonts w:ascii="Calibri" w:hAnsi="Calibri"/>
          <w:sz w:val="22"/>
          <w:lang w:val="sk-SK"/>
        </w:rPr>
        <w:t>/zariadenia)</w:t>
      </w:r>
      <w:r w:rsidR="002150F8" w:rsidRPr="00794FB9">
        <w:rPr>
          <w:rFonts w:ascii="Calibri" w:hAnsi="Calibri"/>
          <w:sz w:val="22"/>
          <w:lang w:val="sk-SK"/>
        </w:rPr>
        <w:t>. Ak bude prídavné zariadeni</w:t>
      </w:r>
      <w:r w:rsidR="002150F8" w:rsidRPr="006223D0">
        <w:rPr>
          <w:rFonts w:ascii="Calibri" w:hAnsi="Calibri"/>
          <w:sz w:val="22"/>
          <w:lang w:val="sk-SK"/>
        </w:rPr>
        <w:t>e</w:t>
      </w:r>
      <w:r w:rsidR="002150F8" w:rsidRPr="00794FB9">
        <w:rPr>
          <w:rFonts w:ascii="Calibri" w:hAnsi="Calibri"/>
          <w:sz w:val="22"/>
          <w:lang w:val="sk-SK"/>
        </w:rPr>
        <w:t xml:space="preserve"> zakúpené z prostriedkov</w:t>
      </w:r>
      <w:r w:rsidR="002150F8" w:rsidRPr="00B91980">
        <w:rPr>
          <w:rFonts w:ascii="Calibri" w:hAnsi="Calibri"/>
          <w:sz w:val="22"/>
          <w:lang w:val="sk-SK"/>
        </w:rPr>
        <w:t xml:space="preserve"> NFP, je žiadateľ povinný špecifikovať hnuteľný dlhodobý majetok</w:t>
      </w:r>
      <w:r w:rsidR="002150F8">
        <w:rPr>
          <w:rFonts w:ascii="Calibri" w:hAnsi="Calibri"/>
          <w:sz w:val="22"/>
          <w:lang w:val="sk-SK"/>
        </w:rPr>
        <w:t>, ktorého súčasťou sa takéto zariadenie stane,</w:t>
      </w:r>
      <w:r w:rsidR="002150F8" w:rsidRPr="00B91980">
        <w:rPr>
          <w:rFonts w:ascii="Calibri" w:hAnsi="Calibri"/>
          <w:sz w:val="22"/>
          <w:lang w:val="sk-SK"/>
        </w:rPr>
        <w:t xml:space="preserve"> v tejto časti dokumentu</w:t>
      </w:r>
      <w:r w:rsidR="002150F8">
        <w:rPr>
          <w:rFonts w:ascii="Calibri" w:hAnsi="Calibri"/>
          <w:sz w:val="22"/>
          <w:lang w:val="sk-SK"/>
        </w:rPr>
        <w:t xml:space="preserve">. </w:t>
      </w:r>
    </w:p>
    <w:tbl>
      <w:tblPr>
        <w:tblStyle w:val="Mriekatabuky"/>
        <w:tblW w:w="9923" w:type="dxa"/>
        <w:tblInd w:w="108" w:type="dxa"/>
        <w:tblLook w:val="04A0" w:firstRow="1" w:lastRow="0" w:firstColumn="1" w:lastColumn="0" w:noHBand="0" w:noVBand="1"/>
      </w:tblPr>
      <w:tblGrid>
        <w:gridCol w:w="9923"/>
      </w:tblGrid>
      <w:tr w:rsidR="00145E3F" w:rsidRPr="00930E5B" w:rsidTr="00170EFE">
        <w:trPr>
          <w:trHeight w:val="510"/>
        </w:trPr>
        <w:tc>
          <w:tcPr>
            <w:tcW w:w="9923" w:type="dxa"/>
            <w:tcBorders>
              <w:top w:val="single" w:sz="4" w:space="0" w:color="auto"/>
              <w:left w:val="single" w:sz="4" w:space="0" w:color="auto"/>
              <w:bottom w:val="single" w:sz="4" w:space="0" w:color="auto"/>
              <w:right w:val="single" w:sz="4" w:space="0" w:color="auto"/>
            </w:tcBorders>
            <w:shd w:val="clear" w:color="auto" w:fill="4F81BD" w:themeFill="accent1"/>
          </w:tcPr>
          <w:p w:rsidR="00145E3F" w:rsidRDefault="00145E3F" w:rsidP="00B66253">
            <w:pPr>
              <w:spacing w:before="120" w:after="120"/>
              <w:rPr>
                <w:rFonts w:ascii="Calibri" w:hAnsi="Calibri"/>
                <w:b/>
                <w:sz w:val="22"/>
                <w:lang w:val="sk-SK"/>
              </w:rPr>
            </w:pPr>
            <w:r>
              <w:rPr>
                <w:rFonts w:ascii="Calibri" w:hAnsi="Calibri"/>
                <w:b/>
                <w:sz w:val="22"/>
                <w:lang w:val="sk-SK"/>
              </w:rPr>
              <w:t xml:space="preserve">3.A </w:t>
            </w:r>
            <w:r w:rsidRPr="00930E5B">
              <w:rPr>
                <w:rFonts w:ascii="Calibri" w:hAnsi="Calibri"/>
                <w:b/>
                <w:sz w:val="22"/>
                <w:lang w:val="sk-SK"/>
              </w:rPr>
              <w:t>Špecifikácia dlhodobého hnuteľného majetku, ktorý bude zhodnotený z nenávratného finančného príspevku</w:t>
            </w:r>
            <w:r>
              <w:rPr>
                <w:rStyle w:val="Odkaznapoznmkupodiarou"/>
                <w:rFonts w:ascii="Calibri" w:hAnsi="Calibri"/>
                <w:b/>
                <w:sz w:val="22"/>
                <w:lang w:val="sk-SK"/>
              </w:rPr>
              <w:footnoteReference w:id="10"/>
            </w:r>
            <w:r>
              <w:rPr>
                <w:rFonts w:ascii="Calibri" w:hAnsi="Calibri"/>
                <w:b/>
                <w:sz w:val="22"/>
                <w:lang w:val="sk-SK"/>
              </w:rPr>
              <w:t xml:space="preserve"> </w:t>
            </w:r>
            <w:r w:rsidRPr="00B66253">
              <w:rPr>
                <w:rFonts w:ascii="Calibri" w:hAnsi="Calibri"/>
                <w:i/>
                <w:sz w:val="22"/>
                <w:lang w:val="sk-SK"/>
              </w:rPr>
              <w:t>(v prípade, že realizáciou projektu nedôjde k zhodnoteniu hnuteľného dlhodobého majetku, žiadateľ túto časť nevypĺňa).</w:t>
            </w:r>
          </w:p>
        </w:tc>
      </w:tr>
      <w:tr w:rsidR="009F5B8D" w:rsidRPr="00930E5B" w:rsidTr="00170EFE">
        <w:trPr>
          <w:trHeight w:val="1141"/>
        </w:trPr>
        <w:tc>
          <w:tcPr>
            <w:tcW w:w="9923" w:type="dxa"/>
            <w:tcBorders>
              <w:top w:val="single" w:sz="4" w:space="0" w:color="auto"/>
              <w:left w:val="single" w:sz="4" w:space="0" w:color="auto"/>
              <w:bottom w:val="single" w:sz="4" w:space="0" w:color="auto"/>
              <w:right w:val="single" w:sz="4" w:space="0" w:color="auto"/>
            </w:tcBorders>
          </w:tcPr>
          <w:p w:rsidR="009F5B8D" w:rsidRPr="00930E5B" w:rsidRDefault="009F5B8D" w:rsidP="009A135A">
            <w:pPr>
              <w:rPr>
                <w:rFonts w:ascii="Calibri" w:hAnsi="Calibri"/>
                <w:sz w:val="22"/>
                <w:lang w:val="sk-SK"/>
              </w:rPr>
            </w:pPr>
          </w:p>
        </w:tc>
      </w:tr>
    </w:tbl>
    <w:p w:rsidR="00355131" w:rsidRPr="0010236D" w:rsidRDefault="00355131" w:rsidP="0063080C">
      <w:pPr>
        <w:spacing w:before="120" w:after="120" w:line="240" w:lineRule="auto"/>
        <w:rPr>
          <w:rFonts w:ascii="Calibri" w:hAnsi="Calibri"/>
          <w:b/>
          <w:sz w:val="24"/>
          <w:szCs w:val="24"/>
          <w:lang w:val="sk-SK"/>
        </w:rPr>
      </w:pPr>
    </w:p>
    <w:tbl>
      <w:tblPr>
        <w:tblStyle w:val="Mriekatabuky"/>
        <w:tblW w:w="9923" w:type="dxa"/>
        <w:tblInd w:w="108" w:type="dxa"/>
        <w:shd w:val="clear" w:color="auto" w:fill="C6D9F1" w:themeFill="text2" w:themeFillTint="33"/>
        <w:tblLook w:val="04A0" w:firstRow="1" w:lastRow="0" w:firstColumn="1" w:lastColumn="0" w:noHBand="0" w:noVBand="1"/>
      </w:tblPr>
      <w:tblGrid>
        <w:gridCol w:w="9923"/>
      </w:tblGrid>
      <w:tr w:rsidR="000462FD" w:rsidRPr="00930E5B" w:rsidTr="00170EFE">
        <w:tc>
          <w:tcPr>
            <w:tcW w:w="992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0462FD" w:rsidRPr="00930E5B" w:rsidRDefault="00A3713B">
            <w:pPr>
              <w:spacing w:before="120" w:after="120"/>
              <w:jc w:val="center"/>
              <w:rPr>
                <w:rFonts w:ascii="Calibri" w:hAnsi="Calibri"/>
                <w:b/>
                <w:sz w:val="24"/>
                <w:szCs w:val="24"/>
                <w:lang w:val="sk-SK"/>
              </w:rPr>
            </w:pPr>
            <w:r>
              <w:rPr>
                <w:rFonts w:ascii="Calibri" w:hAnsi="Calibri"/>
                <w:b/>
                <w:sz w:val="24"/>
                <w:szCs w:val="24"/>
                <w:lang w:val="sk-SK"/>
              </w:rPr>
              <w:t>4</w:t>
            </w:r>
            <w:r w:rsidR="000462FD" w:rsidRPr="00930E5B">
              <w:rPr>
                <w:rFonts w:ascii="Calibri" w:hAnsi="Calibri"/>
                <w:b/>
                <w:sz w:val="24"/>
                <w:szCs w:val="24"/>
                <w:lang w:val="sk-SK"/>
              </w:rPr>
              <w:t>.</w:t>
            </w:r>
            <w:r w:rsidR="002C1C18" w:rsidRPr="0010236D">
              <w:rPr>
                <w:rFonts w:ascii="Calibri" w:hAnsi="Calibri"/>
                <w:b/>
                <w:sz w:val="24"/>
                <w:szCs w:val="24"/>
                <w:lang w:val="sk-SK"/>
              </w:rPr>
              <w:t xml:space="preserve"> Analýza pr</w:t>
            </w:r>
            <w:r w:rsidR="00A052B5">
              <w:rPr>
                <w:rFonts w:ascii="Calibri" w:hAnsi="Calibri"/>
                <w:b/>
                <w:sz w:val="24"/>
                <w:szCs w:val="24"/>
                <w:lang w:val="sk-SK"/>
              </w:rPr>
              <w:t>evádzky podniku</w:t>
            </w:r>
            <w:r w:rsidR="002C1C18" w:rsidRPr="00170EFE">
              <w:rPr>
                <w:rFonts w:ascii="Calibri" w:hAnsi="Calibri"/>
                <w:b/>
                <w:sz w:val="22"/>
                <w:lang w:val="sk-SK"/>
              </w:rPr>
              <w:t xml:space="preserve"> </w:t>
            </w:r>
          </w:p>
        </w:tc>
      </w:tr>
    </w:tbl>
    <w:p w:rsidR="00DE3B67" w:rsidRDefault="00022480" w:rsidP="00B66253">
      <w:pPr>
        <w:spacing w:before="120" w:after="120" w:line="240" w:lineRule="auto"/>
        <w:rPr>
          <w:rFonts w:ascii="Calibri" w:hAnsi="Calibri"/>
          <w:sz w:val="22"/>
          <w:lang w:val="sk-SK"/>
        </w:rPr>
      </w:pPr>
      <w:r w:rsidRPr="003D5A67">
        <w:rPr>
          <w:rFonts w:ascii="Calibri" w:hAnsi="Calibri"/>
          <w:sz w:val="22"/>
          <w:lang w:val="sk-SK"/>
        </w:rPr>
        <w:t>Žiadateľ v</w:t>
      </w:r>
      <w:r w:rsidR="00B433EF">
        <w:rPr>
          <w:rFonts w:ascii="Calibri" w:hAnsi="Calibri"/>
          <w:sz w:val="22"/>
          <w:lang w:val="sk-SK"/>
        </w:rPr>
        <w:t> časti 4.A</w:t>
      </w:r>
      <w:r w:rsidRPr="003D5A67">
        <w:rPr>
          <w:rFonts w:ascii="Calibri" w:hAnsi="Calibri"/>
          <w:sz w:val="22"/>
          <w:lang w:val="sk-SK"/>
        </w:rPr>
        <w:t xml:space="preserve"> detailne </w:t>
      </w:r>
      <w:r w:rsidR="006223D0">
        <w:rPr>
          <w:rFonts w:ascii="Calibri" w:hAnsi="Calibri"/>
          <w:sz w:val="22"/>
          <w:lang w:val="sk-SK"/>
        </w:rPr>
        <w:t xml:space="preserve">popíše </w:t>
      </w:r>
      <w:r w:rsidR="006223D0" w:rsidRPr="00B66253">
        <w:rPr>
          <w:rFonts w:ascii="Calibri" w:hAnsi="Calibri"/>
          <w:sz w:val="22"/>
          <w:u w:val="single"/>
          <w:lang w:val="sk-SK"/>
        </w:rPr>
        <w:t xml:space="preserve">existujúcu situáciu </w:t>
      </w:r>
      <w:r w:rsidR="00A052B5" w:rsidRPr="00B66253">
        <w:rPr>
          <w:rFonts w:ascii="Calibri" w:hAnsi="Calibri"/>
          <w:sz w:val="22"/>
          <w:u w:val="single"/>
          <w:lang w:val="sk-SK"/>
        </w:rPr>
        <w:t>v</w:t>
      </w:r>
      <w:r w:rsidR="006223D0" w:rsidRPr="00B66253">
        <w:rPr>
          <w:rFonts w:ascii="Calibri" w:hAnsi="Calibri"/>
          <w:sz w:val="22"/>
          <w:u w:val="single"/>
          <w:lang w:val="sk-SK"/>
        </w:rPr>
        <w:t xml:space="preserve"> </w:t>
      </w:r>
      <w:r w:rsidR="00A052B5" w:rsidRPr="00B66253">
        <w:rPr>
          <w:rFonts w:ascii="Calibri" w:hAnsi="Calibri"/>
          <w:sz w:val="22"/>
          <w:u w:val="single"/>
          <w:lang w:val="sk-SK"/>
        </w:rPr>
        <w:t>prevádzke podniku</w:t>
      </w:r>
      <w:r w:rsidR="00A052B5">
        <w:rPr>
          <w:rFonts w:ascii="Calibri" w:hAnsi="Calibri"/>
          <w:sz w:val="22"/>
          <w:lang w:val="sk-SK"/>
        </w:rPr>
        <w:t xml:space="preserve"> </w:t>
      </w:r>
      <w:r w:rsidR="006223D0">
        <w:rPr>
          <w:rFonts w:ascii="Calibri" w:hAnsi="Calibri"/>
          <w:sz w:val="22"/>
          <w:lang w:val="sk-SK"/>
        </w:rPr>
        <w:t>v rámci ktor</w:t>
      </w:r>
      <w:r w:rsidR="00A052B5">
        <w:rPr>
          <w:rFonts w:ascii="Calibri" w:hAnsi="Calibri"/>
          <w:sz w:val="22"/>
          <w:lang w:val="sk-SK"/>
        </w:rPr>
        <w:t>ej</w:t>
      </w:r>
      <w:r w:rsidR="006223D0">
        <w:rPr>
          <w:rFonts w:ascii="Calibri" w:hAnsi="Calibri"/>
          <w:sz w:val="22"/>
          <w:lang w:val="sk-SK"/>
        </w:rPr>
        <w:t xml:space="preserve"> </w:t>
      </w:r>
      <w:r w:rsidR="00A052B5">
        <w:rPr>
          <w:rFonts w:ascii="Calibri" w:hAnsi="Calibri"/>
          <w:sz w:val="22"/>
          <w:lang w:val="sk-SK"/>
        </w:rPr>
        <w:t xml:space="preserve">dôjde </w:t>
      </w:r>
      <w:r w:rsidR="00A052B5" w:rsidRPr="00DB5E8C">
        <w:rPr>
          <w:rFonts w:ascii="Calibri" w:hAnsi="Calibri"/>
          <w:sz w:val="22"/>
          <w:lang w:val="sk-SK"/>
        </w:rPr>
        <w:t>zaveden</w:t>
      </w:r>
      <w:r w:rsidR="00A052B5">
        <w:rPr>
          <w:rFonts w:ascii="Calibri" w:hAnsi="Calibri"/>
          <w:sz w:val="22"/>
          <w:lang w:val="sk-SK"/>
        </w:rPr>
        <w:t>ím</w:t>
      </w:r>
      <w:r w:rsidR="00A052B5" w:rsidRPr="00DB5E8C">
        <w:rPr>
          <w:rFonts w:ascii="Calibri" w:hAnsi="Calibri"/>
          <w:sz w:val="22"/>
          <w:lang w:val="sk-SK"/>
        </w:rPr>
        <w:t xml:space="preserve"> prvkov inteligentných riešení </w:t>
      </w:r>
      <w:r w:rsidR="00A052B5">
        <w:rPr>
          <w:rFonts w:ascii="Calibri" w:hAnsi="Calibri"/>
          <w:sz w:val="22"/>
          <w:lang w:val="sk-SK"/>
        </w:rPr>
        <w:t>k inovácii produktu a/alebo procesu</w:t>
      </w:r>
      <w:r w:rsidRPr="00DB5E8C">
        <w:rPr>
          <w:rFonts w:ascii="Calibri" w:hAnsi="Calibri"/>
          <w:sz w:val="22"/>
          <w:lang w:val="sk-SK"/>
        </w:rPr>
        <w:t xml:space="preserve">. </w:t>
      </w:r>
      <w:r>
        <w:rPr>
          <w:rFonts w:ascii="Calibri" w:hAnsi="Calibri"/>
          <w:sz w:val="22"/>
          <w:lang w:val="sk-SK"/>
        </w:rPr>
        <w:t>V</w:t>
      </w:r>
      <w:r w:rsidR="00A052B5">
        <w:rPr>
          <w:rFonts w:ascii="Calibri" w:hAnsi="Calibri"/>
          <w:sz w:val="22"/>
          <w:lang w:val="sk-SK"/>
        </w:rPr>
        <w:t> popis</w:t>
      </w:r>
      <w:r w:rsidR="00C26CE4">
        <w:rPr>
          <w:rFonts w:ascii="Calibri" w:hAnsi="Calibri"/>
          <w:sz w:val="22"/>
          <w:lang w:val="sk-SK"/>
        </w:rPr>
        <w:t>e</w:t>
      </w:r>
      <w:r w:rsidR="00A052B5">
        <w:rPr>
          <w:rFonts w:ascii="Calibri" w:hAnsi="Calibri"/>
          <w:sz w:val="22"/>
          <w:lang w:val="sk-SK"/>
        </w:rPr>
        <w:t xml:space="preserve"> existujúcej situácie </w:t>
      </w:r>
      <w:r w:rsidRPr="00DB5E8C">
        <w:rPr>
          <w:rFonts w:ascii="Calibri" w:hAnsi="Calibri"/>
          <w:sz w:val="22"/>
          <w:lang w:val="sk-SK"/>
        </w:rPr>
        <w:t>je potrebné poskytnúť</w:t>
      </w:r>
      <w:r w:rsidR="00D02E5B">
        <w:rPr>
          <w:rFonts w:ascii="Calibri" w:hAnsi="Calibri"/>
          <w:sz w:val="22"/>
          <w:lang w:val="sk-SK"/>
        </w:rPr>
        <w:t xml:space="preserve"> najmä</w:t>
      </w:r>
      <w:r w:rsidR="00B433EF">
        <w:rPr>
          <w:rFonts w:ascii="Calibri" w:hAnsi="Calibri"/>
          <w:sz w:val="22"/>
          <w:lang w:val="sk-SK"/>
        </w:rPr>
        <w:t xml:space="preserve"> </w:t>
      </w:r>
      <w:r w:rsidRPr="00D02E5B">
        <w:rPr>
          <w:rFonts w:ascii="Calibri" w:hAnsi="Calibri"/>
          <w:sz w:val="22"/>
          <w:lang w:val="sk-SK"/>
        </w:rPr>
        <w:t xml:space="preserve">komplexné informácie </w:t>
      </w:r>
      <w:r w:rsidRPr="00B66253">
        <w:rPr>
          <w:rFonts w:ascii="Calibri" w:hAnsi="Calibri"/>
          <w:sz w:val="22"/>
          <w:u w:val="single"/>
          <w:lang w:val="sk-SK"/>
        </w:rPr>
        <w:t>o</w:t>
      </w:r>
      <w:r w:rsidR="00B433EF" w:rsidRPr="00B66253">
        <w:rPr>
          <w:rFonts w:ascii="Calibri" w:hAnsi="Calibri"/>
          <w:sz w:val="22"/>
          <w:u w:val="single"/>
          <w:lang w:val="sk-SK"/>
        </w:rPr>
        <w:t> </w:t>
      </w:r>
      <w:r w:rsidR="00B460C5" w:rsidRPr="00B66253" w:rsidDel="00B460C5">
        <w:rPr>
          <w:rFonts w:ascii="Calibri" w:hAnsi="Calibri"/>
          <w:sz w:val="22"/>
          <w:u w:val="single"/>
          <w:lang w:val="sk-SK"/>
        </w:rPr>
        <w:t xml:space="preserve"> </w:t>
      </w:r>
      <w:r w:rsidRPr="00B66253">
        <w:rPr>
          <w:rFonts w:ascii="Calibri" w:hAnsi="Calibri"/>
          <w:sz w:val="22"/>
          <w:u w:val="single"/>
          <w:lang w:val="sk-SK"/>
        </w:rPr>
        <w:t>produkčn</w:t>
      </w:r>
      <w:r w:rsidR="00DE3B67" w:rsidRPr="00B66253">
        <w:rPr>
          <w:rFonts w:ascii="Calibri" w:hAnsi="Calibri"/>
          <w:sz w:val="22"/>
          <w:u w:val="single"/>
          <w:lang w:val="sk-SK"/>
        </w:rPr>
        <w:t>om</w:t>
      </w:r>
      <w:r w:rsidRPr="00B66253">
        <w:rPr>
          <w:rFonts w:ascii="Calibri" w:hAnsi="Calibri"/>
          <w:sz w:val="22"/>
          <w:u w:val="single"/>
          <w:lang w:val="sk-SK"/>
        </w:rPr>
        <w:t xml:space="preserve"> proces</w:t>
      </w:r>
      <w:r w:rsidR="00DE3B67" w:rsidRPr="00B66253">
        <w:rPr>
          <w:rFonts w:ascii="Calibri" w:hAnsi="Calibri"/>
          <w:sz w:val="22"/>
          <w:u w:val="single"/>
          <w:lang w:val="sk-SK"/>
        </w:rPr>
        <w:t>e</w:t>
      </w:r>
      <w:r w:rsidR="00886B74" w:rsidRPr="00B66253">
        <w:rPr>
          <w:rFonts w:ascii="Calibri" w:hAnsi="Calibri"/>
          <w:sz w:val="22"/>
          <w:u w:val="single"/>
          <w:lang w:val="sk-SK"/>
        </w:rPr>
        <w:t xml:space="preserve"> </w:t>
      </w:r>
      <w:r w:rsidR="00B433EF" w:rsidRPr="00B66253">
        <w:rPr>
          <w:rFonts w:ascii="Calibri" w:hAnsi="Calibri"/>
          <w:sz w:val="22"/>
          <w:u w:val="single"/>
          <w:lang w:val="sk-SK"/>
        </w:rPr>
        <w:t>a produktoch</w:t>
      </w:r>
      <w:r w:rsidR="00B433EF">
        <w:rPr>
          <w:rFonts w:ascii="Calibri" w:hAnsi="Calibri"/>
          <w:sz w:val="22"/>
          <w:lang w:val="sk-SK"/>
        </w:rPr>
        <w:t>, ktoré sú produkované v prevádzke podniku, ktorá bude predmetom realizácie projektu</w:t>
      </w:r>
      <w:r w:rsidR="00B433EF" w:rsidRPr="00170EFE">
        <w:rPr>
          <w:rStyle w:val="Odkaznapoznmkupodiarou"/>
          <w:rFonts w:ascii="Calibri" w:hAnsi="Calibri"/>
          <w:b/>
          <w:sz w:val="22"/>
          <w:lang w:val="sk-SK"/>
        </w:rPr>
        <w:footnoteReference w:id="11"/>
      </w:r>
      <w:r w:rsidR="00B433EF">
        <w:rPr>
          <w:rFonts w:ascii="Calibri" w:hAnsi="Calibri"/>
          <w:sz w:val="22"/>
          <w:lang w:val="sk-SK"/>
        </w:rPr>
        <w:t xml:space="preserve">, t.j. komplexné údaje o </w:t>
      </w:r>
      <w:r w:rsidR="00B433EF" w:rsidRPr="00DB5E8C">
        <w:rPr>
          <w:rFonts w:ascii="Calibri" w:hAnsi="Calibri"/>
          <w:sz w:val="22"/>
          <w:lang w:val="sk-SK"/>
        </w:rPr>
        <w:t>transformácii vstupov (zamestnanci,</w:t>
      </w:r>
      <w:r w:rsidR="00B433EF">
        <w:rPr>
          <w:rFonts w:ascii="Calibri" w:hAnsi="Calibri"/>
          <w:sz w:val="22"/>
          <w:lang w:val="sk-SK"/>
        </w:rPr>
        <w:t xml:space="preserve"> dodávatelia,</w:t>
      </w:r>
      <w:r w:rsidR="00B433EF" w:rsidRPr="00DB5E8C">
        <w:rPr>
          <w:rFonts w:ascii="Calibri" w:hAnsi="Calibri"/>
          <w:sz w:val="22"/>
          <w:lang w:val="sk-SK"/>
        </w:rPr>
        <w:t xml:space="preserve"> finančné zdroje, materiál, nemateriálové zdroje, infraštruktúra,</w:t>
      </w:r>
      <w:r w:rsidR="00B433EF">
        <w:rPr>
          <w:rFonts w:ascii="Calibri" w:hAnsi="Calibri"/>
          <w:sz w:val="22"/>
          <w:lang w:val="sk-SK"/>
        </w:rPr>
        <w:t xml:space="preserve"> nastavené postupy </w:t>
      </w:r>
      <w:r w:rsidR="00B433EF" w:rsidRPr="00DB5E8C">
        <w:rPr>
          <w:rFonts w:ascii="Calibri" w:hAnsi="Calibri"/>
          <w:sz w:val="22"/>
          <w:lang w:val="sk-SK"/>
        </w:rPr>
        <w:t>a </w:t>
      </w:r>
      <w:r w:rsidR="00B433EF">
        <w:rPr>
          <w:rFonts w:ascii="Calibri" w:hAnsi="Calibri"/>
          <w:sz w:val="22"/>
          <w:lang w:val="sk-SK"/>
        </w:rPr>
        <w:t>pod</w:t>
      </w:r>
      <w:r w:rsidR="00B433EF" w:rsidRPr="00DB5E8C">
        <w:rPr>
          <w:rFonts w:ascii="Calibri" w:hAnsi="Calibri"/>
          <w:sz w:val="22"/>
          <w:lang w:val="sk-SK"/>
        </w:rPr>
        <w:t>.) na výstupy (produkt)</w:t>
      </w:r>
      <w:r w:rsidR="00B433EF">
        <w:rPr>
          <w:rFonts w:ascii="Calibri" w:hAnsi="Calibri"/>
          <w:sz w:val="22"/>
          <w:lang w:val="sk-SK"/>
        </w:rPr>
        <w:t xml:space="preserve">. V časti 4B. žiadateľ detailne popíše </w:t>
      </w:r>
      <w:r w:rsidR="00B433EF" w:rsidRPr="00B66253">
        <w:rPr>
          <w:rFonts w:ascii="Calibri" w:hAnsi="Calibri"/>
          <w:sz w:val="22"/>
          <w:u w:val="single"/>
          <w:lang w:val="sk-SK"/>
        </w:rPr>
        <w:t>plánovaný (očakávaný) stav</w:t>
      </w:r>
      <w:r w:rsidR="00B433EF">
        <w:rPr>
          <w:rFonts w:ascii="Calibri" w:hAnsi="Calibri"/>
          <w:sz w:val="22"/>
          <w:lang w:val="sk-SK"/>
        </w:rPr>
        <w:t xml:space="preserve"> </w:t>
      </w:r>
      <w:r w:rsidR="00B433EF" w:rsidRPr="00B66253">
        <w:rPr>
          <w:rFonts w:ascii="Calibri" w:hAnsi="Calibri"/>
          <w:sz w:val="22"/>
          <w:lang w:val="sk-SK"/>
        </w:rPr>
        <w:t xml:space="preserve">v prevádzke podniku </w:t>
      </w:r>
      <w:r w:rsidR="009756F8">
        <w:rPr>
          <w:rFonts w:ascii="Calibri" w:hAnsi="Calibri"/>
          <w:sz w:val="22"/>
          <w:lang w:val="sk-SK"/>
        </w:rPr>
        <w:t>po zavedení prvkov inteligentných riešení z pohľadu inovovaného produktu a/alebo procesu</w:t>
      </w:r>
      <w:r w:rsidR="00B460C5">
        <w:rPr>
          <w:rFonts w:ascii="Calibri" w:hAnsi="Calibri"/>
          <w:sz w:val="22"/>
          <w:lang w:val="sk-SK"/>
        </w:rPr>
        <w:t xml:space="preserve"> (prípadne organizačnej inovácie)</w:t>
      </w:r>
      <w:r w:rsidR="009756F8">
        <w:rPr>
          <w:rFonts w:ascii="Calibri" w:hAnsi="Calibri"/>
          <w:sz w:val="22"/>
          <w:lang w:val="sk-SK"/>
        </w:rPr>
        <w:t>.</w:t>
      </w:r>
    </w:p>
    <w:tbl>
      <w:tblPr>
        <w:tblStyle w:val="Mriekatabuky"/>
        <w:tblW w:w="4947" w:type="pct"/>
        <w:tblInd w:w="108" w:type="dxa"/>
        <w:tblLook w:val="04A0" w:firstRow="1" w:lastRow="0" w:firstColumn="1" w:lastColumn="0" w:noHBand="0" w:noVBand="1"/>
      </w:tblPr>
      <w:tblGrid>
        <w:gridCol w:w="5015"/>
        <w:gridCol w:w="5016"/>
      </w:tblGrid>
      <w:tr w:rsidR="005F63A8" w:rsidRPr="00D02E5B" w:rsidTr="00885D9F">
        <w:trPr>
          <w:trHeight w:val="256"/>
        </w:trPr>
        <w:tc>
          <w:tcPr>
            <w:tcW w:w="5000" w:type="pct"/>
            <w:gridSpan w:val="2"/>
            <w:tcBorders>
              <w:bottom w:val="single" w:sz="4" w:space="0" w:color="auto"/>
            </w:tcBorders>
            <w:shd w:val="clear" w:color="auto" w:fill="4F81BD" w:themeFill="accent1"/>
            <w:vAlign w:val="center"/>
          </w:tcPr>
          <w:p w:rsidR="005F63A8" w:rsidRDefault="005F63A8" w:rsidP="00821E39">
            <w:pPr>
              <w:spacing w:before="120" w:after="120"/>
              <w:rPr>
                <w:rFonts w:ascii="Calibri" w:hAnsi="Calibri"/>
                <w:b/>
                <w:sz w:val="22"/>
                <w:lang w:val="sk-SK"/>
              </w:rPr>
            </w:pPr>
            <w:r>
              <w:rPr>
                <w:rFonts w:ascii="Calibri" w:hAnsi="Calibri"/>
                <w:b/>
                <w:sz w:val="22"/>
                <w:lang w:val="sk-SK"/>
              </w:rPr>
              <w:t xml:space="preserve">4.A </w:t>
            </w:r>
            <w:r w:rsidRPr="00207BA2">
              <w:rPr>
                <w:rFonts w:ascii="Calibri" w:hAnsi="Calibri"/>
                <w:b/>
                <w:sz w:val="22"/>
                <w:lang w:val="sk-SK"/>
              </w:rPr>
              <w:t>Popis exist</w:t>
            </w:r>
            <w:r>
              <w:rPr>
                <w:rFonts w:ascii="Calibri" w:hAnsi="Calibri"/>
                <w:b/>
                <w:sz w:val="22"/>
                <w:lang w:val="sk-SK"/>
              </w:rPr>
              <w:t>ujúceho</w:t>
            </w:r>
            <w:r w:rsidRPr="00207BA2">
              <w:rPr>
                <w:rFonts w:ascii="Calibri" w:hAnsi="Calibri"/>
                <w:b/>
                <w:sz w:val="22"/>
                <w:lang w:val="sk-SK"/>
              </w:rPr>
              <w:t xml:space="preserve"> stav</w:t>
            </w:r>
            <w:r>
              <w:rPr>
                <w:rFonts w:ascii="Calibri" w:hAnsi="Calibri"/>
                <w:b/>
                <w:sz w:val="22"/>
                <w:lang w:val="sk-SK"/>
              </w:rPr>
              <w:t xml:space="preserve">u </w:t>
            </w:r>
            <w:r w:rsidRPr="00B66253">
              <w:rPr>
                <w:rFonts w:ascii="Calibri" w:hAnsi="Calibri"/>
                <w:b/>
                <w:sz w:val="22"/>
                <w:lang w:val="sk-SK"/>
              </w:rPr>
              <w:t xml:space="preserve">produkčného procesu, trhov, konkurencie </w:t>
            </w:r>
            <w:r w:rsidR="00821E39">
              <w:rPr>
                <w:rFonts w:ascii="Calibri" w:hAnsi="Calibri"/>
                <w:b/>
                <w:sz w:val="22"/>
                <w:lang w:val="sk-SK"/>
              </w:rPr>
              <w:t>pred realizáciou projektu</w:t>
            </w:r>
          </w:p>
        </w:tc>
      </w:tr>
      <w:tr w:rsidR="00E75562" w:rsidRPr="00D02E5B" w:rsidTr="00885D9F">
        <w:trPr>
          <w:trHeight w:val="256"/>
        </w:trPr>
        <w:tc>
          <w:tcPr>
            <w:tcW w:w="5000" w:type="pct"/>
            <w:gridSpan w:val="2"/>
            <w:tcBorders>
              <w:bottom w:val="single" w:sz="4" w:space="0" w:color="auto"/>
            </w:tcBorders>
            <w:shd w:val="clear" w:color="auto" w:fill="D9D9D9" w:themeFill="background1" w:themeFillShade="D9"/>
            <w:vAlign w:val="center"/>
          </w:tcPr>
          <w:p w:rsidR="00E75562" w:rsidRPr="00D54954" w:rsidRDefault="00B9704B" w:rsidP="0063080C">
            <w:pPr>
              <w:spacing w:before="120" w:after="120"/>
              <w:rPr>
                <w:rFonts w:ascii="Calibri" w:hAnsi="Calibri"/>
                <w:b/>
                <w:sz w:val="22"/>
                <w:lang w:val="sk-SK"/>
              </w:rPr>
            </w:pPr>
            <w:r w:rsidRPr="00927953">
              <w:rPr>
                <w:rFonts w:ascii="Calibri" w:hAnsi="Calibri"/>
                <w:b/>
                <w:sz w:val="22"/>
                <w:lang w:val="sk-SK"/>
              </w:rPr>
              <w:t>Predmet činnosti</w:t>
            </w:r>
          </w:p>
        </w:tc>
      </w:tr>
      <w:tr w:rsidR="00B460C5" w:rsidRPr="00D02E5B" w:rsidTr="00B460C5">
        <w:trPr>
          <w:trHeight w:val="256"/>
        </w:trPr>
        <w:tc>
          <w:tcPr>
            <w:tcW w:w="2500" w:type="pct"/>
            <w:tcBorders>
              <w:bottom w:val="single" w:sz="4" w:space="0" w:color="auto"/>
            </w:tcBorders>
            <w:shd w:val="clear" w:color="auto" w:fill="FFFFFF" w:themeFill="background1"/>
            <w:vAlign w:val="center"/>
          </w:tcPr>
          <w:p w:rsidR="00B460C5" w:rsidRPr="00D54954" w:rsidRDefault="00B460C5" w:rsidP="0063080C">
            <w:pPr>
              <w:spacing w:before="120" w:after="120"/>
              <w:rPr>
                <w:rFonts w:ascii="Calibri" w:hAnsi="Calibri"/>
                <w:b/>
                <w:sz w:val="22"/>
                <w:lang w:val="sk-SK"/>
              </w:rPr>
            </w:pPr>
            <w:r w:rsidRPr="00885D9F">
              <w:rPr>
                <w:rFonts w:ascii="Calibri" w:hAnsi="Calibri"/>
                <w:sz w:val="22"/>
                <w:lang w:val="sk-SK"/>
              </w:rPr>
              <w:t>Predmet činnosti</w:t>
            </w:r>
            <w:r w:rsidRPr="00927953">
              <w:rPr>
                <w:rFonts w:ascii="Calibri" w:hAnsi="Calibri"/>
                <w:sz w:val="22"/>
                <w:lang w:val="sk-SK"/>
              </w:rPr>
              <w:t xml:space="preserve"> zapísaný v príslušnom registri (obchodný register, resp. živnostenský register), ktorý sa vzťahuje/oprávňuje žiadateľa na produkciu produktu/produktov, ktoré sú predmetom inovácie, alebo ktorých produkčný proces je predmetom inovácie v rámci projektu. Predmet činnosti zapísaný v príslušnom registri musí byť v súlade s SK NACE žiadateľa uvedeným v tabuľke č. 1 tohto dokumentu</w:t>
            </w:r>
          </w:p>
        </w:tc>
        <w:tc>
          <w:tcPr>
            <w:tcW w:w="2500" w:type="pct"/>
            <w:tcBorders>
              <w:bottom w:val="single" w:sz="4" w:space="0" w:color="auto"/>
            </w:tcBorders>
            <w:shd w:val="clear" w:color="auto" w:fill="FFFFFF" w:themeFill="background1"/>
            <w:vAlign w:val="center"/>
          </w:tcPr>
          <w:p w:rsidR="00B460C5" w:rsidRPr="00D54954" w:rsidRDefault="00B460C5" w:rsidP="0063080C">
            <w:pPr>
              <w:spacing w:before="120" w:after="120"/>
              <w:rPr>
                <w:rFonts w:ascii="Calibri" w:hAnsi="Calibri"/>
                <w:b/>
                <w:sz w:val="22"/>
                <w:lang w:val="sk-SK"/>
              </w:rPr>
            </w:pPr>
          </w:p>
        </w:tc>
      </w:tr>
      <w:tr w:rsidR="008D175E" w:rsidRPr="00D02E5B" w:rsidTr="00927953">
        <w:trPr>
          <w:trHeight w:val="282"/>
        </w:trPr>
        <w:tc>
          <w:tcPr>
            <w:tcW w:w="5000" w:type="pct"/>
            <w:gridSpan w:val="2"/>
            <w:shd w:val="clear" w:color="auto" w:fill="D9D9D9" w:themeFill="background1" w:themeFillShade="D9"/>
          </w:tcPr>
          <w:p w:rsidR="008D175E" w:rsidRDefault="008D175E" w:rsidP="00927953">
            <w:pPr>
              <w:spacing w:before="120" w:after="120"/>
              <w:rPr>
                <w:rFonts w:ascii="Calibri" w:hAnsi="Calibri"/>
                <w:b/>
                <w:sz w:val="22"/>
                <w:lang w:val="sk-SK"/>
              </w:rPr>
            </w:pPr>
            <w:r>
              <w:rPr>
                <w:rFonts w:ascii="Calibri" w:hAnsi="Calibri"/>
                <w:b/>
                <w:sz w:val="22"/>
                <w:lang w:val="sk-SK"/>
              </w:rPr>
              <w:t>V</w:t>
            </w:r>
            <w:r w:rsidRPr="007A46C3">
              <w:rPr>
                <w:rFonts w:ascii="Calibri" w:hAnsi="Calibri"/>
                <w:b/>
                <w:sz w:val="22"/>
                <w:lang w:val="sk-SK"/>
              </w:rPr>
              <w:t>stup</w:t>
            </w:r>
            <w:r>
              <w:rPr>
                <w:rFonts w:ascii="Calibri" w:hAnsi="Calibri"/>
                <w:b/>
                <w:sz w:val="22"/>
                <w:lang w:val="sk-SK"/>
              </w:rPr>
              <w:t>y</w:t>
            </w:r>
            <w:r w:rsidRPr="007A46C3">
              <w:rPr>
                <w:rFonts w:ascii="Calibri" w:hAnsi="Calibri"/>
                <w:b/>
                <w:sz w:val="22"/>
                <w:lang w:val="sk-SK"/>
              </w:rPr>
              <w:t xml:space="preserve"> do produkčného procesu </w:t>
            </w:r>
          </w:p>
        </w:tc>
      </w:tr>
      <w:tr w:rsidR="005F63A8" w:rsidRPr="00D02E5B" w:rsidTr="00927953">
        <w:trPr>
          <w:trHeight w:val="621"/>
        </w:trPr>
        <w:tc>
          <w:tcPr>
            <w:tcW w:w="2500" w:type="pct"/>
          </w:tcPr>
          <w:p w:rsidR="005F63A8" w:rsidRPr="00927953" w:rsidRDefault="005F63A8" w:rsidP="00927953">
            <w:pPr>
              <w:spacing w:before="120" w:after="120"/>
              <w:rPr>
                <w:rFonts w:ascii="Calibri" w:hAnsi="Calibri"/>
                <w:sz w:val="22"/>
                <w:lang w:val="sk-SK"/>
              </w:rPr>
            </w:pPr>
            <w:r w:rsidRPr="00927953">
              <w:rPr>
                <w:rFonts w:ascii="Calibri" w:hAnsi="Calibri"/>
                <w:sz w:val="22"/>
                <w:lang w:val="sk-SK"/>
              </w:rPr>
              <w:t>Surovinové/materiálové zdroje</w:t>
            </w:r>
          </w:p>
        </w:tc>
        <w:tc>
          <w:tcPr>
            <w:tcW w:w="2500" w:type="pct"/>
          </w:tcPr>
          <w:p w:rsidR="005F63A8" w:rsidRPr="00927953" w:rsidRDefault="005F63A8" w:rsidP="005F63A8">
            <w:pPr>
              <w:spacing w:before="120" w:after="120"/>
              <w:rPr>
                <w:rFonts w:ascii="Calibri" w:hAnsi="Calibri"/>
                <w:i/>
                <w:sz w:val="22"/>
                <w:lang w:val="sk-SK"/>
              </w:rPr>
            </w:pPr>
          </w:p>
        </w:tc>
      </w:tr>
      <w:tr w:rsidR="005F63A8" w:rsidRPr="00D02E5B" w:rsidTr="00927953">
        <w:trPr>
          <w:trHeight w:val="621"/>
        </w:trPr>
        <w:tc>
          <w:tcPr>
            <w:tcW w:w="2500" w:type="pct"/>
          </w:tcPr>
          <w:p w:rsidR="005F63A8" w:rsidRPr="00927953" w:rsidRDefault="005F63A8" w:rsidP="0063080C">
            <w:pPr>
              <w:spacing w:before="120" w:after="120"/>
              <w:rPr>
                <w:rFonts w:ascii="Calibri" w:hAnsi="Calibri"/>
                <w:sz w:val="22"/>
                <w:lang w:val="sk-SK"/>
              </w:rPr>
            </w:pPr>
            <w:r w:rsidRPr="00927953">
              <w:rPr>
                <w:rFonts w:ascii="Calibri" w:hAnsi="Calibri"/>
                <w:sz w:val="22"/>
                <w:lang w:val="sk-SK"/>
              </w:rPr>
              <w:t xml:space="preserve">Dodávatelia (obchodne meno; SK NACE dodávateľa; sídlo dodávateľa; % podiely jednotlivých dodávateľov na celkovom objeme  vstupov do produkčného procesu; predpoklad dodávok jednotlivých dodávateľov do budúcnosti; rozdelenie/identifikácia dodávateľov podľa surovín/materiálov; forma zabezpečenia dodávok surovín/materiálov (napr. zmluva o dodávke); ceny jednotlivých dodávaných surovín/materiálov; predpoklad cien jednotlivých dodávaných surovín/materiálov) </w:t>
            </w:r>
          </w:p>
        </w:tc>
        <w:tc>
          <w:tcPr>
            <w:tcW w:w="2500" w:type="pct"/>
          </w:tcPr>
          <w:p w:rsidR="005F63A8" w:rsidRPr="00D02E5B" w:rsidRDefault="005F63A8" w:rsidP="00927953">
            <w:pPr>
              <w:pStyle w:val="Odsekzoznamu"/>
              <w:spacing w:before="120" w:after="120"/>
              <w:ind w:left="318"/>
              <w:contextualSpacing w:val="0"/>
              <w:rPr>
                <w:rFonts w:ascii="Calibri" w:hAnsi="Calibri"/>
                <w:sz w:val="22"/>
                <w:lang w:val="sk-SK"/>
              </w:rPr>
            </w:pPr>
          </w:p>
        </w:tc>
      </w:tr>
      <w:tr w:rsidR="005F63A8" w:rsidRPr="00D02E5B" w:rsidTr="00927953">
        <w:trPr>
          <w:trHeight w:val="621"/>
        </w:trPr>
        <w:tc>
          <w:tcPr>
            <w:tcW w:w="2500" w:type="pct"/>
            <w:tcBorders>
              <w:bottom w:val="single" w:sz="4" w:space="0" w:color="auto"/>
            </w:tcBorders>
          </w:tcPr>
          <w:p w:rsidR="005F63A8" w:rsidRDefault="005F63A8" w:rsidP="0063080C">
            <w:pPr>
              <w:spacing w:before="120" w:after="120"/>
              <w:rPr>
                <w:rFonts w:ascii="Calibri" w:hAnsi="Calibri"/>
                <w:b/>
                <w:sz w:val="22"/>
                <w:lang w:val="sk-SK"/>
              </w:rPr>
            </w:pPr>
            <w:r w:rsidRPr="00D02E5B">
              <w:rPr>
                <w:rFonts w:ascii="Calibri" w:hAnsi="Calibri"/>
                <w:sz w:val="22"/>
                <w:lang w:val="sk-SK"/>
              </w:rPr>
              <w:t>Finančné zdroje</w:t>
            </w:r>
          </w:p>
        </w:tc>
        <w:tc>
          <w:tcPr>
            <w:tcW w:w="2500" w:type="pct"/>
            <w:tcBorders>
              <w:bottom w:val="single" w:sz="4" w:space="0" w:color="auto"/>
            </w:tcBorders>
          </w:tcPr>
          <w:p w:rsidR="005F63A8" w:rsidRPr="00D02E5B" w:rsidRDefault="005F63A8" w:rsidP="0063080C">
            <w:pPr>
              <w:spacing w:before="120" w:after="120"/>
              <w:rPr>
                <w:rFonts w:ascii="Calibri" w:hAnsi="Calibri"/>
                <w:sz w:val="22"/>
                <w:lang w:val="sk-SK"/>
              </w:rPr>
            </w:pPr>
          </w:p>
        </w:tc>
      </w:tr>
      <w:tr w:rsidR="008D175E" w:rsidRPr="00D02E5B" w:rsidTr="00927953">
        <w:tc>
          <w:tcPr>
            <w:tcW w:w="5000" w:type="pct"/>
            <w:gridSpan w:val="2"/>
            <w:shd w:val="clear" w:color="auto" w:fill="D9D9D9" w:themeFill="background1" w:themeFillShade="D9"/>
          </w:tcPr>
          <w:p w:rsidR="008D175E" w:rsidRPr="007A46C3" w:rsidRDefault="008D175E" w:rsidP="0063080C">
            <w:pPr>
              <w:spacing w:before="120" w:after="120"/>
              <w:rPr>
                <w:rFonts w:ascii="Calibri" w:hAnsi="Calibri"/>
                <w:b/>
                <w:sz w:val="22"/>
                <w:lang w:val="sk-SK"/>
              </w:rPr>
            </w:pPr>
            <w:r w:rsidRPr="007A46C3">
              <w:rPr>
                <w:rFonts w:ascii="Calibri" w:hAnsi="Calibri"/>
                <w:b/>
                <w:sz w:val="22"/>
                <w:lang w:val="sk-SK"/>
              </w:rPr>
              <w:t>P</w:t>
            </w:r>
            <w:r>
              <w:rPr>
                <w:rFonts w:ascii="Calibri" w:hAnsi="Calibri"/>
                <w:b/>
                <w:sz w:val="22"/>
                <w:lang w:val="sk-SK"/>
              </w:rPr>
              <w:t>riebeh produkčného procesu</w:t>
            </w:r>
          </w:p>
        </w:tc>
      </w:tr>
      <w:tr w:rsidR="008D175E" w:rsidRPr="00D02E5B" w:rsidTr="008D175E">
        <w:tc>
          <w:tcPr>
            <w:tcW w:w="2500" w:type="pct"/>
          </w:tcPr>
          <w:p w:rsidR="008D175E" w:rsidRPr="00927953" w:rsidRDefault="008D175E" w:rsidP="0063080C">
            <w:pPr>
              <w:spacing w:before="120" w:after="120"/>
              <w:rPr>
                <w:rFonts w:ascii="Calibri" w:hAnsi="Calibri"/>
                <w:sz w:val="22"/>
                <w:lang w:val="sk-SK"/>
              </w:rPr>
            </w:pPr>
            <w:r w:rsidRPr="00927953">
              <w:rPr>
                <w:rFonts w:ascii="Calibri" w:hAnsi="Calibri"/>
                <w:sz w:val="22"/>
                <w:lang w:val="sk-SK"/>
              </w:rPr>
              <w:t>Infraštruktúra (identifikácia výrobných zariadení - stroje/prístroje/zariadenia)</w:t>
            </w:r>
          </w:p>
        </w:tc>
        <w:tc>
          <w:tcPr>
            <w:tcW w:w="2500" w:type="pct"/>
          </w:tcPr>
          <w:p w:rsidR="008D175E" w:rsidRPr="007A46C3" w:rsidRDefault="008D175E" w:rsidP="0063080C">
            <w:pPr>
              <w:spacing w:before="120" w:after="120"/>
              <w:rPr>
                <w:rFonts w:ascii="Calibri" w:hAnsi="Calibri"/>
                <w:b/>
                <w:sz w:val="22"/>
                <w:lang w:val="sk-SK"/>
              </w:rPr>
            </w:pPr>
          </w:p>
        </w:tc>
      </w:tr>
      <w:tr w:rsidR="008D175E" w:rsidRPr="00D02E5B" w:rsidTr="008D175E">
        <w:tc>
          <w:tcPr>
            <w:tcW w:w="2500" w:type="pct"/>
          </w:tcPr>
          <w:p w:rsidR="008D175E" w:rsidRPr="00927953" w:rsidRDefault="008D175E" w:rsidP="0063080C">
            <w:pPr>
              <w:spacing w:before="120" w:after="120"/>
              <w:rPr>
                <w:rFonts w:ascii="Calibri" w:hAnsi="Calibri"/>
                <w:sz w:val="22"/>
                <w:lang w:val="sk-SK"/>
              </w:rPr>
            </w:pPr>
            <w:r w:rsidRPr="00927953">
              <w:rPr>
                <w:rFonts w:ascii="Calibri" w:hAnsi="Calibri"/>
                <w:sz w:val="22"/>
                <w:lang w:val="sk-SK"/>
              </w:rPr>
              <w:t>Výrobný program</w:t>
            </w:r>
          </w:p>
        </w:tc>
        <w:tc>
          <w:tcPr>
            <w:tcW w:w="2500" w:type="pct"/>
          </w:tcPr>
          <w:p w:rsidR="008D175E" w:rsidRPr="007A46C3" w:rsidRDefault="008D175E" w:rsidP="0063080C">
            <w:pPr>
              <w:spacing w:before="120" w:after="120"/>
              <w:rPr>
                <w:rFonts w:ascii="Calibri" w:hAnsi="Calibri"/>
                <w:b/>
                <w:sz w:val="22"/>
                <w:lang w:val="sk-SK"/>
              </w:rPr>
            </w:pPr>
          </w:p>
        </w:tc>
      </w:tr>
      <w:tr w:rsidR="008D175E" w:rsidRPr="00D02E5B" w:rsidTr="00927953">
        <w:tc>
          <w:tcPr>
            <w:tcW w:w="2500" w:type="pct"/>
            <w:tcBorders>
              <w:bottom w:val="single" w:sz="4" w:space="0" w:color="auto"/>
            </w:tcBorders>
            <w:vAlign w:val="center"/>
          </w:tcPr>
          <w:p w:rsidR="008D175E" w:rsidRPr="00B66253" w:rsidDel="008D175E" w:rsidRDefault="008D175E" w:rsidP="00927953">
            <w:pPr>
              <w:jc w:val="left"/>
              <w:rPr>
                <w:lang w:val="sk-SK"/>
              </w:rPr>
            </w:pPr>
            <w:r w:rsidRPr="00927953">
              <w:rPr>
                <w:rFonts w:ascii="Calibri" w:hAnsi="Calibri"/>
                <w:sz w:val="22"/>
                <w:lang w:val="sk-SK"/>
              </w:rPr>
              <w:t>Vnút</w:t>
            </w:r>
            <w:r>
              <w:rPr>
                <w:rFonts w:ascii="Calibri" w:hAnsi="Calibri"/>
                <w:sz w:val="22"/>
                <w:lang w:val="sk-SK"/>
              </w:rPr>
              <w:t>r</w:t>
            </w:r>
            <w:r w:rsidRPr="00927953">
              <w:rPr>
                <w:rFonts w:ascii="Calibri" w:hAnsi="Calibri"/>
                <w:sz w:val="22"/>
                <w:lang w:val="sk-SK"/>
              </w:rPr>
              <w:t>opodniková logistika</w:t>
            </w:r>
            <w:r w:rsidRPr="00927953" w:rsidDel="008D175E">
              <w:rPr>
                <w:rFonts w:ascii="Calibri" w:hAnsi="Calibri"/>
                <w:b/>
                <w:sz w:val="22"/>
                <w:lang w:val="sk-SK"/>
              </w:rPr>
              <w:t xml:space="preserve"> </w:t>
            </w:r>
          </w:p>
        </w:tc>
        <w:tc>
          <w:tcPr>
            <w:tcW w:w="2500" w:type="pct"/>
            <w:tcBorders>
              <w:bottom w:val="single" w:sz="4" w:space="0" w:color="auto"/>
            </w:tcBorders>
          </w:tcPr>
          <w:p w:rsidR="008D175E" w:rsidRPr="007A46C3" w:rsidRDefault="008D175E" w:rsidP="0063080C">
            <w:pPr>
              <w:spacing w:before="120" w:after="120"/>
              <w:rPr>
                <w:rFonts w:ascii="Calibri" w:hAnsi="Calibri"/>
                <w:b/>
                <w:sz w:val="22"/>
                <w:lang w:val="sk-SK"/>
              </w:rPr>
            </w:pPr>
          </w:p>
        </w:tc>
      </w:tr>
      <w:tr w:rsidR="008D175E" w:rsidRPr="00D02E5B" w:rsidTr="00927953">
        <w:tc>
          <w:tcPr>
            <w:tcW w:w="5000" w:type="pct"/>
            <w:gridSpan w:val="2"/>
            <w:shd w:val="clear" w:color="auto" w:fill="D9D9D9" w:themeFill="background1" w:themeFillShade="D9"/>
          </w:tcPr>
          <w:p w:rsidR="008D175E" w:rsidRDefault="008D175E" w:rsidP="0063080C">
            <w:pPr>
              <w:spacing w:before="120" w:after="120"/>
              <w:rPr>
                <w:rFonts w:ascii="Calibri" w:hAnsi="Calibri"/>
                <w:b/>
                <w:sz w:val="22"/>
                <w:lang w:val="sk-SK"/>
              </w:rPr>
            </w:pPr>
            <w:r>
              <w:rPr>
                <w:rFonts w:ascii="Calibri" w:hAnsi="Calibri"/>
                <w:b/>
                <w:sz w:val="22"/>
                <w:lang w:val="sk-SK"/>
              </w:rPr>
              <w:t>V</w:t>
            </w:r>
            <w:r w:rsidRPr="007A46C3">
              <w:rPr>
                <w:rFonts w:ascii="Calibri" w:hAnsi="Calibri"/>
                <w:b/>
                <w:sz w:val="22"/>
                <w:lang w:val="sk-SK"/>
              </w:rPr>
              <w:t>ýstup</w:t>
            </w:r>
            <w:r>
              <w:rPr>
                <w:rFonts w:ascii="Calibri" w:hAnsi="Calibri"/>
                <w:b/>
                <w:sz w:val="22"/>
                <w:lang w:val="sk-SK"/>
              </w:rPr>
              <w:t>y produkčného procesu</w:t>
            </w:r>
          </w:p>
        </w:tc>
      </w:tr>
      <w:tr w:rsidR="008D175E" w:rsidRPr="00D02E5B" w:rsidTr="005F63A8">
        <w:tc>
          <w:tcPr>
            <w:tcW w:w="2500" w:type="pct"/>
          </w:tcPr>
          <w:p w:rsidR="008D175E" w:rsidRPr="00927953" w:rsidRDefault="008D175E" w:rsidP="00927953">
            <w:pPr>
              <w:spacing w:before="120" w:after="120"/>
              <w:rPr>
                <w:rFonts w:ascii="Calibri" w:hAnsi="Calibri"/>
                <w:sz w:val="22"/>
                <w:lang w:val="sk-SK"/>
              </w:rPr>
            </w:pPr>
            <w:r w:rsidRPr="00927953">
              <w:rPr>
                <w:rFonts w:ascii="Calibri" w:hAnsi="Calibri"/>
                <w:sz w:val="22"/>
                <w:lang w:val="sk-SK"/>
              </w:rPr>
              <w:t>Výstupy (produkty)</w:t>
            </w:r>
          </w:p>
        </w:tc>
        <w:tc>
          <w:tcPr>
            <w:tcW w:w="2500" w:type="pct"/>
          </w:tcPr>
          <w:p w:rsidR="008D175E" w:rsidRDefault="008D175E" w:rsidP="0063080C">
            <w:pPr>
              <w:spacing w:before="120" w:after="120"/>
              <w:rPr>
                <w:rFonts w:ascii="Calibri" w:hAnsi="Calibri"/>
                <w:b/>
                <w:sz w:val="22"/>
                <w:lang w:val="sk-SK"/>
              </w:rPr>
            </w:pPr>
          </w:p>
        </w:tc>
      </w:tr>
      <w:tr w:rsidR="005F63A8" w:rsidRPr="00D02E5B" w:rsidTr="00927953">
        <w:tc>
          <w:tcPr>
            <w:tcW w:w="2500" w:type="pct"/>
          </w:tcPr>
          <w:p w:rsidR="005F63A8" w:rsidRPr="00170EFE" w:rsidRDefault="005F63A8" w:rsidP="00927953">
            <w:pPr>
              <w:rPr>
                <w:lang w:val="sk-SK"/>
              </w:rPr>
            </w:pPr>
            <w:r w:rsidRPr="00927953">
              <w:rPr>
                <w:rFonts w:ascii="Calibri" w:hAnsi="Calibri"/>
                <w:sz w:val="22"/>
                <w:lang w:val="sk-SK"/>
              </w:rPr>
              <w:t>Odberatelia (obchodne meno; SK NACE odberateľa; sídlo odberateľa, % podiely jednotlivých odberateľov na celkových tržbách/objemoch výroby; rozdelenie/identifikácia odberateľov podľa jednotlivých produktov; predpoklad odberov produktov jednotlivými odberateľmi do budúcnosti, podľa produktov; forma zabezpečenia odberov produktov (napr. zmluva o odbere); ceny jednotlivých odoberaných produktov)</w:t>
            </w:r>
            <w:r w:rsidRPr="00170EFE">
              <w:rPr>
                <w:lang w:val="sk-SK"/>
              </w:rPr>
              <w:t xml:space="preserve"> </w:t>
            </w:r>
          </w:p>
        </w:tc>
        <w:tc>
          <w:tcPr>
            <w:tcW w:w="2500" w:type="pct"/>
          </w:tcPr>
          <w:p w:rsidR="005F63A8" w:rsidRDefault="005F63A8" w:rsidP="0063080C">
            <w:pPr>
              <w:spacing w:before="120" w:after="120"/>
              <w:rPr>
                <w:rFonts w:ascii="Calibri" w:hAnsi="Calibri"/>
                <w:b/>
                <w:sz w:val="22"/>
                <w:lang w:val="sk-SK"/>
              </w:rPr>
            </w:pPr>
          </w:p>
        </w:tc>
      </w:tr>
      <w:tr w:rsidR="00631252" w:rsidRPr="00D02E5B" w:rsidTr="00631252">
        <w:tc>
          <w:tcPr>
            <w:tcW w:w="5000" w:type="pct"/>
            <w:gridSpan w:val="2"/>
            <w:tcBorders>
              <w:bottom w:val="single" w:sz="4" w:space="0" w:color="auto"/>
            </w:tcBorders>
            <w:shd w:val="clear" w:color="auto" w:fill="D9D9D9" w:themeFill="background1" w:themeFillShade="D9"/>
          </w:tcPr>
          <w:p w:rsidR="00631252" w:rsidRPr="00BD5724" w:rsidRDefault="00631252" w:rsidP="00927953">
            <w:pPr>
              <w:spacing w:before="120" w:after="120"/>
              <w:rPr>
                <w:rFonts w:ascii="Calibri" w:hAnsi="Calibri"/>
                <w:b/>
                <w:sz w:val="22"/>
                <w:lang w:val="sk-SK"/>
              </w:rPr>
            </w:pPr>
            <w:r w:rsidRPr="00BD5724">
              <w:rPr>
                <w:rFonts w:ascii="Calibri" w:hAnsi="Calibri"/>
                <w:b/>
                <w:sz w:val="22"/>
                <w:lang w:val="sk-SK"/>
              </w:rPr>
              <w:t>Trh/trhy</w:t>
            </w:r>
            <w:r w:rsidRPr="00BD5724">
              <w:rPr>
                <w:rStyle w:val="Odkaznapoznmkupodiarou"/>
                <w:rFonts w:ascii="Calibri" w:hAnsi="Calibri"/>
                <w:b/>
                <w:sz w:val="22"/>
                <w:lang w:val="sk-SK"/>
              </w:rPr>
              <w:footnoteReference w:id="12"/>
            </w:r>
          </w:p>
        </w:tc>
      </w:tr>
      <w:tr w:rsidR="008D175E" w:rsidRPr="00D02E5B" w:rsidTr="008D175E">
        <w:tc>
          <w:tcPr>
            <w:tcW w:w="5000" w:type="pct"/>
            <w:gridSpan w:val="2"/>
            <w:tcBorders>
              <w:bottom w:val="single" w:sz="4" w:space="0" w:color="auto"/>
            </w:tcBorders>
          </w:tcPr>
          <w:p w:rsidR="008D175E" w:rsidRPr="00631252" w:rsidRDefault="008D175E" w:rsidP="00885D9F">
            <w:pPr>
              <w:spacing w:before="120" w:after="120"/>
              <w:rPr>
                <w:rFonts w:ascii="Calibri" w:hAnsi="Calibri"/>
                <w:b/>
                <w:i/>
                <w:sz w:val="22"/>
                <w:lang w:val="sk-SK"/>
              </w:rPr>
            </w:pPr>
            <w:r w:rsidRPr="00631252">
              <w:rPr>
                <w:rFonts w:ascii="Calibri" w:hAnsi="Calibri"/>
                <w:i/>
                <w:sz w:val="22"/>
                <w:lang w:val="sk-SK"/>
              </w:rPr>
              <w:t xml:space="preserve">Žiadateľ </w:t>
            </w:r>
            <w:r w:rsidR="00631252" w:rsidRPr="00631252">
              <w:rPr>
                <w:rFonts w:ascii="Calibri" w:hAnsi="Calibri"/>
                <w:i/>
                <w:sz w:val="22"/>
                <w:lang w:val="sk-SK"/>
              </w:rPr>
              <w:t xml:space="preserve">v tejto časti </w:t>
            </w:r>
            <w:r w:rsidRPr="00631252">
              <w:rPr>
                <w:rFonts w:ascii="Calibri" w:hAnsi="Calibri"/>
                <w:i/>
                <w:sz w:val="22"/>
                <w:lang w:val="sk-SK"/>
              </w:rPr>
              <w:t>identifikuje a jednoznačne popíše trh/trhy, na ktorých pôsobí (z pohľadu produktov</w:t>
            </w:r>
            <w:r w:rsidRPr="00631252">
              <w:rPr>
                <w:rStyle w:val="Odkaznapoznmkupodiarou"/>
                <w:rFonts w:ascii="Calibri" w:hAnsi="Calibri"/>
                <w:i/>
                <w:sz w:val="22"/>
                <w:lang w:val="sk-SK"/>
              </w:rPr>
              <w:footnoteReference w:id="13"/>
            </w:r>
            <w:r w:rsidRPr="00631252">
              <w:rPr>
                <w:rFonts w:ascii="Calibri" w:hAnsi="Calibri"/>
                <w:i/>
                <w:sz w:val="22"/>
                <w:lang w:val="sk-SK"/>
              </w:rPr>
              <w:t xml:space="preserve">, odvetvia, geografie...). </w:t>
            </w:r>
          </w:p>
        </w:tc>
      </w:tr>
      <w:tr w:rsidR="00631252" w:rsidRPr="00D02E5B" w:rsidTr="00631252">
        <w:tc>
          <w:tcPr>
            <w:tcW w:w="5000" w:type="pct"/>
            <w:gridSpan w:val="2"/>
            <w:shd w:val="clear" w:color="auto" w:fill="D9D9D9" w:themeFill="background1" w:themeFillShade="D9"/>
          </w:tcPr>
          <w:p w:rsidR="00631252" w:rsidRPr="00FE3EF7" w:rsidRDefault="00631252" w:rsidP="00631252">
            <w:pPr>
              <w:spacing w:before="120" w:after="120"/>
              <w:ind w:left="34"/>
              <w:rPr>
                <w:rFonts w:ascii="Calibri" w:hAnsi="Calibri"/>
                <w:b/>
                <w:sz w:val="22"/>
                <w:lang w:val="sk-SK"/>
              </w:rPr>
            </w:pPr>
            <w:r w:rsidRPr="00FE3EF7">
              <w:rPr>
                <w:rFonts w:ascii="Calibri" w:hAnsi="Calibri"/>
                <w:b/>
                <w:sz w:val="22"/>
                <w:lang w:val="sk-SK"/>
              </w:rPr>
              <w:t>Konkurencia</w:t>
            </w:r>
          </w:p>
        </w:tc>
      </w:tr>
      <w:tr w:rsidR="008D175E" w:rsidRPr="00D02E5B" w:rsidTr="008D175E">
        <w:tc>
          <w:tcPr>
            <w:tcW w:w="5000" w:type="pct"/>
            <w:gridSpan w:val="2"/>
          </w:tcPr>
          <w:p w:rsidR="008D175E" w:rsidRPr="00631252" w:rsidRDefault="008D175E" w:rsidP="001A32AE">
            <w:pPr>
              <w:spacing w:before="120" w:after="120"/>
              <w:ind w:left="34"/>
              <w:rPr>
                <w:rFonts w:ascii="Calibri" w:hAnsi="Calibri"/>
                <w:b/>
                <w:i/>
                <w:sz w:val="22"/>
                <w:lang w:val="sk-SK"/>
              </w:rPr>
            </w:pPr>
            <w:r w:rsidRPr="00631252">
              <w:rPr>
                <w:rFonts w:ascii="Calibri" w:hAnsi="Calibri"/>
                <w:i/>
                <w:sz w:val="22"/>
                <w:lang w:val="sk-SK"/>
              </w:rPr>
              <w:t>Žiadateľ</w:t>
            </w:r>
            <w:r w:rsidR="00631252">
              <w:rPr>
                <w:rFonts w:ascii="Calibri" w:hAnsi="Calibri"/>
                <w:i/>
                <w:sz w:val="22"/>
                <w:lang w:val="sk-SK"/>
              </w:rPr>
              <w:t xml:space="preserve"> v tejto časti</w:t>
            </w:r>
            <w:r w:rsidRPr="00631252">
              <w:rPr>
                <w:rFonts w:ascii="Calibri" w:hAnsi="Calibri"/>
                <w:i/>
                <w:sz w:val="22"/>
                <w:lang w:val="sk-SK"/>
              </w:rPr>
              <w:t xml:space="preserve"> identifikuje a jednoznačne popíše svoju </w:t>
            </w:r>
            <w:r w:rsidR="001A32AE">
              <w:rPr>
                <w:rFonts w:ascii="Calibri" w:hAnsi="Calibri"/>
                <w:i/>
                <w:sz w:val="22"/>
                <w:lang w:val="sk-SK"/>
              </w:rPr>
              <w:t xml:space="preserve">existujúcu </w:t>
            </w:r>
            <w:r w:rsidRPr="00631252">
              <w:rPr>
                <w:rFonts w:ascii="Calibri" w:hAnsi="Calibri"/>
                <w:i/>
                <w:sz w:val="22"/>
                <w:lang w:val="sk-SK"/>
              </w:rPr>
              <w:t>konkurenciu na trhoch</w:t>
            </w:r>
            <w:r w:rsidRPr="00631252">
              <w:rPr>
                <w:rStyle w:val="Odkaznapoznmkupodiarou"/>
                <w:rFonts w:ascii="Calibri" w:hAnsi="Calibri"/>
                <w:i/>
                <w:sz w:val="22"/>
                <w:lang w:val="sk-SK"/>
              </w:rPr>
              <w:footnoteReference w:id="14"/>
            </w:r>
            <w:r w:rsidRPr="00631252">
              <w:rPr>
                <w:rFonts w:ascii="Calibri" w:hAnsi="Calibri"/>
                <w:i/>
                <w:sz w:val="22"/>
                <w:lang w:val="sk-SK"/>
              </w:rPr>
              <w:t xml:space="preserve"> (lokálnu, regionálnu, v rámci EÚ, identifikuje jednotlivé konkurenčné spoločnosti z pohľadu umiestňovania jednotlivých produktov na trhu/trhoch...) a spôsoby porovnávania sa s ňou, vrátane určenia hlavných konkurenčných výhod/nevýhod žiadateľa oproti konkurencii. </w:t>
            </w:r>
          </w:p>
        </w:tc>
      </w:tr>
    </w:tbl>
    <w:p w:rsidR="00355131" w:rsidRDefault="00355131" w:rsidP="0063080C">
      <w:pPr>
        <w:spacing w:before="120" w:after="120" w:line="240" w:lineRule="auto"/>
      </w:pPr>
    </w:p>
    <w:tbl>
      <w:tblPr>
        <w:tblStyle w:val="Mriekatabuky"/>
        <w:tblW w:w="4894" w:type="pct"/>
        <w:tblInd w:w="109" w:type="dxa"/>
        <w:tblLook w:val="04A0" w:firstRow="1" w:lastRow="0" w:firstColumn="1" w:lastColumn="0" w:noHBand="0" w:noVBand="1"/>
      </w:tblPr>
      <w:tblGrid>
        <w:gridCol w:w="9923"/>
      </w:tblGrid>
      <w:tr w:rsidR="00D02E5B" w:rsidRPr="00D02E5B" w:rsidTr="00631252">
        <w:tc>
          <w:tcPr>
            <w:tcW w:w="5000" w:type="pct"/>
            <w:tcBorders>
              <w:bottom w:val="single" w:sz="4" w:space="0" w:color="auto"/>
            </w:tcBorders>
            <w:shd w:val="clear" w:color="auto" w:fill="4F81BD" w:themeFill="accent1"/>
          </w:tcPr>
          <w:p w:rsidR="00D02E5B" w:rsidRPr="00207BA2" w:rsidRDefault="00B433EF" w:rsidP="006223D0">
            <w:pPr>
              <w:spacing w:before="120" w:after="120"/>
              <w:rPr>
                <w:rFonts w:ascii="Calibri" w:hAnsi="Calibri"/>
                <w:b/>
                <w:sz w:val="22"/>
                <w:lang w:val="sk-SK"/>
              </w:rPr>
            </w:pPr>
            <w:r>
              <w:rPr>
                <w:rFonts w:ascii="Calibri" w:hAnsi="Calibri"/>
                <w:b/>
                <w:sz w:val="22"/>
                <w:lang w:val="sk-SK"/>
              </w:rPr>
              <w:t xml:space="preserve">4.B </w:t>
            </w:r>
            <w:r w:rsidR="00D02E5B" w:rsidRPr="00207BA2">
              <w:rPr>
                <w:rFonts w:ascii="Calibri" w:hAnsi="Calibri"/>
                <w:b/>
                <w:sz w:val="22"/>
                <w:lang w:val="sk-SK"/>
              </w:rPr>
              <w:t>Popis stav</w:t>
            </w:r>
            <w:r w:rsidR="00207BA2" w:rsidRPr="00207BA2">
              <w:rPr>
                <w:rFonts w:ascii="Calibri" w:hAnsi="Calibri"/>
                <w:b/>
                <w:sz w:val="22"/>
                <w:lang w:val="sk-SK"/>
              </w:rPr>
              <w:t>u</w:t>
            </w:r>
            <w:r w:rsidR="00D02E5B" w:rsidRPr="00207BA2">
              <w:rPr>
                <w:rFonts w:ascii="Calibri" w:hAnsi="Calibri"/>
                <w:b/>
                <w:sz w:val="22"/>
                <w:lang w:val="sk-SK"/>
              </w:rPr>
              <w:t xml:space="preserve"> po realizácii </w:t>
            </w:r>
            <w:r w:rsidR="006223D0">
              <w:rPr>
                <w:rFonts w:ascii="Calibri" w:hAnsi="Calibri"/>
                <w:b/>
                <w:sz w:val="22"/>
                <w:lang w:val="sk-SK"/>
              </w:rPr>
              <w:t>projektu</w:t>
            </w:r>
          </w:p>
        </w:tc>
      </w:tr>
      <w:tr w:rsidR="00221947" w:rsidRPr="00D02E5B" w:rsidTr="00631252">
        <w:trPr>
          <w:trHeight w:val="64"/>
        </w:trPr>
        <w:tc>
          <w:tcPr>
            <w:tcW w:w="5000" w:type="pct"/>
            <w:shd w:val="clear" w:color="auto" w:fill="D9D9D9" w:themeFill="background1" w:themeFillShade="D9"/>
          </w:tcPr>
          <w:p w:rsidR="00221947" w:rsidRPr="00D02E5B" w:rsidRDefault="00221947" w:rsidP="00927953">
            <w:pPr>
              <w:spacing w:before="60" w:after="60"/>
              <w:rPr>
                <w:rFonts w:ascii="Calibri" w:hAnsi="Calibri"/>
                <w:sz w:val="22"/>
                <w:lang w:val="sk-SK"/>
              </w:rPr>
            </w:pPr>
            <w:r w:rsidRPr="00927953">
              <w:rPr>
                <w:rFonts w:ascii="Calibri" w:hAnsi="Calibri"/>
                <w:b/>
                <w:sz w:val="22"/>
                <w:lang w:val="sk-SK"/>
              </w:rPr>
              <w:t>Inovácia produktu</w:t>
            </w:r>
            <w:r>
              <w:rPr>
                <w:rFonts w:ascii="Calibri" w:hAnsi="Calibri"/>
                <w:sz w:val="22"/>
                <w:lang w:val="sk-SK"/>
              </w:rPr>
              <w:t xml:space="preserve"> </w:t>
            </w:r>
            <w:r w:rsidR="001975E1">
              <w:rPr>
                <w:rFonts w:ascii="Calibri" w:hAnsi="Calibri"/>
                <w:sz w:val="22"/>
                <w:lang w:val="sk-SK"/>
              </w:rPr>
              <w:t>(ak relevant</w:t>
            </w:r>
            <w:r w:rsidR="00B200C5">
              <w:rPr>
                <w:rFonts w:ascii="Calibri" w:hAnsi="Calibri"/>
                <w:sz w:val="22"/>
                <w:lang w:val="sk-SK"/>
              </w:rPr>
              <w:t>n</w:t>
            </w:r>
            <w:r w:rsidR="001975E1">
              <w:rPr>
                <w:rFonts w:ascii="Calibri" w:hAnsi="Calibri"/>
                <w:sz w:val="22"/>
                <w:lang w:val="sk-SK"/>
              </w:rPr>
              <w:t xml:space="preserve">é) </w:t>
            </w:r>
          </w:p>
        </w:tc>
      </w:tr>
      <w:tr w:rsidR="00221947" w:rsidRPr="00D02E5B" w:rsidTr="00631252">
        <w:trPr>
          <w:trHeight w:val="699"/>
        </w:trPr>
        <w:tc>
          <w:tcPr>
            <w:tcW w:w="5000" w:type="pct"/>
          </w:tcPr>
          <w:p w:rsidR="00221947" w:rsidRPr="00927953" w:rsidRDefault="00221947" w:rsidP="00927953">
            <w:pPr>
              <w:widowControl/>
              <w:spacing w:before="120" w:after="120"/>
              <w:rPr>
                <w:rFonts w:ascii="Calibri" w:hAnsi="Calibri"/>
                <w:sz w:val="22"/>
                <w:lang w:val="sk-SK"/>
              </w:rPr>
            </w:pPr>
            <w:r w:rsidRPr="00927953">
              <w:rPr>
                <w:rFonts w:ascii="Calibri" w:hAnsi="Calibri"/>
                <w:i/>
                <w:sz w:val="22"/>
                <w:lang w:val="sk-SK"/>
              </w:rPr>
              <w:t xml:space="preserve">Žiadateľ </w:t>
            </w:r>
            <w:r w:rsidR="00B200C5">
              <w:rPr>
                <w:rFonts w:ascii="Calibri" w:hAnsi="Calibri"/>
                <w:i/>
                <w:sz w:val="22"/>
                <w:lang w:val="sk-SK"/>
              </w:rPr>
              <w:t xml:space="preserve">v tejto časti </w:t>
            </w:r>
            <w:r w:rsidRPr="00927953">
              <w:rPr>
                <w:rFonts w:ascii="Calibri" w:hAnsi="Calibri"/>
                <w:i/>
                <w:sz w:val="22"/>
                <w:lang w:val="sk-SK"/>
              </w:rPr>
              <w:t xml:space="preserve">porovná </w:t>
            </w:r>
            <w:r w:rsidR="00B200C5">
              <w:rPr>
                <w:rFonts w:ascii="Calibri" w:hAnsi="Calibri"/>
                <w:i/>
                <w:sz w:val="22"/>
                <w:lang w:val="sk-SK"/>
              </w:rPr>
              <w:t xml:space="preserve">každý </w:t>
            </w:r>
            <w:r w:rsidRPr="00927953">
              <w:rPr>
                <w:rFonts w:ascii="Calibri" w:hAnsi="Calibri"/>
                <w:i/>
                <w:sz w:val="22"/>
                <w:lang w:val="sk-SK"/>
              </w:rPr>
              <w:t>nový/inovovaný produkt s konkurenčnými produktmi na trhu.</w:t>
            </w:r>
          </w:p>
          <w:p w:rsidR="00221947" w:rsidRDefault="00221947" w:rsidP="00221947">
            <w:pPr>
              <w:spacing w:before="120" w:after="120"/>
              <w:rPr>
                <w:rFonts w:ascii="Calibri" w:hAnsi="Calibri"/>
                <w:sz w:val="22"/>
                <w:lang w:val="sk-SK"/>
              </w:rPr>
            </w:pPr>
          </w:p>
        </w:tc>
      </w:tr>
      <w:tr w:rsidR="00221947" w:rsidRPr="00D02E5B" w:rsidTr="00631252">
        <w:trPr>
          <w:trHeight w:val="699"/>
        </w:trPr>
        <w:tc>
          <w:tcPr>
            <w:tcW w:w="5000" w:type="pct"/>
          </w:tcPr>
          <w:p w:rsidR="00221947" w:rsidRPr="00927953" w:rsidRDefault="00221947" w:rsidP="00927953">
            <w:pPr>
              <w:widowControl/>
              <w:spacing w:before="120" w:after="120"/>
              <w:rPr>
                <w:rFonts w:ascii="Calibri" w:hAnsi="Calibri"/>
                <w:sz w:val="22"/>
                <w:lang w:val="sk-SK"/>
              </w:rPr>
            </w:pPr>
            <w:r w:rsidRPr="00927953">
              <w:rPr>
                <w:rFonts w:ascii="Calibri" w:hAnsi="Calibri"/>
                <w:i/>
                <w:sz w:val="22"/>
                <w:lang w:val="sk-SK"/>
              </w:rPr>
              <w:t xml:space="preserve">Žiadateľ </w:t>
            </w:r>
            <w:r w:rsidR="00B200C5">
              <w:rPr>
                <w:rFonts w:ascii="Calibri" w:hAnsi="Calibri"/>
                <w:i/>
                <w:sz w:val="22"/>
                <w:lang w:val="sk-SK"/>
              </w:rPr>
              <w:t xml:space="preserve">v tejto časti </w:t>
            </w:r>
            <w:r w:rsidRPr="00927953">
              <w:rPr>
                <w:rFonts w:ascii="Calibri" w:hAnsi="Calibri"/>
                <w:i/>
                <w:sz w:val="22"/>
                <w:lang w:val="sk-SK"/>
              </w:rPr>
              <w:t xml:space="preserve">porovná </w:t>
            </w:r>
            <w:r w:rsidR="00B200C5">
              <w:rPr>
                <w:rFonts w:ascii="Calibri" w:hAnsi="Calibri"/>
                <w:i/>
                <w:sz w:val="22"/>
                <w:lang w:val="sk-SK"/>
              </w:rPr>
              <w:t xml:space="preserve">každý </w:t>
            </w:r>
            <w:r w:rsidRPr="00927953">
              <w:rPr>
                <w:rFonts w:ascii="Calibri" w:hAnsi="Calibri"/>
                <w:i/>
                <w:sz w:val="22"/>
                <w:lang w:val="sk-SK"/>
              </w:rPr>
              <w:t>nový/inovovaný produkt s predchádzajúcimi produktmi žiadateľa na trhu</w:t>
            </w:r>
            <w:r w:rsidR="001975E1">
              <w:rPr>
                <w:rFonts w:ascii="Calibri" w:hAnsi="Calibri"/>
                <w:sz w:val="22"/>
                <w:lang w:val="sk-SK"/>
              </w:rPr>
              <w:t>.</w:t>
            </w:r>
          </w:p>
          <w:p w:rsidR="00221947" w:rsidRDefault="00221947" w:rsidP="00221947">
            <w:pPr>
              <w:spacing w:before="120" w:after="120"/>
              <w:rPr>
                <w:rFonts w:ascii="Calibri" w:hAnsi="Calibri"/>
                <w:sz w:val="22"/>
                <w:lang w:val="sk-SK"/>
              </w:rPr>
            </w:pPr>
          </w:p>
        </w:tc>
      </w:tr>
      <w:tr w:rsidR="00221947" w:rsidRPr="00D02E5B" w:rsidTr="00631252">
        <w:trPr>
          <w:trHeight w:val="699"/>
        </w:trPr>
        <w:tc>
          <w:tcPr>
            <w:tcW w:w="5000" w:type="pct"/>
          </w:tcPr>
          <w:p w:rsidR="00221947" w:rsidRPr="00927953" w:rsidRDefault="001975E1" w:rsidP="00927953">
            <w:pPr>
              <w:widowControl/>
              <w:spacing w:before="120" w:after="120"/>
              <w:rPr>
                <w:rFonts w:ascii="Calibri" w:hAnsi="Calibri"/>
                <w:sz w:val="22"/>
                <w:lang w:val="sk-SK"/>
              </w:rPr>
            </w:pPr>
            <w:r w:rsidRPr="00927953">
              <w:rPr>
                <w:rFonts w:ascii="Calibri" w:hAnsi="Calibri"/>
                <w:i/>
                <w:sz w:val="22"/>
                <w:lang w:val="sk-SK"/>
              </w:rPr>
              <w:t xml:space="preserve">Žiadateľ </w:t>
            </w:r>
            <w:r w:rsidR="00B200C5">
              <w:rPr>
                <w:rFonts w:ascii="Calibri" w:hAnsi="Calibri"/>
                <w:i/>
                <w:sz w:val="22"/>
                <w:lang w:val="sk-SK"/>
              </w:rPr>
              <w:t xml:space="preserve">v tejto časti </w:t>
            </w:r>
            <w:r w:rsidRPr="00927953">
              <w:rPr>
                <w:rFonts w:ascii="Calibri" w:hAnsi="Calibri"/>
                <w:i/>
                <w:sz w:val="22"/>
                <w:lang w:val="sk-SK"/>
              </w:rPr>
              <w:t>uvedie p</w:t>
            </w:r>
            <w:r w:rsidR="00221947" w:rsidRPr="00927953">
              <w:rPr>
                <w:rFonts w:ascii="Calibri" w:hAnsi="Calibri"/>
                <w:i/>
                <w:sz w:val="22"/>
                <w:lang w:val="sk-SK"/>
              </w:rPr>
              <w:t>redpokladan</w:t>
            </w:r>
            <w:r w:rsidRPr="00927953">
              <w:rPr>
                <w:rFonts w:ascii="Calibri" w:hAnsi="Calibri"/>
                <w:i/>
                <w:sz w:val="22"/>
                <w:lang w:val="sk-SK"/>
              </w:rPr>
              <w:t>ú</w:t>
            </w:r>
            <w:r w:rsidR="00221947" w:rsidRPr="00927953">
              <w:rPr>
                <w:rFonts w:ascii="Calibri" w:hAnsi="Calibri"/>
                <w:i/>
                <w:sz w:val="22"/>
                <w:lang w:val="sk-SK"/>
              </w:rPr>
              <w:t xml:space="preserve"> cen</w:t>
            </w:r>
            <w:r w:rsidRPr="00927953">
              <w:rPr>
                <w:rFonts w:ascii="Calibri" w:hAnsi="Calibri"/>
                <w:i/>
                <w:sz w:val="22"/>
                <w:lang w:val="sk-SK"/>
              </w:rPr>
              <w:t>u</w:t>
            </w:r>
            <w:r w:rsidR="00221947" w:rsidRPr="00927953">
              <w:rPr>
                <w:rFonts w:ascii="Calibri" w:hAnsi="Calibri"/>
                <w:i/>
                <w:sz w:val="22"/>
                <w:lang w:val="sk-SK"/>
              </w:rPr>
              <w:t xml:space="preserve"> </w:t>
            </w:r>
            <w:r w:rsidR="00B200C5">
              <w:rPr>
                <w:rFonts w:ascii="Calibri" w:hAnsi="Calibri"/>
                <w:i/>
                <w:sz w:val="22"/>
                <w:lang w:val="sk-SK"/>
              </w:rPr>
              <w:t xml:space="preserve">každého </w:t>
            </w:r>
            <w:r w:rsidR="00221947" w:rsidRPr="00927953">
              <w:rPr>
                <w:rFonts w:ascii="Calibri" w:hAnsi="Calibri"/>
                <w:i/>
                <w:sz w:val="22"/>
                <w:lang w:val="sk-SK"/>
              </w:rPr>
              <w:t xml:space="preserve">nového/inovovaného produktu, </w:t>
            </w:r>
            <w:r w:rsidRPr="00927953">
              <w:rPr>
                <w:rFonts w:ascii="Calibri" w:hAnsi="Calibri"/>
                <w:i/>
                <w:sz w:val="22"/>
                <w:lang w:val="sk-SK"/>
              </w:rPr>
              <w:t xml:space="preserve">popíše </w:t>
            </w:r>
            <w:r w:rsidR="00221947" w:rsidRPr="00927953">
              <w:rPr>
                <w:rFonts w:ascii="Calibri" w:hAnsi="Calibri"/>
                <w:i/>
                <w:sz w:val="22"/>
                <w:lang w:val="sk-SK"/>
              </w:rPr>
              <w:t>externé a interné vplyvy na tvorbu ceny produktu (napr. predpoklad vývoja nákladov na produkt, subdodávky, odpisy, prevádzkové náklady)</w:t>
            </w:r>
            <w:r>
              <w:rPr>
                <w:rFonts w:ascii="Calibri" w:hAnsi="Calibri"/>
                <w:sz w:val="22"/>
                <w:lang w:val="sk-SK"/>
              </w:rPr>
              <w:t>.</w:t>
            </w:r>
          </w:p>
          <w:p w:rsidR="00221947" w:rsidRDefault="00221947" w:rsidP="00221947">
            <w:pPr>
              <w:spacing w:before="120" w:after="120"/>
              <w:rPr>
                <w:rFonts w:ascii="Calibri" w:hAnsi="Calibri"/>
                <w:sz w:val="22"/>
                <w:lang w:val="sk-SK"/>
              </w:rPr>
            </w:pPr>
          </w:p>
        </w:tc>
      </w:tr>
      <w:tr w:rsidR="00221947" w:rsidRPr="00D02E5B" w:rsidTr="00631252">
        <w:trPr>
          <w:trHeight w:val="699"/>
        </w:trPr>
        <w:tc>
          <w:tcPr>
            <w:tcW w:w="5000" w:type="pct"/>
            <w:tcBorders>
              <w:bottom w:val="single" w:sz="4" w:space="0" w:color="auto"/>
            </w:tcBorders>
          </w:tcPr>
          <w:p w:rsidR="00221947" w:rsidRPr="00927953" w:rsidRDefault="001975E1" w:rsidP="00927953">
            <w:pPr>
              <w:widowControl/>
              <w:spacing w:before="120" w:after="120"/>
              <w:rPr>
                <w:rFonts w:ascii="Calibri" w:hAnsi="Calibri"/>
                <w:i/>
                <w:sz w:val="22"/>
                <w:lang w:val="sk-SK"/>
              </w:rPr>
            </w:pPr>
            <w:r w:rsidRPr="00927953">
              <w:rPr>
                <w:rFonts w:ascii="Calibri" w:hAnsi="Calibri"/>
                <w:i/>
                <w:sz w:val="22"/>
                <w:lang w:val="sk-SK"/>
              </w:rPr>
              <w:t xml:space="preserve">Žiadateľ </w:t>
            </w:r>
            <w:r w:rsidR="00B200C5">
              <w:rPr>
                <w:rFonts w:ascii="Calibri" w:hAnsi="Calibri"/>
                <w:i/>
                <w:sz w:val="22"/>
                <w:lang w:val="sk-SK"/>
              </w:rPr>
              <w:t xml:space="preserve">v tejto časti </w:t>
            </w:r>
            <w:r w:rsidRPr="00927953">
              <w:rPr>
                <w:rFonts w:ascii="Calibri" w:hAnsi="Calibri"/>
                <w:i/>
                <w:sz w:val="22"/>
                <w:lang w:val="sk-SK"/>
              </w:rPr>
              <w:t>popíše za</w:t>
            </w:r>
            <w:r w:rsidR="00221947" w:rsidRPr="00927953">
              <w:rPr>
                <w:rFonts w:ascii="Calibri" w:hAnsi="Calibri"/>
                <w:i/>
                <w:sz w:val="22"/>
                <w:lang w:val="sk-SK"/>
              </w:rPr>
              <w:t xml:space="preserve">bezpečenie odbytu </w:t>
            </w:r>
            <w:r w:rsidR="00B200C5">
              <w:rPr>
                <w:rFonts w:ascii="Calibri" w:hAnsi="Calibri"/>
                <w:i/>
                <w:sz w:val="22"/>
                <w:lang w:val="sk-SK"/>
              </w:rPr>
              <w:t xml:space="preserve">každého </w:t>
            </w:r>
            <w:r w:rsidR="00221947" w:rsidRPr="00927953">
              <w:rPr>
                <w:rFonts w:ascii="Calibri" w:hAnsi="Calibri"/>
                <w:i/>
                <w:sz w:val="22"/>
                <w:lang w:val="sk-SK"/>
              </w:rPr>
              <w:t>nového/inovovaného produktu (popis budúcich odberateľov; predpokladaný objem a</w:t>
            </w:r>
            <w:r w:rsidR="00B200C5">
              <w:rPr>
                <w:rFonts w:ascii="Calibri" w:hAnsi="Calibri"/>
                <w:i/>
                <w:sz w:val="22"/>
                <w:lang w:val="sk-SK"/>
              </w:rPr>
              <w:t> </w:t>
            </w:r>
            <w:r w:rsidR="00221947" w:rsidRPr="00927953">
              <w:rPr>
                <w:rFonts w:ascii="Calibri" w:hAnsi="Calibri"/>
                <w:i/>
                <w:sz w:val="22"/>
                <w:lang w:val="sk-SK"/>
              </w:rPr>
              <w:t>podiel súčasných zmluvných odberateľov/budúcich odberateľov; plánované spôsoby predaja; starostlivosť o</w:t>
            </w:r>
            <w:r w:rsidR="00B200C5">
              <w:rPr>
                <w:rFonts w:ascii="Calibri" w:hAnsi="Calibri"/>
                <w:i/>
                <w:sz w:val="22"/>
                <w:lang w:val="sk-SK"/>
              </w:rPr>
              <w:t> </w:t>
            </w:r>
            <w:r w:rsidR="00221947" w:rsidRPr="00927953">
              <w:rPr>
                <w:rFonts w:ascii="Calibri" w:hAnsi="Calibri"/>
                <w:i/>
                <w:sz w:val="22"/>
                <w:lang w:val="sk-SK"/>
              </w:rPr>
              <w:t>zákazníkov a</w:t>
            </w:r>
            <w:r w:rsidR="00B200C5">
              <w:rPr>
                <w:rFonts w:ascii="Calibri" w:hAnsi="Calibri"/>
                <w:i/>
                <w:sz w:val="22"/>
                <w:lang w:val="sk-SK"/>
              </w:rPr>
              <w:t> </w:t>
            </w:r>
            <w:r w:rsidR="00221947" w:rsidRPr="00927953">
              <w:rPr>
                <w:rFonts w:ascii="Calibri" w:hAnsi="Calibri"/>
                <w:i/>
                <w:sz w:val="22"/>
                <w:lang w:val="sk-SK"/>
              </w:rPr>
              <w:t xml:space="preserve">sledovanie vývoja ich potrieb, ...). </w:t>
            </w:r>
          </w:p>
          <w:p w:rsidR="00221947" w:rsidRDefault="00221947" w:rsidP="00221947">
            <w:pPr>
              <w:spacing w:before="120" w:after="120"/>
              <w:rPr>
                <w:rFonts w:ascii="Calibri" w:hAnsi="Calibri"/>
                <w:sz w:val="22"/>
                <w:lang w:val="sk-SK"/>
              </w:rPr>
            </w:pPr>
          </w:p>
        </w:tc>
      </w:tr>
      <w:tr w:rsidR="00221947" w:rsidRPr="00D02E5B" w:rsidTr="00631252">
        <w:trPr>
          <w:trHeight w:val="428"/>
        </w:trPr>
        <w:tc>
          <w:tcPr>
            <w:tcW w:w="5000" w:type="pct"/>
            <w:tcBorders>
              <w:bottom w:val="single" w:sz="4" w:space="0" w:color="auto"/>
            </w:tcBorders>
            <w:shd w:val="clear" w:color="auto" w:fill="D9D9D9" w:themeFill="background1" w:themeFillShade="D9"/>
            <w:vAlign w:val="center"/>
          </w:tcPr>
          <w:p w:rsidR="00221947" w:rsidRPr="00927953" w:rsidRDefault="00221947" w:rsidP="00927953">
            <w:pPr>
              <w:spacing w:before="60" w:after="60"/>
              <w:jc w:val="left"/>
              <w:rPr>
                <w:rFonts w:ascii="Calibri" w:hAnsi="Calibri"/>
                <w:b/>
                <w:sz w:val="22"/>
                <w:lang w:val="sk-SK"/>
              </w:rPr>
            </w:pPr>
            <w:r>
              <w:rPr>
                <w:rFonts w:ascii="Calibri" w:hAnsi="Calibri"/>
                <w:b/>
                <w:sz w:val="22"/>
                <w:lang w:val="sk-SK"/>
              </w:rPr>
              <w:t xml:space="preserve">Inovácia procesu </w:t>
            </w:r>
            <w:r w:rsidRPr="00927953">
              <w:rPr>
                <w:rFonts w:ascii="Calibri" w:hAnsi="Calibri"/>
                <w:sz w:val="22"/>
                <w:lang w:val="sk-SK"/>
              </w:rPr>
              <w:t>(ak relevantné)</w:t>
            </w:r>
          </w:p>
        </w:tc>
      </w:tr>
      <w:tr w:rsidR="00221947" w:rsidRPr="00D02E5B" w:rsidTr="00631252">
        <w:trPr>
          <w:trHeight w:val="699"/>
        </w:trPr>
        <w:tc>
          <w:tcPr>
            <w:tcW w:w="5000" w:type="pct"/>
            <w:tcBorders>
              <w:bottom w:val="single" w:sz="4" w:space="0" w:color="auto"/>
            </w:tcBorders>
          </w:tcPr>
          <w:p w:rsidR="00221947" w:rsidRPr="00927953" w:rsidRDefault="00221947" w:rsidP="00221947">
            <w:pPr>
              <w:spacing w:before="120" w:after="120"/>
              <w:rPr>
                <w:rFonts w:ascii="Calibri" w:hAnsi="Calibri"/>
                <w:i/>
                <w:sz w:val="22"/>
                <w:lang w:val="sk-SK"/>
              </w:rPr>
            </w:pPr>
            <w:r w:rsidRPr="00927953">
              <w:rPr>
                <w:rFonts w:ascii="Calibri" w:hAnsi="Calibri"/>
                <w:i/>
                <w:sz w:val="22"/>
                <w:lang w:val="sk-SK"/>
              </w:rPr>
              <w:t>Žiadateľ v</w:t>
            </w:r>
            <w:r w:rsidR="00B200C5">
              <w:rPr>
                <w:rFonts w:ascii="Calibri" w:hAnsi="Calibri"/>
                <w:i/>
                <w:sz w:val="22"/>
                <w:lang w:val="sk-SK"/>
              </w:rPr>
              <w:t> </w:t>
            </w:r>
            <w:r w:rsidRPr="00927953">
              <w:rPr>
                <w:rFonts w:ascii="Calibri" w:hAnsi="Calibri"/>
                <w:i/>
                <w:sz w:val="22"/>
                <w:lang w:val="sk-SK"/>
              </w:rPr>
              <w:t>tejto časti popíše očakávané zmeny produkčného procesu po ukončení realizácie projektu a</w:t>
            </w:r>
            <w:r w:rsidR="00B200C5">
              <w:rPr>
                <w:rFonts w:ascii="Calibri" w:hAnsi="Calibri"/>
                <w:i/>
                <w:sz w:val="22"/>
                <w:lang w:val="sk-SK"/>
              </w:rPr>
              <w:t> </w:t>
            </w:r>
            <w:r w:rsidRPr="00927953">
              <w:rPr>
                <w:rFonts w:ascii="Calibri" w:hAnsi="Calibri"/>
                <w:i/>
                <w:sz w:val="22"/>
                <w:lang w:val="sk-SK"/>
              </w:rPr>
              <w:t>porovná inovovaný produkčný proces v</w:t>
            </w:r>
            <w:r w:rsidR="00B200C5">
              <w:rPr>
                <w:rFonts w:ascii="Calibri" w:hAnsi="Calibri"/>
                <w:i/>
                <w:sz w:val="22"/>
                <w:lang w:val="sk-SK"/>
              </w:rPr>
              <w:t> </w:t>
            </w:r>
            <w:r w:rsidRPr="00927953">
              <w:rPr>
                <w:rFonts w:ascii="Calibri" w:hAnsi="Calibri"/>
                <w:i/>
                <w:sz w:val="22"/>
                <w:lang w:val="sk-SK"/>
              </w:rPr>
              <w:t>rámci ktorého zavedie inteligentné riešenia so situáciou v</w:t>
            </w:r>
            <w:r w:rsidR="00B200C5">
              <w:rPr>
                <w:rFonts w:ascii="Calibri" w:hAnsi="Calibri"/>
                <w:i/>
                <w:sz w:val="22"/>
                <w:lang w:val="sk-SK"/>
              </w:rPr>
              <w:t> </w:t>
            </w:r>
            <w:r w:rsidRPr="00927953">
              <w:rPr>
                <w:rFonts w:ascii="Calibri" w:hAnsi="Calibri"/>
                <w:i/>
                <w:sz w:val="22"/>
                <w:lang w:val="sk-SK"/>
              </w:rPr>
              <w:t xml:space="preserve">prípade, že by sa projekt nerealizoval. </w:t>
            </w:r>
          </w:p>
          <w:p w:rsidR="00221947" w:rsidRDefault="00221947" w:rsidP="00221947">
            <w:pPr>
              <w:spacing w:before="120" w:after="120"/>
              <w:rPr>
                <w:rFonts w:ascii="Calibri" w:hAnsi="Calibri"/>
                <w:sz w:val="22"/>
                <w:lang w:val="sk-SK"/>
              </w:rPr>
            </w:pPr>
          </w:p>
        </w:tc>
      </w:tr>
      <w:tr w:rsidR="00221947" w:rsidRPr="00D02E5B" w:rsidTr="00631252">
        <w:trPr>
          <w:trHeight w:val="406"/>
        </w:trPr>
        <w:tc>
          <w:tcPr>
            <w:tcW w:w="5000" w:type="pct"/>
            <w:shd w:val="clear" w:color="auto" w:fill="D9D9D9" w:themeFill="background1" w:themeFillShade="D9"/>
            <w:vAlign w:val="center"/>
          </w:tcPr>
          <w:p w:rsidR="00221947" w:rsidRPr="00927953" w:rsidRDefault="00221947" w:rsidP="00927953">
            <w:pPr>
              <w:spacing w:before="60" w:after="60"/>
              <w:jc w:val="left"/>
              <w:rPr>
                <w:rFonts w:ascii="Calibri" w:hAnsi="Calibri"/>
                <w:b/>
                <w:sz w:val="22"/>
                <w:lang w:val="sk-SK"/>
              </w:rPr>
            </w:pPr>
            <w:r w:rsidRPr="00927953">
              <w:rPr>
                <w:rFonts w:ascii="Calibri" w:hAnsi="Calibri"/>
                <w:b/>
                <w:sz w:val="22"/>
                <w:lang w:val="sk-SK"/>
              </w:rPr>
              <w:t xml:space="preserve">Organizačná inovácia </w:t>
            </w:r>
            <w:r w:rsidRPr="00927953">
              <w:rPr>
                <w:rFonts w:ascii="Calibri" w:hAnsi="Calibri"/>
                <w:sz w:val="22"/>
                <w:lang w:val="sk-SK"/>
              </w:rPr>
              <w:t>(</w:t>
            </w:r>
            <w:r>
              <w:rPr>
                <w:rFonts w:ascii="Calibri" w:hAnsi="Calibri"/>
                <w:sz w:val="22"/>
                <w:lang w:val="sk-SK"/>
              </w:rPr>
              <w:t>ak relevantné),</w:t>
            </w:r>
            <w:r w:rsidRPr="00927953">
              <w:rPr>
                <w:rFonts w:ascii="Calibri" w:hAnsi="Calibri"/>
                <w:sz w:val="22"/>
                <w:lang w:val="sk-SK"/>
              </w:rPr>
              <w:t xml:space="preserve"> len v kombinácii s inováciou produktu alebo procesu</w:t>
            </w:r>
          </w:p>
        </w:tc>
      </w:tr>
      <w:tr w:rsidR="00221947" w:rsidRPr="00D02E5B" w:rsidTr="00885D9F">
        <w:trPr>
          <w:trHeight w:val="1830"/>
        </w:trPr>
        <w:tc>
          <w:tcPr>
            <w:tcW w:w="5000" w:type="pct"/>
            <w:tcBorders>
              <w:bottom w:val="single" w:sz="4" w:space="0" w:color="auto"/>
            </w:tcBorders>
          </w:tcPr>
          <w:p w:rsidR="00221947" w:rsidRPr="00927953" w:rsidRDefault="00221947" w:rsidP="0063080C">
            <w:pPr>
              <w:spacing w:before="120" w:after="120"/>
              <w:rPr>
                <w:rFonts w:ascii="Calibri" w:hAnsi="Calibri"/>
                <w:i/>
                <w:sz w:val="22"/>
                <w:lang w:val="sk-SK"/>
              </w:rPr>
            </w:pPr>
            <w:r>
              <w:rPr>
                <w:rFonts w:ascii="Calibri" w:hAnsi="Calibri"/>
                <w:i/>
                <w:sz w:val="22"/>
                <w:lang w:val="sk-SK"/>
              </w:rPr>
              <w:t>Ž</w:t>
            </w:r>
            <w:r w:rsidRPr="00927953">
              <w:rPr>
                <w:rFonts w:ascii="Calibri" w:hAnsi="Calibri"/>
                <w:i/>
                <w:sz w:val="22"/>
                <w:lang w:val="sk-SK"/>
              </w:rPr>
              <w:t xml:space="preserve">iadateľ </w:t>
            </w:r>
            <w:r w:rsidR="00B200C5">
              <w:rPr>
                <w:rFonts w:ascii="Calibri" w:hAnsi="Calibri"/>
                <w:i/>
                <w:sz w:val="22"/>
                <w:lang w:val="sk-SK"/>
              </w:rPr>
              <w:t xml:space="preserve">v tejto časti </w:t>
            </w:r>
            <w:r w:rsidRPr="00927953">
              <w:rPr>
                <w:rFonts w:ascii="Calibri" w:hAnsi="Calibri"/>
                <w:i/>
                <w:sz w:val="22"/>
                <w:lang w:val="sk-SK"/>
              </w:rPr>
              <w:t>popíše existujúce organizačné procesy a očakávané zmeny procesov (napr. zmeny v manažérskych metódach, v obchodných postupoch, v organizácii pracoviska alebo v externých vzťahoch) v dôsledku realizácie projektu.</w:t>
            </w:r>
          </w:p>
        </w:tc>
      </w:tr>
      <w:tr w:rsidR="00821E39" w:rsidRPr="00D02E5B" w:rsidTr="00885D9F">
        <w:trPr>
          <w:trHeight w:val="454"/>
        </w:trPr>
        <w:tc>
          <w:tcPr>
            <w:tcW w:w="5000" w:type="pct"/>
            <w:shd w:val="clear" w:color="auto" w:fill="D9D9D9" w:themeFill="background1" w:themeFillShade="D9"/>
          </w:tcPr>
          <w:p w:rsidR="00821E39" w:rsidRDefault="00821E39" w:rsidP="00885D9F">
            <w:pPr>
              <w:spacing w:before="60" w:after="60"/>
              <w:rPr>
                <w:rFonts w:ascii="Calibri" w:hAnsi="Calibri"/>
                <w:i/>
                <w:sz w:val="22"/>
                <w:lang w:val="sk-SK"/>
              </w:rPr>
            </w:pPr>
            <w:r w:rsidRPr="00BD5724">
              <w:rPr>
                <w:rFonts w:ascii="Calibri" w:hAnsi="Calibri"/>
                <w:b/>
                <w:sz w:val="22"/>
                <w:lang w:val="sk-SK"/>
              </w:rPr>
              <w:t>Trh/trhy</w:t>
            </w:r>
            <w:r>
              <w:rPr>
                <w:rStyle w:val="Odkaznapoznmkupodiarou"/>
                <w:rFonts w:ascii="Calibri" w:hAnsi="Calibri"/>
                <w:b/>
                <w:sz w:val="22"/>
                <w:lang w:val="sk-SK"/>
              </w:rPr>
              <w:footnoteReference w:id="15"/>
            </w:r>
          </w:p>
        </w:tc>
      </w:tr>
      <w:tr w:rsidR="00821E39" w:rsidRPr="00D02E5B" w:rsidTr="00885D9F">
        <w:trPr>
          <w:trHeight w:val="1830"/>
        </w:trPr>
        <w:tc>
          <w:tcPr>
            <w:tcW w:w="5000" w:type="pct"/>
            <w:tcBorders>
              <w:bottom w:val="single" w:sz="4" w:space="0" w:color="auto"/>
            </w:tcBorders>
          </w:tcPr>
          <w:p w:rsidR="00821E39" w:rsidRDefault="00821E39" w:rsidP="001A32AE">
            <w:pPr>
              <w:spacing w:before="120" w:after="120"/>
              <w:rPr>
                <w:rFonts w:ascii="Calibri" w:hAnsi="Calibri"/>
                <w:i/>
                <w:sz w:val="22"/>
                <w:lang w:val="sk-SK"/>
              </w:rPr>
            </w:pPr>
            <w:r w:rsidRPr="00631252">
              <w:rPr>
                <w:rFonts w:ascii="Calibri" w:hAnsi="Calibri"/>
                <w:i/>
                <w:sz w:val="22"/>
                <w:lang w:val="sk-SK"/>
              </w:rPr>
              <w:t>Žiadateľ v tejto časti identifikuje a jednoznačne popíše trh/trhy, na ktorých žiadateľ bude pôsobiť, ako aj  jeho/ich predpokladaný vývoj (z pohľadu produktov</w:t>
            </w:r>
            <w:r w:rsidRPr="00631252">
              <w:rPr>
                <w:rStyle w:val="Odkaznapoznmkupodiarou"/>
                <w:rFonts w:ascii="Calibri" w:hAnsi="Calibri"/>
                <w:i/>
                <w:sz w:val="22"/>
                <w:lang w:val="sk-SK"/>
              </w:rPr>
              <w:footnoteReference w:id="16"/>
            </w:r>
            <w:r w:rsidRPr="00631252">
              <w:rPr>
                <w:rFonts w:ascii="Calibri" w:hAnsi="Calibri"/>
                <w:i/>
                <w:sz w:val="22"/>
                <w:lang w:val="sk-SK"/>
              </w:rPr>
              <w:t>, odvetvia, geografie, potrieb očakávaných súčasnými ako aj potenciálnymi zákazníkmi, potenciálu odbytu, vývoja cien...). Žiadateľ uvedie aj informáciu, ako realizácia projektu ovplyvní postavenie žiadateľa na trhu/trhoch.</w:t>
            </w:r>
          </w:p>
        </w:tc>
      </w:tr>
      <w:tr w:rsidR="00821E39" w:rsidRPr="00D02E5B" w:rsidTr="00885D9F">
        <w:trPr>
          <w:trHeight w:val="425"/>
        </w:trPr>
        <w:tc>
          <w:tcPr>
            <w:tcW w:w="5000" w:type="pct"/>
            <w:shd w:val="clear" w:color="auto" w:fill="D9D9D9" w:themeFill="background1" w:themeFillShade="D9"/>
          </w:tcPr>
          <w:p w:rsidR="00821E39" w:rsidRDefault="00821E39" w:rsidP="00885D9F">
            <w:pPr>
              <w:spacing w:before="60" w:after="60"/>
              <w:rPr>
                <w:rFonts w:ascii="Calibri" w:hAnsi="Calibri"/>
                <w:i/>
                <w:sz w:val="22"/>
                <w:lang w:val="sk-SK"/>
              </w:rPr>
            </w:pPr>
            <w:r w:rsidRPr="00FE3EF7">
              <w:rPr>
                <w:rFonts w:ascii="Calibri" w:hAnsi="Calibri"/>
                <w:b/>
                <w:sz w:val="22"/>
                <w:lang w:val="sk-SK"/>
              </w:rPr>
              <w:t>Konkurencia</w:t>
            </w:r>
          </w:p>
        </w:tc>
      </w:tr>
      <w:tr w:rsidR="00821E39" w:rsidRPr="00D02E5B" w:rsidTr="00631252">
        <w:trPr>
          <w:trHeight w:val="1830"/>
        </w:trPr>
        <w:tc>
          <w:tcPr>
            <w:tcW w:w="5000" w:type="pct"/>
          </w:tcPr>
          <w:p w:rsidR="00821E39" w:rsidRDefault="001A32AE" w:rsidP="001A32AE">
            <w:pPr>
              <w:spacing w:before="120" w:after="120"/>
              <w:rPr>
                <w:rFonts w:ascii="Calibri" w:hAnsi="Calibri"/>
                <w:i/>
                <w:sz w:val="22"/>
                <w:lang w:val="sk-SK"/>
              </w:rPr>
            </w:pPr>
            <w:r w:rsidRPr="00631252">
              <w:rPr>
                <w:rFonts w:ascii="Calibri" w:hAnsi="Calibri"/>
                <w:i/>
                <w:sz w:val="22"/>
                <w:lang w:val="sk-SK"/>
              </w:rPr>
              <w:t>Žiadateľ</w:t>
            </w:r>
            <w:r>
              <w:rPr>
                <w:rFonts w:ascii="Calibri" w:hAnsi="Calibri"/>
                <w:i/>
                <w:sz w:val="22"/>
                <w:lang w:val="sk-SK"/>
              </w:rPr>
              <w:t xml:space="preserve"> v tejto časti</w:t>
            </w:r>
            <w:r w:rsidRPr="00631252">
              <w:rPr>
                <w:rFonts w:ascii="Calibri" w:hAnsi="Calibri"/>
                <w:i/>
                <w:sz w:val="22"/>
                <w:lang w:val="sk-SK"/>
              </w:rPr>
              <w:t xml:space="preserve"> identifikuje a jednoznačne popíše aké aktivity bude vyvíjať v oblasti udržania/posilnenia konkurenčného postavenia na trhu/trhoch</w:t>
            </w:r>
            <w:r>
              <w:rPr>
                <w:rFonts w:ascii="Calibri" w:hAnsi="Calibri"/>
                <w:i/>
                <w:sz w:val="22"/>
                <w:lang w:val="sk-SK"/>
              </w:rPr>
              <w:t xml:space="preserve"> v nadväznosti na realizáciu projektu</w:t>
            </w:r>
            <w:r w:rsidRPr="00631252">
              <w:rPr>
                <w:rFonts w:ascii="Calibri" w:hAnsi="Calibri"/>
                <w:i/>
                <w:sz w:val="22"/>
                <w:lang w:val="sk-SK"/>
              </w:rPr>
              <w:t>.</w:t>
            </w:r>
          </w:p>
        </w:tc>
      </w:tr>
      <w:tr w:rsidR="00631252" w:rsidTr="00631252">
        <w:tc>
          <w:tcPr>
            <w:tcW w:w="5000" w:type="pct"/>
            <w:shd w:val="clear" w:color="auto" w:fill="D9D9D9" w:themeFill="background1" w:themeFillShade="D9"/>
          </w:tcPr>
          <w:p w:rsidR="00631252" w:rsidRDefault="00631252" w:rsidP="00631252">
            <w:pPr>
              <w:spacing w:before="120" w:after="120"/>
              <w:rPr>
                <w:rFonts w:ascii="Calibri" w:hAnsi="Calibri"/>
                <w:b/>
                <w:sz w:val="22"/>
                <w:lang w:val="sk-SK"/>
              </w:rPr>
            </w:pPr>
            <w:r>
              <w:rPr>
                <w:rFonts w:ascii="Calibri" w:hAnsi="Calibri"/>
                <w:b/>
                <w:sz w:val="22"/>
                <w:lang w:val="sk-SK"/>
              </w:rPr>
              <w:t>P</w:t>
            </w:r>
            <w:r w:rsidRPr="00254357">
              <w:rPr>
                <w:rFonts w:ascii="Calibri" w:hAnsi="Calibri"/>
                <w:b/>
                <w:sz w:val="22"/>
                <w:lang w:val="sk-SK"/>
              </w:rPr>
              <w:t>otenciál dosiahnutia kooperácie v rámci</w:t>
            </w:r>
            <w:r>
              <w:rPr>
                <w:rFonts w:ascii="Calibri" w:hAnsi="Calibri"/>
                <w:b/>
                <w:sz w:val="22"/>
                <w:lang w:val="sk-SK"/>
              </w:rPr>
              <w:t xml:space="preserve"> lokálnych produkčných systémov a/alebo potenciál expanzie a etablovania sa na medzinárodnom trhu </w:t>
            </w:r>
          </w:p>
        </w:tc>
      </w:tr>
      <w:tr w:rsidR="00631252" w:rsidTr="00631252">
        <w:tc>
          <w:tcPr>
            <w:tcW w:w="5000" w:type="pct"/>
          </w:tcPr>
          <w:p w:rsidR="00631252" w:rsidRPr="00631252" w:rsidRDefault="00631252" w:rsidP="00631252">
            <w:pPr>
              <w:pStyle w:val="Odsekzoznamu"/>
              <w:numPr>
                <w:ilvl w:val="0"/>
                <w:numId w:val="4"/>
              </w:numPr>
              <w:spacing w:before="120" w:after="120"/>
              <w:ind w:left="318" w:hanging="284"/>
              <w:rPr>
                <w:rFonts w:ascii="Calibri" w:hAnsi="Calibri"/>
                <w:i/>
                <w:sz w:val="22"/>
                <w:lang w:val="sk-SK"/>
              </w:rPr>
            </w:pPr>
            <w:r w:rsidRPr="00631252">
              <w:rPr>
                <w:rFonts w:ascii="Calibri" w:hAnsi="Calibri"/>
                <w:i/>
                <w:sz w:val="22"/>
                <w:lang w:val="sk-SK"/>
              </w:rPr>
              <w:t xml:space="preserve">Žiadateľ uvedie s ktorými  subjektmi (obchodné meno) a v akej oblasti </w:t>
            </w:r>
            <w:r w:rsidR="00AC1B7F">
              <w:rPr>
                <w:rFonts w:ascii="Calibri" w:hAnsi="Calibri"/>
                <w:i/>
                <w:sz w:val="22"/>
                <w:lang w:val="sk-SK"/>
              </w:rPr>
              <w:t xml:space="preserve">plánuje v dôsledku realizácie projektu </w:t>
            </w:r>
            <w:r w:rsidRPr="00631252">
              <w:rPr>
                <w:rFonts w:ascii="Calibri" w:hAnsi="Calibri"/>
                <w:i/>
                <w:sz w:val="22"/>
                <w:lang w:val="sk-SK"/>
              </w:rPr>
              <w:t>spoluprac</w:t>
            </w:r>
            <w:r w:rsidR="00AC1B7F">
              <w:rPr>
                <w:rFonts w:ascii="Calibri" w:hAnsi="Calibri"/>
                <w:i/>
                <w:sz w:val="22"/>
                <w:lang w:val="sk-SK"/>
              </w:rPr>
              <w:t>ovať</w:t>
            </w:r>
            <w:r w:rsidRPr="00631252">
              <w:rPr>
                <w:rFonts w:ascii="Calibri" w:hAnsi="Calibri"/>
                <w:i/>
                <w:sz w:val="22"/>
                <w:lang w:val="sk-SK"/>
              </w:rPr>
              <w:t xml:space="preserve"> v rámci okresu miesta realizácie v nadväznosti na zabezpečenie svojho produkčného procesu a/alebo produkčného procesu</w:t>
            </w:r>
            <w:r>
              <w:rPr>
                <w:rFonts w:ascii="Calibri" w:hAnsi="Calibri"/>
                <w:i/>
                <w:sz w:val="22"/>
                <w:lang w:val="sk-SK"/>
              </w:rPr>
              <w:t xml:space="preserve"> subjektu s ktorým </w:t>
            </w:r>
            <w:r w:rsidR="00AC1B7F">
              <w:rPr>
                <w:rFonts w:ascii="Calibri" w:hAnsi="Calibri"/>
                <w:i/>
                <w:sz w:val="22"/>
                <w:lang w:val="sk-SK"/>
              </w:rPr>
              <w:t xml:space="preserve">plánuje </w:t>
            </w:r>
            <w:r>
              <w:rPr>
                <w:rFonts w:ascii="Calibri" w:hAnsi="Calibri"/>
                <w:i/>
                <w:sz w:val="22"/>
                <w:lang w:val="sk-SK"/>
              </w:rPr>
              <w:t>spoluprac</w:t>
            </w:r>
            <w:r w:rsidR="00AC1B7F">
              <w:rPr>
                <w:rFonts w:ascii="Calibri" w:hAnsi="Calibri"/>
                <w:i/>
                <w:sz w:val="22"/>
                <w:lang w:val="sk-SK"/>
              </w:rPr>
              <w:t>ovať</w:t>
            </w:r>
            <w:r>
              <w:rPr>
                <w:rFonts w:ascii="Calibri" w:hAnsi="Calibri"/>
                <w:i/>
                <w:sz w:val="22"/>
                <w:lang w:val="sk-SK"/>
              </w:rPr>
              <w:t>.</w:t>
            </w:r>
          </w:p>
          <w:p w:rsidR="00631252" w:rsidRPr="00631252" w:rsidRDefault="00631252" w:rsidP="00631252">
            <w:pPr>
              <w:pStyle w:val="Odsekzoznamu"/>
              <w:numPr>
                <w:ilvl w:val="0"/>
                <w:numId w:val="4"/>
              </w:numPr>
              <w:spacing w:before="120" w:after="120"/>
              <w:ind w:left="318" w:hanging="284"/>
              <w:rPr>
                <w:rFonts w:ascii="Calibri" w:hAnsi="Calibri"/>
                <w:i/>
                <w:sz w:val="22"/>
                <w:lang w:val="sk-SK"/>
              </w:rPr>
            </w:pPr>
            <w:r w:rsidRPr="00631252">
              <w:rPr>
                <w:rFonts w:ascii="Calibri" w:hAnsi="Calibri"/>
                <w:i/>
                <w:sz w:val="22"/>
                <w:lang w:val="sk-SK"/>
              </w:rPr>
              <w:t xml:space="preserve">Žiadateľ uvedie s ktorými  subjektmi (obchodné meno) a v akej oblasti </w:t>
            </w:r>
            <w:r w:rsidR="00AC1B7F">
              <w:rPr>
                <w:rFonts w:ascii="Calibri" w:hAnsi="Calibri"/>
                <w:i/>
                <w:sz w:val="22"/>
                <w:lang w:val="sk-SK"/>
              </w:rPr>
              <w:t xml:space="preserve">plánuje v dôsledku realizácie projektu </w:t>
            </w:r>
            <w:r w:rsidRPr="00631252">
              <w:rPr>
                <w:rFonts w:ascii="Calibri" w:hAnsi="Calibri"/>
                <w:i/>
                <w:sz w:val="22"/>
                <w:lang w:val="sk-SK"/>
              </w:rPr>
              <w:t>spoluprac</w:t>
            </w:r>
            <w:r w:rsidR="00AC1B7F">
              <w:rPr>
                <w:rFonts w:ascii="Calibri" w:hAnsi="Calibri"/>
                <w:i/>
                <w:sz w:val="22"/>
                <w:lang w:val="sk-SK"/>
              </w:rPr>
              <w:t>ovať</w:t>
            </w:r>
            <w:r w:rsidRPr="00631252">
              <w:rPr>
                <w:rFonts w:ascii="Calibri" w:hAnsi="Calibri"/>
                <w:i/>
                <w:sz w:val="22"/>
                <w:lang w:val="sk-SK"/>
              </w:rPr>
              <w:t xml:space="preserve"> v rámci kraja miesta realizácie na zabezpečenie svojho produkčného procesu a/alebo produkčného procesu</w:t>
            </w:r>
            <w:r>
              <w:rPr>
                <w:rFonts w:ascii="Calibri" w:hAnsi="Calibri"/>
                <w:i/>
                <w:sz w:val="22"/>
                <w:lang w:val="sk-SK"/>
              </w:rPr>
              <w:t xml:space="preserve"> subjektu s ktorým </w:t>
            </w:r>
            <w:r w:rsidR="00AC1B7F">
              <w:rPr>
                <w:rFonts w:ascii="Calibri" w:hAnsi="Calibri"/>
                <w:i/>
                <w:sz w:val="22"/>
                <w:lang w:val="sk-SK"/>
              </w:rPr>
              <w:t xml:space="preserve">plánuje </w:t>
            </w:r>
            <w:r>
              <w:rPr>
                <w:rFonts w:ascii="Calibri" w:hAnsi="Calibri"/>
                <w:i/>
                <w:sz w:val="22"/>
                <w:lang w:val="sk-SK"/>
              </w:rPr>
              <w:t>spoluprac</w:t>
            </w:r>
            <w:r w:rsidR="00AC1B7F">
              <w:rPr>
                <w:rFonts w:ascii="Calibri" w:hAnsi="Calibri"/>
                <w:i/>
                <w:sz w:val="22"/>
                <w:lang w:val="sk-SK"/>
              </w:rPr>
              <w:t>ovať</w:t>
            </w:r>
            <w:r>
              <w:rPr>
                <w:rFonts w:ascii="Calibri" w:hAnsi="Calibri"/>
                <w:i/>
                <w:sz w:val="22"/>
                <w:lang w:val="sk-SK"/>
              </w:rPr>
              <w:t>.</w:t>
            </w:r>
          </w:p>
          <w:p w:rsidR="00631252" w:rsidRPr="00631252" w:rsidRDefault="00631252" w:rsidP="00631252">
            <w:pPr>
              <w:pStyle w:val="Odsekzoznamu"/>
              <w:numPr>
                <w:ilvl w:val="0"/>
                <w:numId w:val="4"/>
              </w:numPr>
              <w:spacing w:before="120" w:after="120"/>
              <w:ind w:left="318" w:hanging="284"/>
              <w:rPr>
                <w:rFonts w:ascii="Calibri" w:hAnsi="Calibri"/>
                <w:b/>
                <w:sz w:val="22"/>
                <w:lang w:val="sk-SK"/>
              </w:rPr>
            </w:pPr>
            <w:r w:rsidRPr="00631252">
              <w:rPr>
                <w:rFonts w:ascii="Calibri" w:hAnsi="Calibri"/>
                <w:i/>
                <w:sz w:val="22"/>
                <w:lang w:val="sk-SK"/>
              </w:rPr>
              <w:t>Žiadateľ uvedie potenciál expanzie a etablovania sa na medzinárodnom trhu v dôsledku realizácie projektu.</w:t>
            </w:r>
          </w:p>
        </w:tc>
      </w:tr>
    </w:tbl>
    <w:p w:rsidR="00631252" w:rsidRDefault="00631252" w:rsidP="0063080C">
      <w:pPr>
        <w:spacing w:before="120" w:after="120" w:line="240" w:lineRule="auto"/>
        <w:rPr>
          <w:rFonts w:ascii="Calibri" w:hAnsi="Calibri"/>
          <w:b/>
          <w:sz w:val="22"/>
          <w:lang w:val="sk-SK"/>
        </w:rPr>
        <w:sectPr w:rsidR="00631252" w:rsidSect="008257B2">
          <w:pgSz w:w="11906" w:h="16838"/>
          <w:pgMar w:top="1417" w:right="991" w:bottom="1417" w:left="993" w:header="708" w:footer="708" w:gutter="0"/>
          <w:cols w:space="708"/>
          <w:docGrid w:linePitch="360"/>
        </w:sectPr>
      </w:pPr>
    </w:p>
    <w:tbl>
      <w:tblPr>
        <w:tblStyle w:val="Mriekatabuky"/>
        <w:tblW w:w="0" w:type="auto"/>
        <w:tblInd w:w="108" w:type="dxa"/>
        <w:shd w:val="clear" w:color="auto" w:fill="8DB3E2" w:themeFill="text2" w:themeFillTint="66"/>
        <w:tblLook w:val="04A0" w:firstRow="1" w:lastRow="0" w:firstColumn="1" w:lastColumn="0" w:noHBand="0" w:noVBand="1"/>
      </w:tblPr>
      <w:tblGrid>
        <w:gridCol w:w="9954"/>
      </w:tblGrid>
      <w:tr w:rsidR="006223D0" w:rsidTr="00B66253">
        <w:tc>
          <w:tcPr>
            <w:tcW w:w="9954" w:type="dxa"/>
            <w:shd w:val="clear" w:color="auto" w:fill="8DB3E2" w:themeFill="text2" w:themeFillTint="66"/>
          </w:tcPr>
          <w:p w:rsidR="006223D0" w:rsidRDefault="006223D0" w:rsidP="00B66253">
            <w:pPr>
              <w:spacing w:before="120" w:after="120"/>
              <w:jc w:val="center"/>
              <w:rPr>
                <w:rFonts w:ascii="Calibri" w:hAnsi="Calibri"/>
                <w:b/>
                <w:sz w:val="22"/>
                <w:lang w:val="sk-SK"/>
              </w:rPr>
            </w:pPr>
            <w:r>
              <w:rPr>
                <w:rFonts w:ascii="Calibri" w:hAnsi="Calibri"/>
                <w:b/>
                <w:sz w:val="24"/>
                <w:szCs w:val="24"/>
                <w:lang w:val="sk-SK"/>
              </w:rPr>
              <w:t>5.</w:t>
            </w:r>
            <w:r w:rsidRPr="00207BA2">
              <w:rPr>
                <w:rFonts w:ascii="Calibri" w:hAnsi="Calibri"/>
                <w:b/>
                <w:sz w:val="24"/>
                <w:szCs w:val="24"/>
                <w:lang w:val="sk-SK"/>
              </w:rPr>
              <w:t xml:space="preserve"> </w:t>
            </w:r>
            <w:r>
              <w:rPr>
                <w:rFonts w:ascii="Calibri" w:hAnsi="Calibri"/>
                <w:b/>
                <w:sz w:val="24"/>
                <w:szCs w:val="24"/>
                <w:lang w:val="sk-SK"/>
              </w:rPr>
              <w:t>Prvky i</w:t>
            </w:r>
            <w:r w:rsidRPr="00207BA2">
              <w:rPr>
                <w:rFonts w:ascii="Calibri" w:hAnsi="Calibri"/>
                <w:b/>
                <w:sz w:val="24"/>
                <w:szCs w:val="24"/>
                <w:lang w:val="sk-SK"/>
              </w:rPr>
              <w:t>nteligentn</w:t>
            </w:r>
            <w:r>
              <w:rPr>
                <w:rFonts w:ascii="Calibri" w:hAnsi="Calibri"/>
                <w:b/>
                <w:sz w:val="24"/>
                <w:szCs w:val="24"/>
                <w:lang w:val="sk-SK"/>
              </w:rPr>
              <w:t>ých</w:t>
            </w:r>
            <w:r w:rsidRPr="00207BA2">
              <w:rPr>
                <w:rFonts w:ascii="Calibri" w:hAnsi="Calibri"/>
                <w:b/>
                <w:sz w:val="24"/>
                <w:szCs w:val="24"/>
                <w:lang w:val="sk-SK"/>
              </w:rPr>
              <w:t xml:space="preserve"> riešen</w:t>
            </w:r>
            <w:r>
              <w:rPr>
                <w:rFonts w:ascii="Calibri" w:hAnsi="Calibri"/>
                <w:b/>
                <w:sz w:val="24"/>
                <w:szCs w:val="24"/>
                <w:lang w:val="sk-SK"/>
              </w:rPr>
              <w:t>í</w:t>
            </w:r>
          </w:p>
        </w:tc>
      </w:tr>
    </w:tbl>
    <w:p w:rsidR="00AA1635" w:rsidRDefault="00AA1635" w:rsidP="00B66253">
      <w:pPr>
        <w:pStyle w:val="Odsekzoznamu"/>
        <w:widowControl/>
        <w:spacing w:after="160" w:line="259" w:lineRule="auto"/>
        <w:jc w:val="left"/>
      </w:pPr>
    </w:p>
    <w:p w:rsidR="00FE2A35" w:rsidRPr="00B66253" w:rsidRDefault="00AA1635" w:rsidP="00B66253">
      <w:pPr>
        <w:pStyle w:val="Odsekzoznamu"/>
        <w:widowControl/>
        <w:spacing w:after="160" w:line="259" w:lineRule="auto"/>
        <w:ind w:left="0"/>
        <w:rPr>
          <w:rFonts w:ascii="Calibri" w:hAnsi="Calibri"/>
          <w:sz w:val="22"/>
          <w:lang w:val="sk-SK"/>
        </w:rPr>
      </w:pPr>
      <w:r w:rsidRPr="00B66253">
        <w:rPr>
          <w:rFonts w:ascii="Calibri" w:hAnsi="Calibri"/>
          <w:sz w:val="22"/>
          <w:lang w:val="sk-SK"/>
        </w:rPr>
        <w:t xml:space="preserve">Žiadateľ v tejto časti </w:t>
      </w:r>
      <w:r w:rsidRPr="00B66253">
        <w:rPr>
          <w:rFonts w:ascii="Calibri" w:hAnsi="Calibri"/>
          <w:sz w:val="22"/>
          <w:u w:val="single"/>
          <w:lang w:val="sk-SK"/>
        </w:rPr>
        <w:t>z roletového menu vyberie príslušné prvky inteligentných riešení</w:t>
      </w:r>
      <w:r w:rsidRPr="00B66253">
        <w:rPr>
          <w:rFonts w:ascii="Calibri" w:hAnsi="Calibri"/>
          <w:sz w:val="22"/>
          <w:lang w:val="sk-SK"/>
        </w:rPr>
        <w:t xml:space="preserve">, ktoré realizáciou projektu zavedie do produkčnej prevádzky svojho </w:t>
      </w:r>
      <w:r w:rsidR="00FE2A35" w:rsidRPr="00B66253">
        <w:rPr>
          <w:rFonts w:ascii="Calibri" w:hAnsi="Calibri"/>
          <w:sz w:val="22"/>
          <w:lang w:val="sk-SK"/>
        </w:rPr>
        <w:t xml:space="preserve">podniku. </w:t>
      </w:r>
      <w:r w:rsidR="00A92FDD">
        <w:rPr>
          <w:rFonts w:ascii="Calibri" w:hAnsi="Calibri"/>
          <w:sz w:val="22"/>
          <w:lang w:val="sk-SK"/>
        </w:rPr>
        <w:t xml:space="preserve">Prvky inteligentných riešení sú </w:t>
      </w:r>
      <w:r w:rsidR="00EA7349">
        <w:rPr>
          <w:rFonts w:ascii="Calibri" w:hAnsi="Calibri"/>
          <w:sz w:val="22"/>
          <w:lang w:val="sk-SK"/>
        </w:rPr>
        <w:t xml:space="preserve">podľa úrovne vyspelosti zaradené </w:t>
      </w:r>
      <w:r w:rsidR="00A92FDD">
        <w:rPr>
          <w:rFonts w:ascii="Calibri" w:hAnsi="Calibri"/>
          <w:sz w:val="22"/>
          <w:lang w:val="sk-SK"/>
        </w:rPr>
        <w:t xml:space="preserve">do </w:t>
      </w:r>
      <w:r w:rsidR="00EA7349">
        <w:rPr>
          <w:rFonts w:ascii="Calibri" w:hAnsi="Calibri"/>
          <w:sz w:val="22"/>
          <w:lang w:val="sk-SK"/>
        </w:rPr>
        <w:t xml:space="preserve">3 </w:t>
      </w:r>
      <w:r w:rsidR="00A92FDD">
        <w:rPr>
          <w:rFonts w:ascii="Calibri" w:hAnsi="Calibri"/>
          <w:sz w:val="22"/>
          <w:lang w:val="sk-SK"/>
        </w:rPr>
        <w:t>kategórií</w:t>
      </w:r>
      <w:r w:rsidR="00DC7857">
        <w:rPr>
          <w:rFonts w:ascii="Calibri" w:hAnsi="Calibri"/>
          <w:sz w:val="22"/>
          <w:lang w:val="sk-SK"/>
        </w:rPr>
        <w:t xml:space="preserve">. </w:t>
      </w:r>
      <w:r w:rsidR="00661B6A" w:rsidRPr="00B66253">
        <w:rPr>
          <w:rFonts w:ascii="Calibri" w:hAnsi="Calibri"/>
          <w:sz w:val="22"/>
          <w:u w:val="single"/>
          <w:lang w:val="sk-SK"/>
        </w:rPr>
        <w:t>Žiadateľ je povinný v tejto časti popísať ním vybrané prvky inteligentných riešení</w:t>
      </w:r>
      <w:r w:rsidR="00661B6A">
        <w:rPr>
          <w:rFonts w:ascii="Calibri" w:hAnsi="Calibri"/>
          <w:sz w:val="22"/>
          <w:lang w:val="sk-SK"/>
        </w:rPr>
        <w:t xml:space="preserve"> tak, že </w:t>
      </w:r>
      <w:r w:rsidR="00661B6A" w:rsidRPr="009C099A">
        <w:rPr>
          <w:rFonts w:ascii="Calibri" w:hAnsi="Calibri"/>
          <w:sz w:val="22"/>
          <w:lang w:val="sk-SK"/>
        </w:rPr>
        <w:t>pre</w:t>
      </w:r>
      <w:r w:rsidR="00661B6A" w:rsidRPr="00B66253">
        <w:rPr>
          <w:rFonts w:ascii="Calibri" w:hAnsi="Calibri"/>
          <w:b/>
          <w:sz w:val="22"/>
          <w:lang w:val="sk-SK"/>
        </w:rPr>
        <w:t xml:space="preserve"> k</w:t>
      </w:r>
      <w:r w:rsidR="00FE2A35" w:rsidRPr="00B66253">
        <w:rPr>
          <w:rFonts w:ascii="Calibri" w:hAnsi="Calibri"/>
          <w:b/>
          <w:sz w:val="22"/>
          <w:lang w:val="sk-SK"/>
        </w:rPr>
        <w:t xml:space="preserve">aždý </w:t>
      </w:r>
      <w:r w:rsidR="00661B6A">
        <w:rPr>
          <w:rFonts w:ascii="Calibri" w:hAnsi="Calibri"/>
          <w:b/>
          <w:sz w:val="22"/>
          <w:lang w:val="sk-SK"/>
        </w:rPr>
        <w:t>ním vybraný</w:t>
      </w:r>
      <w:r w:rsidR="00FE2A35" w:rsidRPr="00B66253">
        <w:rPr>
          <w:rFonts w:ascii="Calibri" w:hAnsi="Calibri"/>
          <w:b/>
          <w:sz w:val="22"/>
          <w:lang w:val="sk-SK"/>
        </w:rPr>
        <w:t xml:space="preserve"> prvok inteligentného riešenia </w:t>
      </w:r>
      <w:r w:rsidR="00661B6A" w:rsidRPr="00927953">
        <w:rPr>
          <w:rFonts w:ascii="Calibri" w:hAnsi="Calibri"/>
          <w:b/>
          <w:sz w:val="22"/>
          <w:u w:val="single"/>
          <w:lang w:val="sk-SK"/>
        </w:rPr>
        <w:t>identifikuje</w:t>
      </w:r>
      <w:r w:rsidR="00FE2A35" w:rsidRPr="00927953">
        <w:rPr>
          <w:rFonts w:ascii="Calibri" w:hAnsi="Calibri"/>
          <w:b/>
          <w:sz w:val="22"/>
          <w:u w:val="single"/>
          <w:lang w:val="sk-SK"/>
        </w:rPr>
        <w:t xml:space="preserve"> </w:t>
      </w:r>
      <w:r w:rsidR="00661B6A" w:rsidRPr="00927953">
        <w:rPr>
          <w:rFonts w:ascii="Calibri" w:hAnsi="Calibri"/>
          <w:b/>
          <w:sz w:val="22"/>
          <w:u w:val="single"/>
          <w:lang w:val="sk-SK"/>
        </w:rPr>
        <w:t xml:space="preserve">príslušné </w:t>
      </w:r>
      <w:r w:rsidR="00FE2A35" w:rsidRPr="00927953">
        <w:rPr>
          <w:rFonts w:ascii="Calibri" w:hAnsi="Calibri"/>
          <w:b/>
          <w:sz w:val="22"/>
          <w:u w:val="single"/>
          <w:lang w:val="sk-SK"/>
        </w:rPr>
        <w:t>stroj</w:t>
      </w:r>
      <w:r w:rsidR="00661B6A" w:rsidRPr="00927953">
        <w:rPr>
          <w:rFonts w:ascii="Calibri" w:hAnsi="Calibri"/>
          <w:b/>
          <w:sz w:val="22"/>
          <w:u w:val="single"/>
          <w:lang w:val="sk-SK"/>
        </w:rPr>
        <w:t>e</w:t>
      </w:r>
      <w:r w:rsidR="00FE2A35" w:rsidRPr="00927953">
        <w:rPr>
          <w:rFonts w:ascii="Calibri" w:hAnsi="Calibri"/>
          <w:b/>
          <w:sz w:val="22"/>
          <w:u w:val="single"/>
          <w:lang w:val="sk-SK"/>
        </w:rPr>
        <w:t>/zariaden</w:t>
      </w:r>
      <w:r w:rsidR="00661B6A" w:rsidRPr="00927953">
        <w:rPr>
          <w:rFonts w:ascii="Calibri" w:hAnsi="Calibri"/>
          <w:b/>
          <w:sz w:val="22"/>
          <w:u w:val="single"/>
          <w:lang w:val="sk-SK"/>
        </w:rPr>
        <w:t>ia</w:t>
      </w:r>
      <w:r w:rsidR="00FE2A35" w:rsidRPr="00927953">
        <w:rPr>
          <w:rFonts w:ascii="Calibri" w:hAnsi="Calibri"/>
          <w:b/>
          <w:sz w:val="22"/>
          <w:u w:val="single"/>
          <w:lang w:val="sk-SK"/>
        </w:rPr>
        <w:t>/technológi</w:t>
      </w:r>
      <w:r w:rsidR="00661B6A" w:rsidRPr="00927953">
        <w:rPr>
          <w:rFonts w:ascii="Calibri" w:hAnsi="Calibri"/>
          <w:b/>
          <w:sz w:val="22"/>
          <w:u w:val="single"/>
          <w:lang w:val="sk-SK"/>
        </w:rPr>
        <w:t>e</w:t>
      </w:r>
      <w:r w:rsidR="009C099A" w:rsidRPr="00927953">
        <w:rPr>
          <w:rFonts w:ascii="Calibri" w:hAnsi="Calibri"/>
          <w:b/>
          <w:sz w:val="22"/>
          <w:u w:val="single"/>
          <w:lang w:val="sk-SK"/>
        </w:rPr>
        <w:t xml:space="preserve"> a zároveň popíše </w:t>
      </w:r>
      <w:r w:rsidR="00FE2A35" w:rsidRPr="00927953">
        <w:rPr>
          <w:rFonts w:ascii="Calibri" w:hAnsi="Calibri"/>
          <w:b/>
          <w:sz w:val="22"/>
          <w:u w:val="single"/>
          <w:lang w:val="sk-SK"/>
        </w:rPr>
        <w:t>funkcionalit</w:t>
      </w:r>
      <w:r w:rsidR="00661B6A" w:rsidRPr="00927953">
        <w:rPr>
          <w:rFonts w:ascii="Calibri" w:hAnsi="Calibri"/>
          <w:b/>
          <w:sz w:val="22"/>
          <w:u w:val="single"/>
          <w:lang w:val="sk-SK"/>
        </w:rPr>
        <w:t>y</w:t>
      </w:r>
      <w:r w:rsidR="00FE2A35" w:rsidRPr="00B66253">
        <w:rPr>
          <w:rFonts w:ascii="Calibri" w:hAnsi="Calibri"/>
          <w:b/>
          <w:sz w:val="22"/>
          <w:lang w:val="sk-SK"/>
        </w:rPr>
        <w:t>, ktoré bud</w:t>
      </w:r>
      <w:r w:rsidR="00661B6A">
        <w:rPr>
          <w:rFonts w:ascii="Calibri" w:hAnsi="Calibri"/>
          <w:b/>
          <w:sz w:val="22"/>
          <w:lang w:val="sk-SK"/>
        </w:rPr>
        <w:t>ú</w:t>
      </w:r>
      <w:r w:rsidR="00FE2A35" w:rsidRPr="00B66253">
        <w:rPr>
          <w:rFonts w:ascii="Calibri" w:hAnsi="Calibri"/>
          <w:b/>
          <w:sz w:val="22"/>
          <w:lang w:val="sk-SK"/>
        </w:rPr>
        <w:t xml:space="preserve"> </w:t>
      </w:r>
      <w:r w:rsidR="009C099A">
        <w:rPr>
          <w:rFonts w:ascii="Calibri" w:hAnsi="Calibri"/>
          <w:b/>
          <w:sz w:val="22"/>
          <w:lang w:val="sk-SK"/>
        </w:rPr>
        <w:t xml:space="preserve">tieto </w:t>
      </w:r>
      <w:r w:rsidR="009C099A" w:rsidRPr="00D54847">
        <w:rPr>
          <w:rFonts w:ascii="Calibri" w:hAnsi="Calibri"/>
          <w:b/>
          <w:sz w:val="22"/>
          <w:lang w:val="sk-SK"/>
        </w:rPr>
        <w:t>stroj</w:t>
      </w:r>
      <w:r w:rsidR="009C099A">
        <w:rPr>
          <w:rFonts w:ascii="Calibri" w:hAnsi="Calibri"/>
          <w:b/>
          <w:sz w:val="22"/>
          <w:lang w:val="sk-SK"/>
        </w:rPr>
        <w:t>e</w:t>
      </w:r>
      <w:r w:rsidR="009C099A" w:rsidRPr="00D54847">
        <w:rPr>
          <w:rFonts w:ascii="Calibri" w:hAnsi="Calibri"/>
          <w:b/>
          <w:sz w:val="22"/>
          <w:lang w:val="sk-SK"/>
        </w:rPr>
        <w:t>/zariaden</w:t>
      </w:r>
      <w:r w:rsidR="009C099A">
        <w:rPr>
          <w:rFonts w:ascii="Calibri" w:hAnsi="Calibri"/>
          <w:b/>
          <w:sz w:val="22"/>
          <w:lang w:val="sk-SK"/>
        </w:rPr>
        <w:t>ia</w:t>
      </w:r>
      <w:r w:rsidR="009C099A" w:rsidRPr="00D54847">
        <w:rPr>
          <w:rFonts w:ascii="Calibri" w:hAnsi="Calibri"/>
          <w:b/>
          <w:sz w:val="22"/>
          <w:lang w:val="sk-SK"/>
        </w:rPr>
        <w:t>/technológi</w:t>
      </w:r>
      <w:r w:rsidR="009C099A">
        <w:rPr>
          <w:rFonts w:ascii="Calibri" w:hAnsi="Calibri"/>
          <w:b/>
          <w:sz w:val="22"/>
          <w:lang w:val="sk-SK"/>
        </w:rPr>
        <w:t xml:space="preserve">e </w:t>
      </w:r>
      <w:r w:rsidR="00FE2A35" w:rsidRPr="00B66253">
        <w:rPr>
          <w:rFonts w:ascii="Calibri" w:hAnsi="Calibri"/>
          <w:b/>
          <w:sz w:val="22"/>
          <w:lang w:val="sk-SK"/>
        </w:rPr>
        <w:t xml:space="preserve">poskytovať v rámci produkčnej prevádzky </w:t>
      </w:r>
      <w:r w:rsidR="00914E1A">
        <w:rPr>
          <w:rFonts w:ascii="Calibri" w:hAnsi="Calibri"/>
          <w:b/>
          <w:sz w:val="22"/>
          <w:lang w:val="sk-SK"/>
        </w:rPr>
        <w:t xml:space="preserve">podniku </w:t>
      </w:r>
      <w:r w:rsidR="00FE2A35" w:rsidRPr="00B66253">
        <w:rPr>
          <w:rFonts w:ascii="Calibri" w:hAnsi="Calibri"/>
          <w:b/>
          <w:sz w:val="22"/>
          <w:lang w:val="sk-SK"/>
        </w:rPr>
        <w:t>po realizácii projektu</w:t>
      </w:r>
      <w:r w:rsidR="00641A96">
        <w:rPr>
          <w:rFonts w:ascii="Calibri" w:hAnsi="Calibri"/>
          <w:b/>
          <w:sz w:val="22"/>
          <w:lang w:val="sk-SK"/>
        </w:rPr>
        <w:t>.</w:t>
      </w:r>
      <w:r w:rsidR="00FE2A35">
        <w:rPr>
          <w:rFonts w:ascii="Calibri" w:hAnsi="Calibri"/>
          <w:sz w:val="22"/>
          <w:lang w:val="sk-SK"/>
        </w:rPr>
        <w:t xml:space="preserve"> </w:t>
      </w:r>
    </w:p>
    <w:tbl>
      <w:tblPr>
        <w:tblStyle w:val="Mriekatabuky"/>
        <w:tblW w:w="4947" w:type="pct"/>
        <w:tblInd w:w="108" w:type="dxa"/>
        <w:tblLook w:val="04A0" w:firstRow="1" w:lastRow="0" w:firstColumn="1" w:lastColumn="0" w:noHBand="0" w:noVBand="1"/>
      </w:tblPr>
      <w:tblGrid>
        <w:gridCol w:w="1852"/>
        <w:gridCol w:w="5236"/>
        <w:gridCol w:w="2943"/>
      </w:tblGrid>
      <w:tr w:rsidR="00954242" w:rsidRPr="00D02E5B" w:rsidTr="00954242">
        <w:trPr>
          <w:trHeight w:val="374"/>
        </w:trPr>
        <w:tc>
          <w:tcPr>
            <w:tcW w:w="5000" w:type="pct"/>
            <w:gridSpan w:val="3"/>
            <w:tcBorders>
              <w:bottom w:val="single" w:sz="4" w:space="0" w:color="auto"/>
            </w:tcBorders>
            <w:shd w:val="clear" w:color="auto" w:fill="D99594" w:themeFill="accent2" w:themeFillTint="99"/>
            <w:vAlign w:val="center"/>
          </w:tcPr>
          <w:p w:rsidR="00954242" w:rsidRPr="00954242" w:rsidRDefault="00954242">
            <w:pPr>
              <w:widowControl/>
              <w:spacing w:line="259" w:lineRule="auto"/>
              <w:jc w:val="left"/>
              <w:rPr>
                <w:rFonts w:ascii="Calibri" w:hAnsi="Calibri"/>
                <w:b/>
                <w:sz w:val="24"/>
                <w:szCs w:val="24"/>
                <w:lang w:val="sk-SK"/>
              </w:rPr>
            </w:pPr>
            <w:r w:rsidRPr="00B66253">
              <w:rPr>
                <w:rFonts w:ascii="Calibri" w:hAnsi="Calibri"/>
                <w:b/>
                <w:sz w:val="24"/>
                <w:szCs w:val="24"/>
                <w:lang w:val="sk-SK"/>
              </w:rPr>
              <w:t xml:space="preserve">Kategória 1. - </w:t>
            </w:r>
            <w:r w:rsidRPr="00B66253">
              <w:rPr>
                <w:rFonts w:ascii="Calibri" w:hAnsi="Calibri"/>
                <w:b/>
                <w:i/>
                <w:sz w:val="24"/>
                <w:szCs w:val="24"/>
                <w:lang w:val="sk-SK"/>
              </w:rPr>
              <w:t>Synergické a pokročilé inteligentné riešenia</w:t>
            </w:r>
          </w:p>
        </w:tc>
      </w:tr>
      <w:tr w:rsidR="00954242" w:rsidRPr="009756F8" w:rsidTr="00B66253">
        <w:trPr>
          <w:trHeight w:val="256"/>
        </w:trPr>
        <w:tc>
          <w:tcPr>
            <w:tcW w:w="923" w:type="pct"/>
            <w:tcBorders>
              <w:bottom w:val="single" w:sz="4" w:space="0" w:color="auto"/>
            </w:tcBorders>
            <w:shd w:val="clear" w:color="auto" w:fill="D9D9D9" w:themeFill="background1" w:themeFillShade="D9"/>
            <w:vAlign w:val="center"/>
          </w:tcPr>
          <w:p w:rsidR="00954242" w:rsidRPr="00B66253" w:rsidRDefault="00954242">
            <w:pPr>
              <w:jc w:val="center"/>
              <w:rPr>
                <w:rFonts w:ascii="Calibri" w:hAnsi="Calibri"/>
                <w:sz w:val="22"/>
                <w:lang w:val="sk-SK"/>
              </w:rPr>
            </w:pPr>
            <w:r>
              <w:rPr>
                <w:rFonts w:ascii="Calibri" w:hAnsi="Calibri"/>
                <w:sz w:val="22"/>
                <w:lang w:val="sk-SK"/>
              </w:rPr>
              <w:t>Prvok</w:t>
            </w:r>
            <w:r w:rsidRPr="00B66253">
              <w:rPr>
                <w:rFonts w:ascii="Calibri" w:hAnsi="Calibri"/>
                <w:sz w:val="22"/>
                <w:lang w:val="sk-SK"/>
              </w:rPr>
              <w:t xml:space="preserve"> inteligentn</w:t>
            </w:r>
            <w:r>
              <w:rPr>
                <w:rFonts w:ascii="Calibri" w:hAnsi="Calibri"/>
                <w:sz w:val="22"/>
                <w:lang w:val="sk-SK"/>
              </w:rPr>
              <w:t>ého</w:t>
            </w:r>
            <w:r w:rsidRPr="00B66253">
              <w:rPr>
                <w:rFonts w:ascii="Calibri" w:hAnsi="Calibri"/>
                <w:sz w:val="22"/>
                <w:lang w:val="sk-SK"/>
              </w:rPr>
              <w:t xml:space="preserve"> riešen</w:t>
            </w:r>
            <w:r>
              <w:rPr>
                <w:rFonts w:ascii="Calibri" w:hAnsi="Calibri"/>
                <w:sz w:val="22"/>
                <w:lang w:val="sk-SK"/>
              </w:rPr>
              <w:t>ia</w:t>
            </w:r>
          </w:p>
        </w:tc>
        <w:tc>
          <w:tcPr>
            <w:tcW w:w="2610" w:type="pct"/>
            <w:tcBorders>
              <w:bottom w:val="single" w:sz="4" w:space="0" w:color="auto"/>
            </w:tcBorders>
            <w:shd w:val="clear" w:color="auto" w:fill="D9D9D9" w:themeFill="background1" w:themeFillShade="D9"/>
            <w:vAlign w:val="center"/>
          </w:tcPr>
          <w:p w:rsidR="00954242" w:rsidRPr="00B66253" w:rsidRDefault="00954242">
            <w:pPr>
              <w:jc w:val="center"/>
              <w:rPr>
                <w:rFonts w:ascii="Calibri" w:hAnsi="Calibri"/>
                <w:sz w:val="22"/>
                <w:lang w:val="sk-SK"/>
              </w:rPr>
            </w:pPr>
            <w:r w:rsidRPr="00B66253">
              <w:rPr>
                <w:rFonts w:ascii="Calibri" w:hAnsi="Calibri"/>
                <w:sz w:val="22"/>
                <w:lang w:val="sk-SK"/>
              </w:rPr>
              <w:t>Popis</w:t>
            </w:r>
            <w:r w:rsidRPr="00B66253">
              <w:rPr>
                <w:rFonts w:ascii="Calibri" w:hAnsi="Calibri"/>
                <w:sz w:val="22"/>
              </w:rPr>
              <w:t xml:space="preserve"> </w:t>
            </w:r>
            <w:proofErr w:type="spellStart"/>
            <w:r>
              <w:rPr>
                <w:rFonts w:ascii="Calibri" w:hAnsi="Calibri"/>
                <w:sz w:val="22"/>
              </w:rPr>
              <w:t>prvku</w:t>
            </w:r>
            <w:proofErr w:type="spellEnd"/>
            <w:r w:rsidRPr="00B66253">
              <w:rPr>
                <w:rFonts w:ascii="Calibri" w:hAnsi="Calibri"/>
                <w:sz w:val="22"/>
              </w:rPr>
              <w:t xml:space="preserve"> </w:t>
            </w:r>
            <w:r w:rsidRPr="00B66253">
              <w:rPr>
                <w:rFonts w:ascii="Calibri" w:hAnsi="Calibri"/>
                <w:sz w:val="22"/>
                <w:lang w:val="sk-SK"/>
              </w:rPr>
              <w:t xml:space="preserve">inteligentného riešenia </w:t>
            </w:r>
          </w:p>
        </w:tc>
        <w:tc>
          <w:tcPr>
            <w:tcW w:w="1467" w:type="pct"/>
            <w:tcBorders>
              <w:bottom w:val="single" w:sz="4" w:space="0" w:color="auto"/>
            </w:tcBorders>
            <w:shd w:val="clear" w:color="auto" w:fill="D9D9D9" w:themeFill="background1" w:themeFillShade="D9"/>
            <w:vAlign w:val="center"/>
          </w:tcPr>
          <w:p w:rsidR="00954242" w:rsidRPr="00B66253" w:rsidRDefault="00954242">
            <w:pPr>
              <w:jc w:val="center"/>
              <w:rPr>
                <w:rFonts w:ascii="Calibri" w:hAnsi="Calibri"/>
                <w:sz w:val="22"/>
                <w:vertAlign w:val="superscript"/>
                <w:lang w:val="sk-SK"/>
              </w:rPr>
            </w:pPr>
            <w:r>
              <w:rPr>
                <w:rFonts w:ascii="Calibri" w:hAnsi="Calibri"/>
                <w:sz w:val="22"/>
                <w:lang w:val="sk-SK"/>
              </w:rPr>
              <w:t>Typ inovácie</w:t>
            </w:r>
            <w:r w:rsidR="00BD044A" w:rsidRPr="00D902C5">
              <w:rPr>
                <w:rFonts w:ascii="Calibri" w:hAnsi="Calibri"/>
                <w:sz w:val="22"/>
                <w:vertAlign w:val="superscript"/>
                <w:lang w:val="sk-SK"/>
              </w:rPr>
              <w:t>3</w:t>
            </w:r>
          </w:p>
        </w:tc>
      </w:tr>
      <w:tr w:rsidR="00954242" w:rsidRPr="00B55DC9" w:rsidTr="00B66253">
        <w:trPr>
          <w:trHeight w:val="256"/>
        </w:trPr>
        <w:sdt>
          <w:sdtPr>
            <w:rPr>
              <w:rFonts w:ascii="Calibri" w:hAnsi="Calibri"/>
              <w:sz w:val="22"/>
              <w:lang w:val="sk-SK"/>
            </w:rPr>
            <w:id w:val="191736669"/>
            <w:placeholder>
              <w:docPart w:val="EE00091CFC1C4FD6A8ED18F4A46BC04B"/>
            </w:placeholder>
            <w:showingPlcHdr/>
            <w:comboBox>
              <w:listItem w:value="Vyberte položku."/>
              <w:listItem w:displayText="Pokročilá telematika" w:value="Pokročilá telematika"/>
              <w:listItem w:displayText="Kolaboratívna robotika" w:value="Kolaboratívna robotika"/>
              <w:listItem w:displayText="Kyber-fyzikálne systémy (CPS) " w:value="Kyber-fyzikálne systémy (CPS) "/>
              <w:listItem w:displayText="Digitálne dvojča (Digital Twin)" w:value="Digitálne dvojča (Digital Twin)"/>
              <w:listItem w:displayText="Autonómne manipulačné a intralogistické zariadenia" w:value="Autonómne manipulačné a intralogistické zariadenia"/>
              <w:listItem w:displayText="Komplexné riešenie kybernetickej bezpečnosti výrobnej haly, automatizovanej linky alebo technologického celku" w:value="Komplexné riešenie kybernetickej bezpečnosti výrobnej haly, automatizovanej linky alebo technologického celku"/>
              <w:listItem w:displayText="Exponenciálne technológie" w:value="Exponenciálne technológie"/>
            </w:comboBox>
          </w:sdtPr>
          <w:sdtEndPr/>
          <w:sdtContent>
            <w:tc>
              <w:tcPr>
                <w:tcW w:w="923" w:type="pct"/>
                <w:shd w:val="clear" w:color="auto" w:fill="FFFFFF" w:themeFill="background1"/>
                <w:vAlign w:val="center"/>
              </w:tcPr>
              <w:p w:rsidR="00954242" w:rsidRPr="00B55DC9" w:rsidRDefault="00954242" w:rsidP="009A135A">
                <w:pPr>
                  <w:jc w:val="center"/>
                  <w:rPr>
                    <w:rFonts w:ascii="Calibri" w:hAnsi="Calibri"/>
                    <w:sz w:val="22"/>
                    <w:lang w:val="sk-SK"/>
                  </w:rPr>
                </w:pPr>
                <w:r w:rsidRPr="00900F7F">
                  <w:rPr>
                    <w:rStyle w:val="Textzstupnhosymbolu"/>
                  </w:rPr>
                  <w:t>Vyberte položku.</w:t>
                </w:r>
              </w:p>
            </w:tc>
          </w:sdtContent>
        </w:sdt>
        <w:tc>
          <w:tcPr>
            <w:tcW w:w="2610" w:type="pct"/>
            <w:shd w:val="clear" w:color="auto" w:fill="FFFFFF" w:themeFill="background1"/>
            <w:vAlign w:val="center"/>
          </w:tcPr>
          <w:p w:rsidR="00954242" w:rsidRPr="00B55DC9" w:rsidRDefault="00954242" w:rsidP="009A135A">
            <w:pPr>
              <w:jc w:val="center"/>
              <w:rPr>
                <w:rFonts w:ascii="Calibri" w:hAnsi="Calibri"/>
                <w:sz w:val="22"/>
                <w:lang w:val="sk-SK"/>
              </w:rPr>
            </w:pPr>
          </w:p>
        </w:tc>
        <w:tc>
          <w:tcPr>
            <w:tcW w:w="1467" w:type="pct"/>
            <w:shd w:val="clear" w:color="auto" w:fill="FFFFFF" w:themeFill="background1"/>
          </w:tcPr>
          <w:p w:rsidR="00954242" w:rsidRPr="00B55DC9" w:rsidRDefault="00954242" w:rsidP="009A135A">
            <w:pPr>
              <w:jc w:val="center"/>
              <w:rPr>
                <w:rFonts w:ascii="Calibri" w:hAnsi="Calibri"/>
                <w:sz w:val="22"/>
                <w:lang w:val="sk-SK"/>
              </w:rPr>
            </w:pPr>
          </w:p>
        </w:tc>
      </w:tr>
      <w:tr w:rsidR="00954242" w:rsidRPr="00B55DC9" w:rsidTr="00B66253">
        <w:trPr>
          <w:trHeight w:val="256"/>
        </w:trPr>
        <w:sdt>
          <w:sdtPr>
            <w:rPr>
              <w:rFonts w:ascii="Calibri" w:hAnsi="Calibri"/>
              <w:sz w:val="22"/>
              <w:lang w:val="sk-SK"/>
            </w:rPr>
            <w:id w:val="799649393"/>
            <w:placeholder>
              <w:docPart w:val="D836B06C022B4423833F599281098471"/>
            </w:placeholder>
            <w:showingPlcHdr/>
            <w:comboBox>
              <w:listItem w:value="Vyberte položku."/>
              <w:listItem w:displayText="Pokročilá telematika" w:value="Pokročilá telematika"/>
              <w:listItem w:displayText="Kolaboratívna robotika" w:value="Kolaboratívna robotika"/>
              <w:listItem w:displayText="Kyber-fyzikálne systémy (CPS) " w:value="Kyber-fyzikálne systémy (CPS) "/>
              <w:listItem w:displayText="Digitálne dvojča (Digital Twin)" w:value="Digitálne dvojča (Digital Twin)"/>
              <w:listItem w:displayText="Autonómne manipulačné a intralogistické zariadenia" w:value="Autonómne manipulačné a intralogistické zariadenia"/>
              <w:listItem w:displayText="Komplexné riešenie kybernetickej bezpečnosti výrobnej haly, automatizovanej linky alebo technologického celku" w:value="Komplexné riešenie kybernetickej bezpečnosti výrobnej haly, automatizovanej linky alebo technologického celku"/>
              <w:listItem w:displayText="Exponenciálne technológie" w:value="Exponenciálne technológie"/>
            </w:comboBox>
          </w:sdtPr>
          <w:sdtEndPr/>
          <w:sdtContent>
            <w:tc>
              <w:tcPr>
                <w:tcW w:w="923" w:type="pct"/>
                <w:shd w:val="clear" w:color="auto" w:fill="FFFFFF" w:themeFill="background1"/>
                <w:vAlign w:val="center"/>
              </w:tcPr>
              <w:p w:rsidR="00954242" w:rsidRPr="00B55DC9" w:rsidRDefault="00954242">
                <w:pPr>
                  <w:jc w:val="center"/>
                  <w:rPr>
                    <w:rFonts w:ascii="Calibri" w:hAnsi="Calibri"/>
                    <w:sz w:val="22"/>
                    <w:lang w:val="sk-SK"/>
                  </w:rPr>
                </w:pPr>
                <w:r w:rsidRPr="00900F7F">
                  <w:rPr>
                    <w:rStyle w:val="Textzstupnhosymbolu"/>
                  </w:rPr>
                  <w:t>Vyberte položku.</w:t>
                </w:r>
              </w:p>
            </w:tc>
          </w:sdtContent>
        </w:sdt>
        <w:tc>
          <w:tcPr>
            <w:tcW w:w="2610" w:type="pct"/>
            <w:shd w:val="clear" w:color="auto" w:fill="FFFFFF" w:themeFill="background1"/>
            <w:vAlign w:val="center"/>
          </w:tcPr>
          <w:p w:rsidR="00954242" w:rsidRPr="00B55DC9" w:rsidRDefault="00954242" w:rsidP="009A135A">
            <w:pPr>
              <w:jc w:val="center"/>
              <w:rPr>
                <w:rFonts w:ascii="Calibri" w:hAnsi="Calibri"/>
                <w:sz w:val="22"/>
                <w:lang w:val="sk-SK"/>
              </w:rPr>
            </w:pPr>
          </w:p>
        </w:tc>
        <w:tc>
          <w:tcPr>
            <w:tcW w:w="1467" w:type="pct"/>
            <w:shd w:val="clear" w:color="auto" w:fill="FFFFFF" w:themeFill="background1"/>
          </w:tcPr>
          <w:p w:rsidR="00954242" w:rsidRPr="00B55DC9" w:rsidRDefault="00954242" w:rsidP="009A135A">
            <w:pPr>
              <w:jc w:val="center"/>
              <w:rPr>
                <w:rFonts w:ascii="Calibri" w:hAnsi="Calibri"/>
                <w:sz w:val="22"/>
                <w:lang w:val="sk-SK"/>
              </w:rPr>
            </w:pPr>
          </w:p>
        </w:tc>
      </w:tr>
      <w:tr w:rsidR="00954242" w:rsidRPr="00B55DC9" w:rsidTr="00B66253">
        <w:trPr>
          <w:trHeight w:val="256"/>
        </w:trPr>
        <w:sdt>
          <w:sdtPr>
            <w:rPr>
              <w:rFonts w:ascii="Calibri" w:hAnsi="Calibri"/>
              <w:sz w:val="22"/>
              <w:lang w:val="sk-SK"/>
            </w:rPr>
            <w:id w:val="1185025192"/>
            <w:placeholder>
              <w:docPart w:val="48FEABF7FCB94427B59FBD86443872ED"/>
            </w:placeholder>
            <w:showingPlcHdr/>
            <w:comboBox>
              <w:listItem w:value="Vyberte položku."/>
              <w:listItem w:displayText="Pokročilá telematika" w:value="Pokročilá telematika"/>
              <w:listItem w:displayText="Kolaboratívna robotika" w:value="Kolaboratívna robotika"/>
              <w:listItem w:displayText="Kyber-fyzikálne systémy (CPS) " w:value="Kyber-fyzikálne systémy (CPS) "/>
              <w:listItem w:displayText="Digitálne dvojča (Digital Twin)" w:value="Digitálne dvojča (Digital Twin)"/>
              <w:listItem w:displayText="Autonómne manipulačné a intralogistické zariadenia" w:value="Autonómne manipulačné a intralogistické zariadenia"/>
              <w:listItem w:displayText="Komplexné riešenie kybernetickej bezpečnosti výrobnej haly, automatizovanej linky alebo technologického celku" w:value="Komplexné riešenie kybernetickej bezpečnosti výrobnej haly, automatizovanej linky alebo technologického celku"/>
              <w:listItem w:displayText="Exponenciálne technológie" w:value="Exponenciálne technológie"/>
            </w:comboBox>
          </w:sdtPr>
          <w:sdtEndPr/>
          <w:sdtContent>
            <w:tc>
              <w:tcPr>
                <w:tcW w:w="923" w:type="pct"/>
                <w:shd w:val="clear" w:color="auto" w:fill="FFFFFF" w:themeFill="background1"/>
                <w:vAlign w:val="center"/>
              </w:tcPr>
              <w:p w:rsidR="00954242" w:rsidRDefault="00954242" w:rsidP="009A135A">
                <w:pPr>
                  <w:jc w:val="center"/>
                  <w:rPr>
                    <w:rFonts w:ascii="Calibri" w:hAnsi="Calibri"/>
                    <w:sz w:val="22"/>
                    <w:lang w:val="sk-SK"/>
                  </w:rPr>
                </w:pPr>
                <w:r w:rsidRPr="00900F7F">
                  <w:rPr>
                    <w:rStyle w:val="Textzstupnhosymbolu"/>
                  </w:rPr>
                  <w:t>Vyberte položku.</w:t>
                </w:r>
              </w:p>
            </w:tc>
          </w:sdtContent>
        </w:sdt>
        <w:tc>
          <w:tcPr>
            <w:tcW w:w="2610" w:type="pct"/>
            <w:shd w:val="clear" w:color="auto" w:fill="FFFFFF" w:themeFill="background1"/>
            <w:vAlign w:val="center"/>
          </w:tcPr>
          <w:p w:rsidR="00954242" w:rsidRPr="00B55DC9" w:rsidRDefault="00954242" w:rsidP="009A135A">
            <w:pPr>
              <w:jc w:val="center"/>
              <w:rPr>
                <w:rFonts w:ascii="Calibri" w:hAnsi="Calibri"/>
                <w:sz w:val="22"/>
                <w:lang w:val="sk-SK"/>
              </w:rPr>
            </w:pPr>
          </w:p>
        </w:tc>
        <w:tc>
          <w:tcPr>
            <w:tcW w:w="1467" w:type="pct"/>
            <w:shd w:val="clear" w:color="auto" w:fill="FFFFFF" w:themeFill="background1"/>
          </w:tcPr>
          <w:p w:rsidR="00954242" w:rsidRPr="00B55DC9" w:rsidRDefault="00954242" w:rsidP="009A135A">
            <w:pPr>
              <w:jc w:val="center"/>
              <w:rPr>
                <w:rFonts w:ascii="Calibri" w:hAnsi="Calibri"/>
                <w:sz w:val="22"/>
                <w:lang w:val="sk-SK"/>
              </w:rPr>
            </w:pPr>
          </w:p>
        </w:tc>
      </w:tr>
      <w:tr w:rsidR="00954242" w:rsidRPr="00B55DC9" w:rsidTr="00B66253">
        <w:trPr>
          <w:trHeight w:val="256"/>
        </w:trPr>
        <w:sdt>
          <w:sdtPr>
            <w:rPr>
              <w:rFonts w:ascii="Calibri" w:hAnsi="Calibri"/>
              <w:sz w:val="22"/>
              <w:lang w:val="sk-SK"/>
            </w:rPr>
            <w:id w:val="-173116245"/>
            <w:placeholder>
              <w:docPart w:val="833220EBCCB04E94A52134BF1D8BB019"/>
            </w:placeholder>
            <w:showingPlcHdr/>
            <w:comboBox>
              <w:listItem w:value="Vyberte položku."/>
              <w:listItem w:displayText="Pokročilá telematika" w:value="Pokročilá telematika"/>
              <w:listItem w:displayText="Kolaboratívna robotika" w:value="Kolaboratívna robotika"/>
              <w:listItem w:displayText="Kyber-fyzikálne systémy (CPS) " w:value="Kyber-fyzikálne systémy (CPS) "/>
              <w:listItem w:displayText="Digitálne dvojča (Digital Twin)" w:value="Digitálne dvojča (Digital Twin)"/>
              <w:listItem w:displayText="Autonómne manipulačné a intralogistické zariadenia" w:value="Autonómne manipulačné a intralogistické zariadenia"/>
              <w:listItem w:displayText="Komplexné riešenie kybernetickej bezpečnosti výrobnej haly, automatizovanej linky alebo technologického celku" w:value="Komplexné riešenie kybernetickej bezpečnosti výrobnej haly, automatizovanej linky alebo technologického celku"/>
              <w:listItem w:displayText="Exponenciálne technológie" w:value="Exponenciálne technológie"/>
            </w:comboBox>
          </w:sdtPr>
          <w:sdtEndPr/>
          <w:sdtContent>
            <w:tc>
              <w:tcPr>
                <w:tcW w:w="923" w:type="pct"/>
                <w:shd w:val="clear" w:color="auto" w:fill="FFFFFF" w:themeFill="background1"/>
                <w:vAlign w:val="center"/>
              </w:tcPr>
              <w:p w:rsidR="00954242" w:rsidRDefault="00954242" w:rsidP="009A135A">
                <w:pPr>
                  <w:jc w:val="center"/>
                  <w:rPr>
                    <w:rFonts w:ascii="Calibri" w:hAnsi="Calibri"/>
                    <w:sz w:val="22"/>
                    <w:lang w:val="sk-SK"/>
                  </w:rPr>
                </w:pPr>
                <w:r w:rsidRPr="00900F7F">
                  <w:rPr>
                    <w:rStyle w:val="Textzstupnhosymbolu"/>
                  </w:rPr>
                  <w:t>Vyberte položku.</w:t>
                </w:r>
              </w:p>
            </w:tc>
          </w:sdtContent>
        </w:sdt>
        <w:tc>
          <w:tcPr>
            <w:tcW w:w="2610" w:type="pct"/>
            <w:shd w:val="clear" w:color="auto" w:fill="FFFFFF" w:themeFill="background1"/>
            <w:vAlign w:val="center"/>
          </w:tcPr>
          <w:p w:rsidR="00954242" w:rsidRPr="00B55DC9" w:rsidRDefault="00954242" w:rsidP="009A135A">
            <w:pPr>
              <w:jc w:val="center"/>
              <w:rPr>
                <w:rFonts w:ascii="Calibri" w:hAnsi="Calibri"/>
                <w:sz w:val="22"/>
                <w:lang w:val="sk-SK"/>
              </w:rPr>
            </w:pPr>
          </w:p>
        </w:tc>
        <w:tc>
          <w:tcPr>
            <w:tcW w:w="1467" w:type="pct"/>
            <w:shd w:val="clear" w:color="auto" w:fill="FFFFFF" w:themeFill="background1"/>
          </w:tcPr>
          <w:p w:rsidR="00954242" w:rsidRPr="00B55DC9" w:rsidRDefault="00954242" w:rsidP="009A135A">
            <w:pPr>
              <w:jc w:val="center"/>
              <w:rPr>
                <w:rFonts w:ascii="Calibri" w:hAnsi="Calibri"/>
                <w:sz w:val="22"/>
                <w:lang w:val="sk-SK"/>
              </w:rPr>
            </w:pPr>
          </w:p>
        </w:tc>
      </w:tr>
      <w:tr w:rsidR="00954242" w:rsidRPr="00B55DC9" w:rsidTr="00B66253">
        <w:trPr>
          <w:trHeight w:val="256"/>
        </w:trPr>
        <w:sdt>
          <w:sdtPr>
            <w:rPr>
              <w:rFonts w:ascii="Calibri" w:hAnsi="Calibri"/>
              <w:sz w:val="22"/>
              <w:lang w:val="sk-SK"/>
            </w:rPr>
            <w:id w:val="1148866521"/>
            <w:placeholder>
              <w:docPart w:val="11FB496DC25545DB99E09865E17A7A8C"/>
            </w:placeholder>
            <w:showingPlcHdr/>
            <w:comboBox>
              <w:listItem w:value="Vyberte položku."/>
              <w:listItem w:displayText="Pokročilá telematika" w:value="Pokročilá telematika"/>
              <w:listItem w:displayText="Kolaboratívna robotika" w:value="Kolaboratívna robotika"/>
              <w:listItem w:displayText="Kyber-fyzikálne systémy (CPS) " w:value="Kyber-fyzikálne systémy (CPS) "/>
              <w:listItem w:displayText="Digitálne dvojča (Digital Twin)" w:value="Digitálne dvojča (Digital Twin)"/>
              <w:listItem w:displayText="Autonómne manipulačné a intralogistické zariadenia" w:value="Autonómne manipulačné a intralogistické zariadenia"/>
              <w:listItem w:displayText="Komplexné riešenie kybernetickej bezpečnosti výrobnej haly, automatizovanej linky alebo technologického celku" w:value="Komplexné riešenie kybernetickej bezpečnosti výrobnej haly, automatizovanej linky alebo technologického celku"/>
              <w:listItem w:displayText="Exponenciálne technológie" w:value="Exponenciálne technológie"/>
            </w:comboBox>
          </w:sdtPr>
          <w:sdtEndPr/>
          <w:sdtContent>
            <w:tc>
              <w:tcPr>
                <w:tcW w:w="923" w:type="pct"/>
                <w:shd w:val="clear" w:color="auto" w:fill="FFFFFF" w:themeFill="background1"/>
                <w:vAlign w:val="center"/>
              </w:tcPr>
              <w:p w:rsidR="00954242" w:rsidRDefault="00954242" w:rsidP="009A135A">
                <w:pPr>
                  <w:jc w:val="center"/>
                  <w:rPr>
                    <w:rFonts w:ascii="Calibri" w:hAnsi="Calibri"/>
                    <w:sz w:val="22"/>
                    <w:lang w:val="sk-SK"/>
                  </w:rPr>
                </w:pPr>
                <w:r w:rsidRPr="00900F7F">
                  <w:rPr>
                    <w:rStyle w:val="Textzstupnhosymbolu"/>
                  </w:rPr>
                  <w:t>Vyberte položku.</w:t>
                </w:r>
              </w:p>
            </w:tc>
          </w:sdtContent>
        </w:sdt>
        <w:tc>
          <w:tcPr>
            <w:tcW w:w="2610" w:type="pct"/>
            <w:shd w:val="clear" w:color="auto" w:fill="FFFFFF" w:themeFill="background1"/>
            <w:vAlign w:val="center"/>
          </w:tcPr>
          <w:p w:rsidR="00954242" w:rsidRPr="00B55DC9" w:rsidRDefault="00954242" w:rsidP="009A135A">
            <w:pPr>
              <w:jc w:val="center"/>
              <w:rPr>
                <w:rFonts w:ascii="Calibri" w:hAnsi="Calibri"/>
                <w:sz w:val="22"/>
                <w:lang w:val="sk-SK"/>
              </w:rPr>
            </w:pPr>
          </w:p>
        </w:tc>
        <w:tc>
          <w:tcPr>
            <w:tcW w:w="1467" w:type="pct"/>
            <w:shd w:val="clear" w:color="auto" w:fill="FFFFFF" w:themeFill="background1"/>
          </w:tcPr>
          <w:p w:rsidR="00954242" w:rsidRPr="00B55DC9" w:rsidRDefault="00954242" w:rsidP="009A135A">
            <w:pPr>
              <w:jc w:val="center"/>
              <w:rPr>
                <w:rFonts w:ascii="Calibri" w:hAnsi="Calibri"/>
                <w:sz w:val="22"/>
                <w:lang w:val="sk-SK"/>
              </w:rPr>
            </w:pPr>
          </w:p>
        </w:tc>
      </w:tr>
      <w:tr w:rsidR="00954242" w:rsidRPr="00B55DC9" w:rsidTr="00B66253">
        <w:trPr>
          <w:trHeight w:val="256"/>
        </w:trPr>
        <w:sdt>
          <w:sdtPr>
            <w:rPr>
              <w:rFonts w:ascii="Calibri" w:hAnsi="Calibri"/>
              <w:sz w:val="22"/>
              <w:lang w:val="sk-SK"/>
            </w:rPr>
            <w:id w:val="-24405942"/>
            <w:placeholder>
              <w:docPart w:val="962AD61BF0014E3D8BB12DD6476DD147"/>
            </w:placeholder>
            <w:showingPlcHdr/>
            <w:comboBox>
              <w:listItem w:value="Vyberte položku."/>
              <w:listItem w:displayText="Pokročilá telematika" w:value="Pokročilá telematika"/>
              <w:listItem w:displayText="Kolaboratívna robotika" w:value="Kolaboratívna robotika"/>
              <w:listItem w:displayText="Kyber-fyzikálne systémy (CPS) " w:value="Kyber-fyzikálne systémy (CPS) "/>
              <w:listItem w:displayText="Digitálne dvojča (Digital Twin)" w:value="Digitálne dvojča (Digital Twin)"/>
              <w:listItem w:displayText="Autonómne manipulačné a intralogistické zariadenia" w:value="Autonómne manipulačné a intralogistické zariadenia"/>
              <w:listItem w:displayText="Komplexné riešenie kybernetickej bezpečnosti výrobnej haly, automatizovanej linky alebo technologického celku" w:value="Komplexné riešenie kybernetickej bezpečnosti výrobnej haly, automatizovanej linky alebo technologického celku"/>
              <w:listItem w:displayText="Exponenciálne technológie" w:value="Exponenciálne technológie"/>
            </w:comboBox>
          </w:sdtPr>
          <w:sdtEndPr/>
          <w:sdtContent>
            <w:tc>
              <w:tcPr>
                <w:tcW w:w="923" w:type="pct"/>
                <w:shd w:val="clear" w:color="auto" w:fill="FFFFFF" w:themeFill="background1"/>
                <w:vAlign w:val="center"/>
              </w:tcPr>
              <w:p w:rsidR="00954242" w:rsidRDefault="00954242" w:rsidP="009A135A">
                <w:pPr>
                  <w:jc w:val="center"/>
                  <w:rPr>
                    <w:rFonts w:ascii="Calibri" w:hAnsi="Calibri"/>
                    <w:sz w:val="22"/>
                    <w:lang w:val="sk-SK"/>
                  </w:rPr>
                </w:pPr>
                <w:r w:rsidRPr="00900F7F">
                  <w:rPr>
                    <w:rStyle w:val="Textzstupnhosymbolu"/>
                  </w:rPr>
                  <w:t>Vyberte položku.</w:t>
                </w:r>
              </w:p>
            </w:tc>
          </w:sdtContent>
        </w:sdt>
        <w:tc>
          <w:tcPr>
            <w:tcW w:w="2610" w:type="pct"/>
            <w:shd w:val="clear" w:color="auto" w:fill="FFFFFF" w:themeFill="background1"/>
            <w:vAlign w:val="center"/>
          </w:tcPr>
          <w:p w:rsidR="00954242" w:rsidRPr="00B55DC9" w:rsidRDefault="00954242" w:rsidP="009A135A">
            <w:pPr>
              <w:jc w:val="center"/>
              <w:rPr>
                <w:rFonts w:ascii="Calibri" w:hAnsi="Calibri"/>
                <w:sz w:val="22"/>
                <w:lang w:val="sk-SK"/>
              </w:rPr>
            </w:pPr>
          </w:p>
        </w:tc>
        <w:tc>
          <w:tcPr>
            <w:tcW w:w="1467" w:type="pct"/>
            <w:shd w:val="clear" w:color="auto" w:fill="FFFFFF" w:themeFill="background1"/>
          </w:tcPr>
          <w:p w:rsidR="00954242" w:rsidRPr="00B55DC9" w:rsidRDefault="00954242" w:rsidP="009A135A">
            <w:pPr>
              <w:jc w:val="center"/>
              <w:rPr>
                <w:rFonts w:ascii="Calibri" w:hAnsi="Calibri"/>
                <w:sz w:val="22"/>
                <w:lang w:val="sk-SK"/>
              </w:rPr>
            </w:pPr>
          </w:p>
        </w:tc>
      </w:tr>
      <w:tr w:rsidR="00954242" w:rsidRPr="00B55DC9" w:rsidTr="00B66253">
        <w:trPr>
          <w:trHeight w:val="256"/>
        </w:trPr>
        <w:sdt>
          <w:sdtPr>
            <w:rPr>
              <w:rFonts w:ascii="Calibri" w:hAnsi="Calibri"/>
              <w:sz w:val="22"/>
              <w:lang w:val="sk-SK"/>
            </w:rPr>
            <w:id w:val="656428439"/>
            <w:placeholder>
              <w:docPart w:val="14B3B937232F4352A6A40F3F3632018B"/>
            </w:placeholder>
            <w:showingPlcHdr/>
            <w:comboBox>
              <w:listItem w:value="Vyberte položku."/>
              <w:listItem w:displayText="Pokročilá telematika" w:value="Pokročilá telematika"/>
              <w:listItem w:displayText="Kolaboratívna robotika" w:value="Kolaboratívna robotika"/>
              <w:listItem w:displayText="Kyber-fyzikálne systémy (CPS) " w:value="Kyber-fyzikálne systémy (CPS) "/>
              <w:listItem w:displayText="Digitálne dvojča (Digital Twin)" w:value="Digitálne dvojča (Digital Twin)"/>
              <w:listItem w:displayText="Autonómne manipulačné a intralogistické zariadenia" w:value="Autonómne manipulačné a intralogistické zariadenia"/>
              <w:listItem w:displayText="Komplexné riešenie kybernetickej bezpečnosti výrobnej haly, automatizovanej linky alebo technologického celku" w:value="Komplexné riešenie kybernetickej bezpečnosti výrobnej haly, automatizovanej linky alebo technologického celku"/>
              <w:listItem w:displayText="Exponenciálne technológie" w:value="Exponenciálne technológie"/>
            </w:comboBox>
          </w:sdtPr>
          <w:sdtEndPr/>
          <w:sdtContent>
            <w:tc>
              <w:tcPr>
                <w:tcW w:w="923" w:type="pct"/>
                <w:tcBorders>
                  <w:bottom w:val="single" w:sz="4" w:space="0" w:color="auto"/>
                </w:tcBorders>
                <w:shd w:val="clear" w:color="auto" w:fill="FFFFFF" w:themeFill="background1"/>
                <w:vAlign w:val="center"/>
              </w:tcPr>
              <w:p w:rsidR="00954242" w:rsidRDefault="00954242" w:rsidP="009A135A">
                <w:pPr>
                  <w:jc w:val="center"/>
                  <w:rPr>
                    <w:rFonts w:ascii="Calibri" w:hAnsi="Calibri"/>
                    <w:sz w:val="22"/>
                    <w:lang w:val="sk-SK"/>
                  </w:rPr>
                </w:pPr>
                <w:r w:rsidRPr="00900F7F">
                  <w:rPr>
                    <w:rStyle w:val="Textzstupnhosymbolu"/>
                  </w:rPr>
                  <w:t>Vyberte položku.</w:t>
                </w:r>
              </w:p>
            </w:tc>
          </w:sdtContent>
        </w:sdt>
        <w:tc>
          <w:tcPr>
            <w:tcW w:w="2610" w:type="pct"/>
            <w:tcBorders>
              <w:bottom w:val="single" w:sz="4" w:space="0" w:color="auto"/>
            </w:tcBorders>
            <w:shd w:val="clear" w:color="auto" w:fill="FFFFFF" w:themeFill="background1"/>
            <w:vAlign w:val="center"/>
          </w:tcPr>
          <w:p w:rsidR="00954242" w:rsidRPr="00B55DC9" w:rsidRDefault="00954242" w:rsidP="009A135A">
            <w:pPr>
              <w:jc w:val="center"/>
              <w:rPr>
                <w:rFonts w:ascii="Calibri" w:hAnsi="Calibri"/>
                <w:sz w:val="22"/>
                <w:lang w:val="sk-SK"/>
              </w:rPr>
            </w:pPr>
          </w:p>
        </w:tc>
        <w:tc>
          <w:tcPr>
            <w:tcW w:w="1467" w:type="pct"/>
            <w:tcBorders>
              <w:bottom w:val="single" w:sz="4" w:space="0" w:color="auto"/>
            </w:tcBorders>
            <w:shd w:val="clear" w:color="auto" w:fill="FFFFFF" w:themeFill="background1"/>
          </w:tcPr>
          <w:p w:rsidR="00954242" w:rsidRPr="00B55DC9" w:rsidRDefault="00954242" w:rsidP="009A135A">
            <w:pPr>
              <w:jc w:val="center"/>
              <w:rPr>
                <w:rFonts w:ascii="Calibri" w:hAnsi="Calibri"/>
                <w:sz w:val="22"/>
                <w:lang w:val="sk-SK"/>
              </w:rPr>
            </w:pPr>
          </w:p>
        </w:tc>
      </w:tr>
      <w:tr w:rsidR="00954242" w:rsidRPr="00B55DC9" w:rsidTr="00954242">
        <w:trPr>
          <w:trHeight w:val="408"/>
        </w:trPr>
        <w:tc>
          <w:tcPr>
            <w:tcW w:w="5000" w:type="pct"/>
            <w:gridSpan w:val="3"/>
            <w:tcBorders>
              <w:bottom w:val="single" w:sz="4" w:space="0" w:color="auto"/>
            </w:tcBorders>
            <w:shd w:val="clear" w:color="auto" w:fill="C2D69B" w:themeFill="accent3" w:themeFillTint="99"/>
            <w:vAlign w:val="center"/>
          </w:tcPr>
          <w:p w:rsidR="00954242" w:rsidRPr="004C623C" w:rsidRDefault="00954242">
            <w:pPr>
              <w:widowControl/>
              <w:spacing w:line="259" w:lineRule="auto"/>
              <w:jc w:val="left"/>
              <w:rPr>
                <w:rFonts w:ascii="Calibri" w:hAnsi="Calibri"/>
                <w:b/>
                <w:sz w:val="24"/>
                <w:szCs w:val="24"/>
                <w:lang w:val="sk-SK"/>
              </w:rPr>
            </w:pPr>
            <w:r w:rsidRPr="004C623C">
              <w:rPr>
                <w:rFonts w:ascii="Calibri" w:hAnsi="Calibri"/>
                <w:b/>
                <w:sz w:val="24"/>
                <w:szCs w:val="24"/>
                <w:lang w:val="sk-SK"/>
              </w:rPr>
              <w:t xml:space="preserve">Kategória </w:t>
            </w:r>
            <w:r>
              <w:rPr>
                <w:rFonts w:ascii="Calibri" w:hAnsi="Calibri"/>
                <w:b/>
                <w:sz w:val="24"/>
                <w:szCs w:val="24"/>
                <w:lang w:val="sk-SK"/>
              </w:rPr>
              <w:t>2</w:t>
            </w:r>
            <w:r w:rsidRPr="004C623C">
              <w:rPr>
                <w:rFonts w:ascii="Calibri" w:hAnsi="Calibri"/>
                <w:b/>
                <w:sz w:val="24"/>
                <w:szCs w:val="24"/>
                <w:lang w:val="sk-SK"/>
              </w:rPr>
              <w:t xml:space="preserve">. - </w:t>
            </w:r>
            <w:r w:rsidRPr="00B66253">
              <w:rPr>
                <w:rFonts w:ascii="Calibri" w:hAnsi="Calibri"/>
                <w:b/>
                <w:i/>
                <w:sz w:val="24"/>
                <w:szCs w:val="24"/>
                <w:lang w:val="sk-SK"/>
              </w:rPr>
              <w:t>Pokročilé inteligentné riešenia</w:t>
            </w:r>
          </w:p>
        </w:tc>
      </w:tr>
      <w:tr w:rsidR="00954242" w:rsidRPr="00B55DC9" w:rsidTr="00B66253">
        <w:trPr>
          <w:trHeight w:val="256"/>
        </w:trPr>
        <w:tc>
          <w:tcPr>
            <w:tcW w:w="923" w:type="pct"/>
            <w:shd w:val="clear" w:color="auto" w:fill="D9D9D9" w:themeFill="background1" w:themeFillShade="D9"/>
            <w:vAlign w:val="center"/>
          </w:tcPr>
          <w:p w:rsidR="00954242" w:rsidRDefault="00954242" w:rsidP="009A135A">
            <w:pPr>
              <w:jc w:val="center"/>
              <w:rPr>
                <w:rFonts w:ascii="Calibri" w:hAnsi="Calibri"/>
                <w:sz w:val="22"/>
                <w:lang w:val="sk-SK"/>
              </w:rPr>
            </w:pPr>
            <w:r>
              <w:rPr>
                <w:rFonts w:ascii="Calibri" w:hAnsi="Calibri"/>
                <w:sz w:val="22"/>
                <w:lang w:val="sk-SK"/>
              </w:rPr>
              <w:t>Prvok</w:t>
            </w:r>
            <w:r w:rsidRPr="004C623C">
              <w:rPr>
                <w:rFonts w:ascii="Calibri" w:hAnsi="Calibri"/>
                <w:sz w:val="22"/>
                <w:lang w:val="sk-SK"/>
              </w:rPr>
              <w:t xml:space="preserve"> inteligentn</w:t>
            </w:r>
            <w:r>
              <w:rPr>
                <w:rFonts w:ascii="Calibri" w:hAnsi="Calibri"/>
                <w:sz w:val="22"/>
                <w:lang w:val="sk-SK"/>
              </w:rPr>
              <w:t>ého</w:t>
            </w:r>
            <w:r w:rsidRPr="004C623C">
              <w:rPr>
                <w:rFonts w:ascii="Calibri" w:hAnsi="Calibri"/>
                <w:sz w:val="22"/>
                <w:lang w:val="sk-SK"/>
              </w:rPr>
              <w:t xml:space="preserve"> riešen</w:t>
            </w:r>
            <w:r>
              <w:rPr>
                <w:rFonts w:ascii="Calibri" w:hAnsi="Calibri"/>
                <w:sz w:val="22"/>
                <w:lang w:val="sk-SK"/>
              </w:rPr>
              <w:t>ia</w:t>
            </w:r>
          </w:p>
        </w:tc>
        <w:tc>
          <w:tcPr>
            <w:tcW w:w="2610" w:type="pct"/>
            <w:shd w:val="clear" w:color="auto" w:fill="D9D9D9" w:themeFill="background1" w:themeFillShade="D9"/>
            <w:vAlign w:val="center"/>
          </w:tcPr>
          <w:p w:rsidR="00954242" w:rsidRPr="00B55DC9" w:rsidRDefault="00954242" w:rsidP="009A135A">
            <w:pPr>
              <w:jc w:val="center"/>
              <w:rPr>
                <w:rFonts w:ascii="Calibri" w:hAnsi="Calibri"/>
                <w:sz w:val="22"/>
                <w:lang w:val="sk-SK"/>
              </w:rPr>
            </w:pPr>
            <w:r w:rsidRPr="004C623C">
              <w:rPr>
                <w:rFonts w:ascii="Calibri" w:hAnsi="Calibri"/>
                <w:sz w:val="22"/>
                <w:lang w:val="sk-SK"/>
              </w:rPr>
              <w:t>Popis</w:t>
            </w:r>
            <w:r w:rsidRPr="004C623C">
              <w:rPr>
                <w:rFonts w:ascii="Calibri" w:hAnsi="Calibri"/>
                <w:sz w:val="22"/>
              </w:rPr>
              <w:t xml:space="preserve"> </w:t>
            </w:r>
            <w:proofErr w:type="spellStart"/>
            <w:r>
              <w:rPr>
                <w:rFonts w:ascii="Calibri" w:hAnsi="Calibri"/>
                <w:sz w:val="22"/>
              </w:rPr>
              <w:t>prvku</w:t>
            </w:r>
            <w:proofErr w:type="spellEnd"/>
            <w:r w:rsidRPr="004C623C">
              <w:rPr>
                <w:rFonts w:ascii="Calibri" w:hAnsi="Calibri"/>
                <w:sz w:val="22"/>
              </w:rPr>
              <w:t xml:space="preserve"> </w:t>
            </w:r>
            <w:r w:rsidRPr="004C623C">
              <w:rPr>
                <w:rFonts w:ascii="Calibri" w:hAnsi="Calibri"/>
                <w:sz w:val="22"/>
                <w:lang w:val="sk-SK"/>
              </w:rPr>
              <w:t xml:space="preserve">inteligentného riešenia </w:t>
            </w:r>
          </w:p>
        </w:tc>
        <w:tc>
          <w:tcPr>
            <w:tcW w:w="1467" w:type="pct"/>
            <w:shd w:val="clear" w:color="auto" w:fill="D9D9D9" w:themeFill="background1" w:themeFillShade="D9"/>
            <w:vAlign w:val="center"/>
          </w:tcPr>
          <w:p w:rsidR="00954242" w:rsidRPr="004C623C" w:rsidRDefault="00954242">
            <w:pPr>
              <w:jc w:val="center"/>
              <w:rPr>
                <w:rFonts w:ascii="Calibri" w:hAnsi="Calibri"/>
                <w:sz w:val="22"/>
                <w:lang w:val="sk-SK"/>
              </w:rPr>
            </w:pPr>
            <w:r>
              <w:rPr>
                <w:rFonts w:ascii="Calibri" w:hAnsi="Calibri"/>
                <w:sz w:val="22"/>
                <w:lang w:val="sk-SK"/>
              </w:rPr>
              <w:t>Typ inovácie</w:t>
            </w:r>
            <w:r w:rsidR="00BD044A" w:rsidRPr="00D902C5">
              <w:rPr>
                <w:rFonts w:ascii="Calibri" w:hAnsi="Calibri"/>
                <w:sz w:val="22"/>
                <w:vertAlign w:val="superscript"/>
                <w:lang w:val="sk-SK"/>
              </w:rPr>
              <w:t>3</w:t>
            </w:r>
          </w:p>
        </w:tc>
      </w:tr>
      <w:tr w:rsidR="00954242" w:rsidRPr="00B55DC9" w:rsidTr="00B66253">
        <w:trPr>
          <w:trHeight w:val="256"/>
        </w:trPr>
        <w:sdt>
          <w:sdtPr>
            <w:rPr>
              <w:rFonts w:ascii="Calibri" w:hAnsi="Calibri"/>
              <w:sz w:val="22"/>
              <w:lang w:val="sk-SK"/>
            </w:rPr>
            <w:id w:val="807602989"/>
            <w:placeholder>
              <w:docPart w:val="13E4D35F7BE34103898BEF4776603B18"/>
            </w:placeholder>
            <w:showingPlcHdr/>
            <w:comboBox>
              <w:listItem w:value="Vyberte položku."/>
              <w:listItem w:displayText="Priemyselné kamerové systémy (Machine Vision), strojové videnie, počítačové videnie " w:value="Priemyselné kamerové systémy (Machine Vision), strojové videnie, počítačové videnie "/>
              <w:listItem w:displayText="Riešenie kybernetickej bezpečnosti jednotlivého zariadenia, alebo technologického celku " w:value="Riešenie kybernetickej bezpečnosti jednotlivého zariadenia, alebo technologického celku "/>
              <w:listItem w:displayText="Digitalizácia výrobného procesu " w:value="Digitalizácia výrobného procesu "/>
              <w:listItem w:displayText="3D skenovanie " w:value="3D skenovanie "/>
              <w:listItem w:displayText="Automatizácia výrobného procesu " w:value="Automatizácia výrobného procesu "/>
              <w:listItem w:displayText="Robotizácia výrobného procesu " w:value="Robotizácia výrobného procesu "/>
              <w:listItem w:displayText="Rozšírená realita " w:value="Rozšírená realita "/>
            </w:comboBox>
          </w:sdtPr>
          <w:sdtEndPr/>
          <w:sdtContent>
            <w:tc>
              <w:tcPr>
                <w:tcW w:w="923" w:type="pct"/>
                <w:shd w:val="clear" w:color="auto" w:fill="FFFFFF" w:themeFill="background1"/>
                <w:vAlign w:val="center"/>
              </w:tcPr>
              <w:p w:rsidR="00954242" w:rsidRDefault="00EF7D50" w:rsidP="009A135A">
                <w:pPr>
                  <w:jc w:val="center"/>
                  <w:rPr>
                    <w:rFonts w:ascii="Calibri" w:hAnsi="Calibri"/>
                    <w:sz w:val="22"/>
                    <w:lang w:val="sk-SK"/>
                  </w:rPr>
                </w:pPr>
                <w:r w:rsidRPr="00900F7F">
                  <w:rPr>
                    <w:rStyle w:val="Textzstupnhosymbolu"/>
                  </w:rPr>
                  <w:t>Vyberte položku.</w:t>
                </w:r>
              </w:p>
            </w:tc>
          </w:sdtContent>
        </w:sdt>
        <w:tc>
          <w:tcPr>
            <w:tcW w:w="2610" w:type="pct"/>
            <w:shd w:val="clear" w:color="auto" w:fill="FFFFFF" w:themeFill="background1"/>
            <w:vAlign w:val="center"/>
          </w:tcPr>
          <w:p w:rsidR="00954242" w:rsidRPr="00B55DC9" w:rsidRDefault="00954242" w:rsidP="009A135A">
            <w:pPr>
              <w:jc w:val="center"/>
              <w:rPr>
                <w:rFonts w:ascii="Calibri" w:hAnsi="Calibri"/>
                <w:sz w:val="22"/>
                <w:lang w:val="sk-SK"/>
              </w:rPr>
            </w:pPr>
          </w:p>
        </w:tc>
        <w:tc>
          <w:tcPr>
            <w:tcW w:w="1467" w:type="pct"/>
            <w:shd w:val="clear" w:color="auto" w:fill="FFFFFF" w:themeFill="background1"/>
          </w:tcPr>
          <w:p w:rsidR="00954242" w:rsidRPr="00B55DC9" w:rsidRDefault="00954242" w:rsidP="009A135A">
            <w:pPr>
              <w:jc w:val="center"/>
              <w:rPr>
                <w:rFonts w:ascii="Calibri" w:hAnsi="Calibri"/>
                <w:sz w:val="22"/>
                <w:lang w:val="sk-SK"/>
              </w:rPr>
            </w:pPr>
          </w:p>
        </w:tc>
      </w:tr>
      <w:tr w:rsidR="00954242" w:rsidRPr="00B55DC9" w:rsidTr="00B66253">
        <w:trPr>
          <w:trHeight w:val="256"/>
        </w:trPr>
        <w:sdt>
          <w:sdtPr>
            <w:rPr>
              <w:rFonts w:ascii="Calibri" w:hAnsi="Calibri"/>
              <w:sz w:val="22"/>
              <w:lang w:val="sk-SK"/>
            </w:rPr>
            <w:id w:val="1997611987"/>
            <w:placeholder>
              <w:docPart w:val="476C3EDEA4704FFB932CE34BECF9F31A"/>
            </w:placeholder>
            <w:showingPlcHdr/>
            <w:comboBox>
              <w:listItem w:value="Vyberte položku."/>
              <w:listItem w:displayText="Priemyselné kamerové systémy (Machine Vision), strojové videnie, počítačové videnie " w:value="Priemyselné kamerové systémy (Machine Vision), strojové videnie, počítačové videnie "/>
              <w:listItem w:displayText="Riešenie kybernetickej bezpečnosti jednotlivého zariadenia, alebo technologického celku " w:value="Riešenie kybernetickej bezpečnosti jednotlivého zariadenia, alebo technologického celku "/>
              <w:listItem w:displayText="Digitalizácia výrobného procesu " w:value="Digitalizácia výrobného procesu "/>
              <w:listItem w:displayText="3D skenovanie " w:value="3D skenovanie "/>
              <w:listItem w:displayText="Automatizácia výrobného procesu " w:value="Automatizácia výrobného procesu "/>
              <w:listItem w:displayText="Robotizácia výrobného procesu " w:value="Robotizácia výrobného procesu "/>
              <w:listItem w:displayText="Rozšírená realita " w:value="Rozšírená realita "/>
            </w:comboBox>
          </w:sdtPr>
          <w:sdtEndPr/>
          <w:sdtContent>
            <w:tc>
              <w:tcPr>
                <w:tcW w:w="923" w:type="pct"/>
                <w:shd w:val="clear" w:color="auto" w:fill="FFFFFF" w:themeFill="background1"/>
                <w:vAlign w:val="center"/>
              </w:tcPr>
              <w:p w:rsidR="00954242" w:rsidRDefault="00EF7D50" w:rsidP="00EF7D50">
                <w:pPr>
                  <w:jc w:val="center"/>
                  <w:rPr>
                    <w:rFonts w:ascii="Calibri" w:hAnsi="Calibri"/>
                    <w:sz w:val="22"/>
                    <w:lang w:val="sk-SK"/>
                  </w:rPr>
                </w:pPr>
                <w:r w:rsidRPr="00900F7F">
                  <w:rPr>
                    <w:rStyle w:val="Textzstupnhosymbolu"/>
                  </w:rPr>
                  <w:t>Vyberte položku.</w:t>
                </w:r>
              </w:p>
            </w:tc>
          </w:sdtContent>
        </w:sdt>
        <w:tc>
          <w:tcPr>
            <w:tcW w:w="2610" w:type="pct"/>
            <w:shd w:val="clear" w:color="auto" w:fill="FFFFFF" w:themeFill="background1"/>
            <w:vAlign w:val="center"/>
          </w:tcPr>
          <w:p w:rsidR="00954242" w:rsidRPr="00B55DC9" w:rsidRDefault="00954242" w:rsidP="009A135A">
            <w:pPr>
              <w:jc w:val="center"/>
              <w:rPr>
                <w:rFonts w:ascii="Calibri" w:hAnsi="Calibri"/>
                <w:sz w:val="22"/>
                <w:lang w:val="sk-SK"/>
              </w:rPr>
            </w:pPr>
          </w:p>
        </w:tc>
        <w:tc>
          <w:tcPr>
            <w:tcW w:w="1467" w:type="pct"/>
            <w:shd w:val="clear" w:color="auto" w:fill="FFFFFF" w:themeFill="background1"/>
          </w:tcPr>
          <w:p w:rsidR="00954242" w:rsidRPr="00B55DC9" w:rsidRDefault="00954242" w:rsidP="009A135A">
            <w:pPr>
              <w:jc w:val="center"/>
              <w:rPr>
                <w:rFonts w:ascii="Calibri" w:hAnsi="Calibri"/>
                <w:sz w:val="22"/>
                <w:lang w:val="sk-SK"/>
              </w:rPr>
            </w:pPr>
          </w:p>
        </w:tc>
      </w:tr>
      <w:tr w:rsidR="00954242" w:rsidRPr="00B55DC9" w:rsidTr="00B66253">
        <w:trPr>
          <w:trHeight w:val="256"/>
        </w:trPr>
        <w:sdt>
          <w:sdtPr>
            <w:rPr>
              <w:rFonts w:ascii="Calibri" w:hAnsi="Calibri"/>
              <w:sz w:val="22"/>
              <w:lang w:val="sk-SK"/>
            </w:rPr>
            <w:id w:val="-1155368933"/>
            <w:placeholder>
              <w:docPart w:val="C95DCAC511FF44D5B61E679CB967225B"/>
            </w:placeholder>
            <w:showingPlcHdr/>
            <w:comboBox>
              <w:listItem w:value="Vyberte položku."/>
              <w:listItem w:displayText="Priemyselné kamerové systémy (Machine Vision), strojové videnie, počítačové videnie " w:value="Priemyselné kamerové systémy (Machine Vision), strojové videnie, počítačové videnie "/>
              <w:listItem w:displayText="Riešenie kybernetickej bezpečnosti jednotlivého zariadenia, alebo technologického celku " w:value="Riešenie kybernetickej bezpečnosti jednotlivého zariadenia, alebo technologického celku "/>
              <w:listItem w:displayText="Digitalizácia výrobného procesu " w:value="Digitalizácia výrobného procesu "/>
              <w:listItem w:displayText="3D skenovanie " w:value="3D skenovanie "/>
              <w:listItem w:displayText="Automatizácia výrobného procesu " w:value="Automatizácia výrobného procesu "/>
              <w:listItem w:displayText="Robotizácia výrobného procesu " w:value="Robotizácia výrobného procesu "/>
              <w:listItem w:displayText="Rozšírená realita " w:value="Rozšírená realita "/>
            </w:comboBox>
          </w:sdtPr>
          <w:sdtEndPr/>
          <w:sdtContent>
            <w:tc>
              <w:tcPr>
                <w:tcW w:w="923" w:type="pct"/>
                <w:shd w:val="clear" w:color="auto" w:fill="FFFFFF" w:themeFill="background1"/>
                <w:vAlign w:val="center"/>
              </w:tcPr>
              <w:p w:rsidR="00954242" w:rsidRDefault="00EF7D50" w:rsidP="00EF7D50">
                <w:pPr>
                  <w:jc w:val="center"/>
                  <w:rPr>
                    <w:rFonts w:ascii="Calibri" w:hAnsi="Calibri"/>
                    <w:sz w:val="22"/>
                    <w:lang w:val="sk-SK"/>
                  </w:rPr>
                </w:pPr>
                <w:r w:rsidRPr="00900F7F">
                  <w:rPr>
                    <w:rStyle w:val="Textzstupnhosymbolu"/>
                  </w:rPr>
                  <w:t>Vyberte položku.</w:t>
                </w:r>
              </w:p>
            </w:tc>
          </w:sdtContent>
        </w:sdt>
        <w:tc>
          <w:tcPr>
            <w:tcW w:w="2610" w:type="pct"/>
            <w:shd w:val="clear" w:color="auto" w:fill="FFFFFF" w:themeFill="background1"/>
            <w:vAlign w:val="center"/>
          </w:tcPr>
          <w:p w:rsidR="00954242" w:rsidRPr="00B55DC9" w:rsidRDefault="00954242" w:rsidP="009A135A">
            <w:pPr>
              <w:jc w:val="center"/>
              <w:rPr>
                <w:rFonts w:ascii="Calibri" w:hAnsi="Calibri"/>
                <w:sz w:val="22"/>
                <w:lang w:val="sk-SK"/>
              </w:rPr>
            </w:pPr>
          </w:p>
        </w:tc>
        <w:tc>
          <w:tcPr>
            <w:tcW w:w="1467" w:type="pct"/>
            <w:shd w:val="clear" w:color="auto" w:fill="FFFFFF" w:themeFill="background1"/>
          </w:tcPr>
          <w:p w:rsidR="00954242" w:rsidRPr="00B55DC9" w:rsidRDefault="00954242" w:rsidP="009A135A">
            <w:pPr>
              <w:jc w:val="center"/>
              <w:rPr>
                <w:rFonts w:ascii="Calibri" w:hAnsi="Calibri"/>
                <w:sz w:val="22"/>
                <w:lang w:val="sk-SK"/>
              </w:rPr>
            </w:pPr>
          </w:p>
        </w:tc>
      </w:tr>
      <w:tr w:rsidR="00954242" w:rsidRPr="00B55DC9" w:rsidTr="00B66253">
        <w:trPr>
          <w:trHeight w:val="256"/>
        </w:trPr>
        <w:sdt>
          <w:sdtPr>
            <w:rPr>
              <w:rFonts w:ascii="Calibri" w:hAnsi="Calibri"/>
              <w:sz w:val="22"/>
              <w:lang w:val="sk-SK"/>
            </w:rPr>
            <w:id w:val="-1366514922"/>
            <w:placeholder>
              <w:docPart w:val="01E74AD853FA4A1A8F9A705C199C1B38"/>
            </w:placeholder>
            <w:showingPlcHdr/>
            <w:comboBox>
              <w:listItem w:value="Vyberte položku."/>
              <w:listItem w:displayText="Priemyselné kamerové systémy (Machine Vision), strojové videnie, počítačové videnie " w:value="Priemyselné kamerové systémy (Machine Vision), strojové videnie, počítačové videnie "/>
              <w:listItem w:displayText="Riešenie kybernetickej bezpečnosti jednotlivého zariadenia, alebo technologického celku " w:value="Riešenie kybernetickej bezpečnosti jednotlivého zariadenia, alebo technologického celku "/>
              <w:listItem w:displayText="Digitalizácia výrobného procesu " w:value="Digitalizácia výrobného procesu "/>
              <w:listItem w:displayText="3D skenovanie " w:value="3D skenovanie "/>
              <w:listItem w:displayText="Automatizácia výrobného procesu " w:value="Automatizácia výrobného procesu "/>
              <w:listItem w:displayText="Robotizácia výrobného procesu " w:value="Robotizácia výrobného procesu "/>
              <w:listItem w:displayText="Rozšírená realita " w:value="Rozšírená realita "/>
            </w:comboBox>
          </w:sdtPr>
          <w:sdtEndPr/>
          <w:sdtContent>
            <w:tc>
              <w:tcPr>
                <w:tcW w:w="923" w:type="pct"/>
                <w:shd w:val="clear" w:color="auto" w:fill="FFFFFF" w:themeFill="background1"/>
                <w:vAlign w:val="center"/>
              </w:tcPr>
              <w:p w:rsidR="00954242" w:rsidRDefault="00EF7D50" w:rsidP="00927953">
                <w:pPr>
                  <w:rPr>
                    <w:rFonts w:ascii="Calibri" w:hAnsi="Calibri"/>
                    <w:sz w:val="22"/>
                    <w:lang w:val="sk-SK"/>
                  </w:rPr>
                </w:pPr>
                <w:r w:rsidRPr="00900F7F">
                  <w:rPr>
                    <w:rStyle w:val="Textzstupnhosymbolu"/>
                  </w:rPr>
                  <w:t>Vyberte položku.</w:t>
                </w:r>
              </w:p>
            </w:tc>
          </w:sdtContent>
        </w:sdt>
        <w:tc>
          <w:tcPr>
            <w:tcW w:w="2610" w:type="pct"/>
            <w:shd w:val="clear" w:color="auto" w:fill="FFFFFF" w:themeFill="background1"/>
            <w:vAlign w:val="center"/>
          </w:tcPr>
          <w:p w:rsidR="00954242" w:rsidRPr="00B55DC9" w:rsidRDefault="00954242" w:rsidP="009A135A">
            <w:pPr>
              <w:jc w:val="center"/>
              <w:rPr>
                <w:rFonts w:ascii="Calibri" w:hAnsi="Calibri"/>
                <w:sz w:val="22"/>
                <w:lang w:val="sk-SK"/>
              </w:rPr>
            </w:pPr>
          </w:p>
        </w:tc>
        <w:tc>
          <w:tcPr>
            <w:tcW w:w="1467" w:type="pct"/>
            <w:shd w:val="clear" w:color="auto" w:fill="FFFFFF" w:themeFill="background1"/>
          </w:tcPr>
          <w:p w:rsidR="00954242" w:rsidRPr="00B55DC9" w:rsidRDefault="00954242" w:rsidP="009A135A">
            <w:pPr>
              <w:jc w:val="center"/>
              <w:rPr>
                <w:rFonts w:ascii="Calibri" w:hAnsi="Calibri"/>
                <w:sz w:val="22"/>
                <w:lang w:val="sk-SK"/>
              </w:rPr>
            </w:pPr>
          </w:p>
        </w:tc>
      </w:tr>
      <w:tr w:rsidR="00954242" w:rsidRPr="00B55DC9" w:rsidTr="00B66253">
        <w:trPr>
          <w:trHeight w:val="256"/>
        </w:trPr>
        <w:sdt>
          <w:sdtPr>
            <w:rPr>
              <w:rFonts w:ascii="Calibri" w:hAnsi="Calibri"/>
              <w:sz w:val="22"/>
              <w:lang w:val="sk-SK"/>
            </w:rPr>
            <w:id w:val="-42131030"/>
            <w:placeholder>
              <w:docPart w:val="70612DAA345540A989A4D2F20FF25001"/>
            </w:placeholder>
            <w:showingPlcHdr/>
            <w:comboBox>
              <w:listItem w:value="Vyberte položku."/>
              <w:listItem w:displayText="Priemyselné kamerové systémy (Machine Vision), strojové videnie, počítačové videnie " w:value="Priemyselné kamerové systémy (Machine Vision), strojové videnie, počítačové videnie "/>
              <w:listItem w:displayText="Riešenie kybernetickej bezpečnosti jednotlivého zariadenia, alebo technologického celku " w:value="Riešenie kybernetickej bezpečnosti jednotlivého zariadenia, alebo technologického celku "/>
              <w:listItem w:displayText="Digitalizácia výrobného procesu " w:value="Digitalizácia výrobného procesu "/>
              <w:listItem w:displayText="3D skenovanie " w:value="3D skenovanie "/>
              <w:listItem w:displayText="Automatizácia výrobného procesu " w:value="Automatizácia výrobného procesu "/>
              <w:listItem w:displayText="Robotizácia výrobného procesu " w:value="Robotizácia výrobného procesu "/>
              <w:listItem w:displayText="Rozšírená realita " w:value="Rozšírená realita "/>
            </w:comboBox>
          </w:sdtPr>
          <w:sdtEndPr/>
          <w:sdtContent>
            <w:tc>
              <w:tcPr>
                <w:tcW w:w="923" w:type="pct"/>
                <w:shd w:val="clear" w:color="auto" w:fill="FFFFFF" w:themeFill="background1"/>
                <w:vAlign w:val="center"/>
              </w:tcPr>
              <w:p w:rsidR="00954242" w:rsidRDefault="00EF7D50" w:rsidP="00927953">
                <w:pPr>
                  <w:rPr>
                    <w:rFonts w:ascii="Calibri" w:hAnsi="Calibri"/>
                    <w:sz w:val="22"/>
                    <w:lang w:val="sk-SK"/>
                  </w:rPr>
                </w:pPr>
                <w:r w:rsidRPr="00900F7F">
                  <w:rPr>
                    <w:rStyle w:val="Textzstupnhosymbolu"/>
                  </w:rPr>
                  <w:t>Vyberte položku.</w:t>
                </w:r>
              </w:p>
            </w:tc>
          </w:sdtContent>
        </w:sdt>
        <w:tc>
          <w:tcPr>
            <w:tcW w:w="2610" w:type="pct"/>
            <w:shd w:val="clear" w:color="auto" w:fill="FFFFFF" w:themeFill="background1"/>
            <w:vAlign w:val="center"/>
          </w:tcPr>
          <w:p w:rsidR="00954242" w:rsidRPr="00B55DC9" w:rsidRDefault="00954242" w:rsidP="009A135A">
            <w:pPr>
              <w:jc w:val="center"/>
              <w:rPr>
                <w:rFonts w:ascii="Calibri" w:hAnsi="Calibri"/>
                <w:sz w:val="22"/>
                <w:lang w:val="sk-SK"/>
              </w:rPr>
            </w:pPr>
          </w:p>
        </w:tc>
        <w:tc>
          <w:tcPr>
            <w:tcW w:w="1467" w:type="pct"/>
            <w:shd w:val="clear" w:color="auto" w:fill="FFFFFF" w:themeFill="background1"/>
          </w:tcPr>
          <w:p w:rsidR="00954242" w:rsidRPr="00B55DC9" w:rsidRDefault="00954242" w:rsidP="009A135A">
            <w:pPr>
              <w:jc w:val="center"/>
              <w:rPr>
                <w:rFonts w:ascii="Calibri" w:hAnsi="Calibri"/>
                <w:sz w:val="22"/>
                <w:lang w:val="sk-SK"/>
              </w:rPr>
            </w:pPr>
          </w:p>
        </w:tc>
      </w:tr>
      <w:tr w:rsidR="00954242" w:rsidRPr="00B55DC9" w:rsidTr="00B66253">
        <w:trPr>
          <w:trHeight w:val="256"/>
        </w:trPr>
        <w:sdt>
          <w:sdtPr>
            <w:rPr>
              <w:rFonts w:ascii="Calibri" w:hAnsi="Calibri"/>
              <w:sz w:val="22"/>
              <w:lang w:val="sk-SK"/>
            </w:rPr>
            <w:id w:val="33164251"/>
            <w:placeholder>
              <w:docPart w:val="5BE23FC325844676984BD62364817C41"/>
            </w:placeholder>
            <w:showingPlcHdr/>
            <w:comboBox>
              <w:listItem w:value="Vyberte položku."/>
              <w:listItem w:displayText="Priemyselné kamerové systémy (Machine Vision), strojové videnie, počítačové videnie " w:value="Priemyselné kamerové systémy (Machine Vision), strojové videnie, počítačové videnie "/>
              <w:listItem w:displayText="Riešenie kybernetickej bezpečnosti jednotlivého zariadenia, alebo technologického celku " w:value="Riešenie kybernetickej bezpečnosti jednotlivého zariadenia, alebo technologického celku "/>
              <w:listItem w:displayText="Digitalizácia výrobného procesu " w:value="Digitalizácia výrobného procesu "/>
              <w:listItem w:displayText="3D skenovanie " w:value="3D skenovanie "/>
              <w:listItem w:displayText="Automatizácia výrobného procesu " w:value="Automatizácia výrobného procesu "/>
              <w:listItem w:displayText="Robotizácia výrobného procesu " w:value="Robotizácia výrobného procesu "/>
              <w:listItem w:displayText="Rozšírená realita " w:value="Rozšírená realita "/>
            </w:comboBox>
          </w:sdtPr>
          <w:sdtEndPr/>
          <w:sdtContent>
            <w:tc>
              <w:tcPr>
                <w:tcW w:w="923" w:type="pct"/>
                <w:shd w:val="clear" w:color="auto" w:fill="FFFFFF" w:themeFill="background1"/>
                <w:vAlign w:val="center"/>
              </w:tcPr>
              <w:p w:rsidR="00954242" w:rsidRDefault="00EF7D50" w:rsidP="00EF7D50">
                <w:pPr>
                  <w:jc w:val="center"/>
                  <w:rPr>
                    <w:rFonts w:ascii="Calibri" w:hAnsi="Calibri"/>
                    <w:sz w:val="22"/>
                    <w:lang w:val="sk-SK"/>
                  </w:rPr>
                </w:pPr>
                <w:r w:rsidRPr="00900F7F">
                  <w:rPr>
                    <w:rStyle w:val="Textzstupnhosymbolu"/>
                  </w:rPr>
                  <w:t>Vyberte položku.</w:t>
                </w:r>
              </w:p>
            </w:tc>
          </w:sdtContent>
        </w:sdt>
        <w:tc>
          <w:tcPr>
            <w:tcW w:w="2610" w:type="pct"/>
            <w:shd w:val="clear" w:color="auto" w:fill="FFFFFF" w:themeFill="background1"/>
            <w:vAlign w:val="center"/>
          </w:tcPr>
          <w:p w:rsidR="00954242" w:rsidRPr="00B55DC9" w:rsidRDefault="00954242" w:rsidP="009A135A">
            <w:pPr>
              <w:jc w:val="center"/>
              <w:rPr>
                <w:rFonts w:ascii="Calibri" w:hAnsi="Calibri"/>
                <w:sz w:val="22"/>
                <w:lang w:val="sk-SK"/>
              </w:rPr>
            </w:pPr>
          </w:p>
        </w:tc>
        <w:tc>
          <w:tcPr>
            <w:tcW w:w="1467" w:type="pct"/>
            <w:shd w:val="clear" w:color="auto" w:fill="FFFFFF" w:themeFill="background1"/>
          </w:tcPr>
          <w:p w:rsidR="00954242" w:rsidRPr="00B55DC9" w:rsidRDefault="00954242" w:rsidP="009A135A">
            <w:pPr>
              <w:jc w:val="center"/>
              <w:rPr>
                <w:rFonts w:ascii="Calibri" w:hAnsi="Calibri"/>
                <w:sz w:val="22"/>
                <w:lang w:val="sk-SK"/>
              </w:rPr>
            </w:pPr>
          </w:p>
        </w:tc>
      </w:tr>
      <w:tr w:rsidR="00954242" w:rsidRPr="00B55DC9" w:rsidTr="00B66253">
        <w:trPr>
          <w:trHeight w:val="256"/>
        </w:trPr>
        <w:sdt>
          <w:sdtPr>
            <w:rPr>
              <w:rFonts w:ascii="Calibri" w:hAnsi="Calibri"/>
              <w:sz w:val="22"/>
              <w:lang w:val="sk-SK"/>
            </w:rPr>
            <w:id w:val="-145128404"/>
            <w:placeholder>
              <w:docPart w:val="BEE97867209E4F5DB0A70D3432A8B070"/>
            </w:placeholder>
            <w:showingPlcHdr/>
            <w:comboBox>
              <w:listItem w:value="Vyberte položku."/>
              <w:listItem w:displayText="Priemyselné kamerové systémy (Machine Vision), strojové videnie, počítačové videnie " w:value="Priemyselné kamerové systémy (Machine Vision), strojové videnie, počítačové videnie "/>
              <w:listItem w:displayText="Riešenie kybernetickej bezpečnosti jednotlivého zariadenia, alebo technologického celku " w:value="Riešenie kybernetickej bezpečnosti jednotlivého zariadenia, alebo technologického celku "/>
              <w:listItem w:displayText="Digitalizácia výrobného procesu " w:value="Digitalizácia výrobného procesu "/>
              <w:listItem w:displayText="3D skenovanie " w:value="3D skenovanie "/>
              <w:listItem w:displayText="Automatizácia výrobného procesu " w:value="Automatizácia výrobného procesu "/>
              <w:listItem w:displayText="Robotizácia výrobného procesu " w:value="Robotizácia výrobného procesu "/>
              <w:listItem w:displayText="Rozšírená realita " w:value="Rozšírená realita "/>
            </w:comboBox>
          </w:sdtPr>
          <w:sdtEndPr/>
          <w:sdtContent>
            <w:tc>
              <w:tcPr>
                <w:tcW w:w="923" w:type="pct"/>
                <w:tcBorders>
                  <w:bottom w:val="single" w:sz="4" w:space="0" w:color="auto"/>
                </w:tcBorders>
                <w:shd w:val="clear" w:color="auto" w:fill="FFFFFF" w:themeFill="background1"/>
                <w:vAlign w:val="center"/>
              </w:tcPr>
              <w:p w:rsidR="00954242" w:rsidRDefault="00EF7D50" w:rsidP="00EF7D50">
                <w:pPr>
                  <w:jc w:val="center"/>
                  <w:rPr>
                    <w:rFonts w:ascii="Calibri" w:hAnsi="Calibri"/>
                    <w:sz w:val="22"/>
                    <w:lang w:val="sk-SK"/>
                  </w:rPr>
                </w:pPr>
                <w:r w:rsidRPr="00900F7F">
                  <w:rPr>
                    <w:rStyle w:val="Textzstupnhosymbolu"/>
                  </w:rPr>
                  <w:t>Vyberte položku.</w:t>
                </w:r>
              </w:p>
            </w:tc>
          </w:sdtContent>
        </w:sdt>
        <w:tc>
          <w:tcPr>
            <w:tcW w:w="2610" w:type="pct"/>
            <w:tcBorders>
              <w:bottom w:val="single" w:sz="4" w:space="0" w:color="auto"/>
            </w:tcBorders>
            <w:shd w:val="clear" w:color="auto" w:fill="FFFFFF" w:themeFill="background1"/>
            <w:vAlign w:val="center"/>
          </w:tcPr>
          <w:p w:rsidR="00954242" w:rsidRPr="00B55DC9" w:rsidRDefault="00954242" w:rsidP="009A135A">
            <w:pPr>
              <w:jc w:val="center"/>
              <w:rPr>
                <w:rFonts w:ascii="Calibri" w:hAnsi="Calibri"/>
                <w:sz w:val="22"/>
                <w:lang w:val="sk-SK"/>
              </w:rPr>
            </w:pPr>
          </w:p>
        </w:tc>
        <w:tc>
          <w:tcPr>
            <w:tcW w:w="1467" w:type="pct"/>
            <w:tcBorders>
              <w:bottom w:val="single" w:sz="4" w:space="0" w:color="auto"/>
            </w:tcBorders>
            <w:shd w:val="clear" w:color="auto" w:fill="FFFFFF" w:themeFill="background1"/>
          </w:tcPr>
          <w:p w:rsidR="00954242" w:rsidRPr="00B55DC9" w:rsidRDefault="00954242" w:rsidP="009A135A">
            <w:pPr>
              <w:jc w:val="center"/>
              <w:rPr>
                <w:rFonts w:ascii="Calibri" w:hAnsi="Calibri"/>
                <w:sz w:val="22"/>
                <w:lang w:val="sk-SK"/>
              </w:rPr>
            </w:pPr>
          </w:p>
        </w:tc>
      </w:tr>
      <w:tr w:rsidR="00954242" w:rsidRPr="00B55DC9" w:rsidTr="00954242">
        <w:trPr>
          <w:trHeight w:val="445"/>
        </w:trPr>
        <w:tc>
          <w:tcPr>
            <w:tcW w:w="5000" w:type="pct"/>
            <w:gridSpan w:val="3"/>
            <w:tcBorders>
              <w:bottom w:val="single" w:sz="4" w:space="0" w:color="auto"/>
            </w:tcBorders>
            <w:shd w:val="clear" w:color="auto" w:fill="DDD9C3" w:themeFill="background2" w:themeFillShade="E6"/>
            <w:vAlign w:val="center"/>
          </w:tcPr>
          <w:p w:rsidR="00954242" w:rsidRPr="004C623C" w:rsidRDefault="00954242">
            <w:pPr>
              <w:widowControl/>
              <w:spacing w:line="259" w:lineRule="auto"/>
              <w:jc w:val="left"/>
              <w:rPr>
                <w:rFonts w:ascii="Calibri" w:hAnsi="Calibri"/>
                <w:b/>
                <w:sz w:val="24"/>
                <w:szCs w:val="24"/>
                <w:lang w:val="sk-SK"/>
              </w:rPr>
            </w:pPr>
            <w:r w:rsidRPr="004C623C">
              <w:rPr>
                <w:rFonts w:ascii="Calibri" w:hAnsi="Calibri"/>
                <w:b/>
                <w:sz w:val="24"/>
                <w:szCs w:val="24"/>
                <w:lang w:val="sk-SK"/>
              </w:rPr>
              <w:t xml:space="preserve">Kategória </w:t>
            </w:r>
            <w:r>
              <w:rPr>
                <w:rFonts w:ascii="Calibri" w:hAnsi="Calibri"/>
                <w:b/>
                <w:sz w:val="24"/>
                <w:szCs w:val="24"/>
                <w:lang w:val="sk-SK"/>
              </w:rPr>
              <w:t>3</w:t>
            </w:r>
            <w:r w:rsidRPr="004C623C">
              <w:rPr>
                <w:rFonts w:ascii="Calibri" w:hAnsi="Calibri"/>
                <w:b/>
                <w:sz w:val="24"/>
                <w:szCs w:val="24"/>
                <w:lang w:val="sk-SK"/>
              </w:rPr>
              <w:t xml:space="preserve">. </w:t>
            </w:r>
            <w:r w:rsidR="0080702C">
              <w:rPr>
                <w:rFonts w:ascii="Calibri" w:hAnsi="Calibri"/>
                <w:b/>
                <w:sz w:val="24"/>
                <w:szCs w:val="24"/>
                <w:lang w:val="sk-SK"/>
              </w:rPr>
              <w:t>-</w:t>
            </w:r>
            <w:r w:rsidRPr="004C623C">
              <w:rPr>
                <w:rFonts w:ascii="Calibri" w:hAnsi="Calibri"/>
                <w:b/>
                <w:sz w:val="24"/>
                <w:szCs w:val="24"/>
                <w:lang w:val="sk-SK"/>
              </w:rPr>
              <w:t xml:space="preserve"> </w:t>
            </w:r>
            <w:r w:rsidR="00213977">
              <w:rPr>
                <w:rFonts w:ascii="Calibri" w:hAnsi="Calibri"/>
                <w:b/>
                <w:i/>
                <w:sz w:val="24"/>
                <w:szCs w:val="24"/>
                <w:lang w:val="sk-SK"/>
              </w:rPr>
              <w:t>Zariadenia a sy</w:t>
            </w:r>
            <w:r w:rsidR="00A23E66">
              <w:rPr>
                <w:rFonts w:ascii="Calibri" w:hAnsi="Calibri"/>
                <w:b/>
                <w:i/>
                <w:sz w:val="24"/>
                <w:szCs w:val="24"/>
                <w:lang w:val="sk-SK"/>
              </w:rPr>
              <w:t>s</w:t>
            </w:r>
            <w:r w:rsidR="00213977">
              <w:rPr>
                <w:rFonts w:ascii="Calibri" w:hAnsi="Calibri"/>
                <w:b/>
                <w:i/>
                <w:sz w:val="24"/>
                <w:szCs w:val="24"/>
                <w:lang w:val="sk-SK"/>
              </w:rPr>
              <w:t>témy s inteligentnou podporou</w:t>
            </w:r>
          </w:p>
        </w:tc>
      </w:tr>
      <w:tr w:rsidR="00954242" w:rsidRPr="00B55DC9" w:rsidTr="00B66253">
        <w:trPr>
          <w:trHeight w:val="256"/>
        </w:trPr>
        <w:tc>
          <w:tcPr>
            <w:tcW w:w="923" w:type="pct"/>
            <w:shd w:val="clear" w:color="auto" w:fill="D9D9D9" w:themeFill="background1" w:themeFillShade="D9"/>
            <w:vAlign w:val="center"/>
          </w:tcPr>
          <w:p w:rsidR="00954242" w:rsidRDefault="00954242" w:rsidP="009A135A">
            <w:pPr>
              <w:jc w:val="center"/>
              <w:rPr>
                <w:rFonts w:ascii="Calibri" w:hAnsi="Calibri"/>
                <w:sz w:val="22"/>
                <w:lang w:val="sk-SK"/>
              </w:rPr>
            </w:pPr>
            <w:r>
              <w:rPr>
                <w:rFonts w:ascii="Calibri" w:hAnsi="Calibri"/>
                <w:sz w:val="22"/>
                <w:lang w:val="sk-SK"/>
              </w:rPr>
              <w:t>Prvok</w:t>
            </w:r>
            <w:r w:rsidRPr="004C623C">
              <w:rPr>
                <w:rFonts w:ascii="Calibri" w:hAnsi="Calibri"/>
                <w:sz w:val="22"/>
                <w:lang w:val="sk-SK"/>
              </w:rPr>
              <w:t xml:space="preserve"> inteligentn</w:t>
            </w:r>
            <w:r>
              <w:rPr>
                <w:rFonts w:ascii="Calibri" w:hAnsi="Calibri"/>
                <w:sz w:val="22"/>
                <w:lang w:val="sk-SK"/>
              </w:rPr>
              <w:t>ého</w:t>
            </w:r>
            <w:r w:rsidRPr="004C623C">
              <w:rPr>
                <w:rFonts w:ascii="Calibri" w:hAnsi="Calibri"/>
                <w:sz w:val="22"/>
                <w:lang w:val="sk-SK"/>
              </w:rPr>
              <w:t xml:space="preserve"> riešen</w:t>
            </w:r>
            <w:r>
              <w:rPr>
                <w:rFonts w:ascii="Calibri" w:hAnsi="Calibri"/>
                <w:sz w:val="22"/>
                <w:lang w:val="sk-SK"/>
              </w:rPr>
              <w:t>ia</w:t>
            </w:r>
          </w:p>
        </w:tc>
        <w:tc>
          <w:tcPr>
            <w:tcW w:w="2610" w:type="pct"/>
            <w:shd w:val="clear" w:color="auto" w:fill="D9D9D9" w:themeFill="background1" w:themeFillShade="D9"/>
            <w:vAlign w:val="center"/>
          </w:tcPr>
          <w:p w:rsidR="00954242" w:rsidRPr="00B55DC9" w:rsidRDefault="00954242" w:rsidP="009A135A">
            <w:pPr>
              <w:jc w:val="center"/>
              <w:rPr>
                <w:rFonts w:ascii="Calibri" w:hAnsi="Calibri"/>
                <w:sz w:val="22"/>
                <w:lang w:val="sk-SK"/>
              </w:rPr>
            </w:pPr>
            <w:r w:rsidRPr="004C623C">
              <w:rPr>
                <w:rFonts w:ascii="Calibri" w:hAnsi="Calibri"/>
                <w:sz w:val="22"/>
                <w:lang w:val="sk-SK"/>
              </w:rPr>
              <w:t>Popis</w:t>
            </w:r>
            <w:r w:rsidRPr="004C623C">
              <w:rPr>
                <w:rFonts w:ascii="Calibri" w:hAnsi="Calibri"/>
                <w:sz w:val="22"/>
              </w:rPr>
              <w:t xml:space="preserve"> </w:t>
            </w:r>
            <w:proofErr w:type="spellStart"/>
            <w:r>
              <w:rPr>
                <w:rFonts w:ascii="Calibri" w:hAnsi="Calibri"/>
                <w:sz w:val="22"/>
              </w:rPr>
              <w:t>prvku</w:t>
            </w:r>
            <w:proofErr w:type="spellEnd"/>
            <w:r w:rsidRPr="004C623C">
              <w:rPr>
                <w:rFonts w:ascii="Calibri" w:hAnsi="Calibri"/>
                <w:sz w:val="22"/>
              </w:rPr>
              <w:t xml:space="preserve"> </w:t>
            </w:r>
            <w:r w:rsidRPr="004C623C">
              <w:rPr>
                <w:rFonts w:ascii="Calibri" w:hAnsi="Calibri"/>
                <w:sz w:val="22"/>
                <w:lang w:val="sk-SK"/>
              </w:rPr>
              <w:t xml:space="preserve">inteligentného riešenia </w:t>
            </w:r>
          </w:p>
        </w:tc>
        <w:tc>
          <w:tcPr>
            <w:tcW w:w="1467" w:type="pct"/>
            <w:shd w:val="clear" w:color="auto" w:fill="D9D9D9" w:themeFill="background1" w:themeFillShade="D9"/>
            <w:vAlign w:val="center"/>
          </w:tcPr>
          <w:p w:rsidR="00954242" w:rsidRPr="004C623C" w:rsidRDefault="00954242">
            <w:pPr>
              <w:jc w:val="center"/>
              <w:rPr>
                <w:rFonts w:ascii="Calibri" w:hAnsi="Calibri"/>
                <w:sz w:val="22"/>
                <w:lang w:val="sk-SK"/>
              </w:rPr>
            </w:pPr>
            <w:r>
              <w:rPr>
                <w:rFonts w:ascii="Calibri" w:hAnsi="Calibri"/>
                <w:sz w:val="22"/>
                <w:lang w:val="sk-SK"/>
              </w:rPr>
              <w:t>Typ inovácie</w:t>
            </w:r>
            <w:r w:rsidR="00BD044A" w:rsidRPr="00D902C5">
              <w:rPr>
                <w:rFonts w:ascii="Calibri" w:hAnsi="Calibri"/>
                <w:sz w:val="22"/>
                <w:vertAlign w:val="superscript"/>
                <w:lang w:val="sk-SK"/>
              </w:rPr>
              <w:t>3</w:t>
            </w:r>
          </w:p>
        </w:tc>
      </w:tr>
      <w:tr w:rsidR="00954242" w:rsidRPr="00B55DC9" w:rsidTr="00B66253">
        <w:trPr>
          <w:trHeight w:val="256"/>
        </w:trPr>
        <w:sdt>
          <w:sdtPr>
            <w:rPr>
              <w:rFonts w:ascii="Calibri" w:hAnsi="Calibri"/>
              <w:sz w:val="22"/>
              <w:lang w:val="sk-SK"/>
            </w:rPr>
            <w:id w:val="-1645573907"/>
            <w:placeholder>
              <w:docPart w:val="3BBA616F001E4504B68C5BFD12A3579D"/>
            </w:placeholder>
            <w:showingPlcHdr/>
            <w:comboBox>
              <w:listItem w:value="Vyberte položku."/>
              <w:listItem w:displayText="Základná automatizácia jednotlivého procesu" w:value="Základná automatizácia jednotlivého procesu"/>
              <w:listItem w:displayText="Nové senzory" w:value="Nové senzory"/>
              <w:listItem w:displayText="Big Data" w:value="Big Data"/>
              <w:listItem w:displayText="Dátové centrum" w:value="Dátové centrum"/>
              <w:listItem w:displayText="Cloud pre Smart Industry" w:value="Cloud pre Smart Industry"/>
              <w:listItem w:displayText="Autonómne a semiautonómne intralogistické systémy" w:value="Autonómne a semiautonómne intralogistické systémy"/>
              <w:listItem w:displayText="Podnikový informačný systém so Smart modulmi (Enterprise Resource Planning - ERP)" w:value="Podnikový informačný systém so Smart modulmi (Enterprise Resource Planning - ERP)"/>
              <w:listItem w:displayText="Výrobné informačné systémy (Manufacturing execution systems - MES)" w:value="Výrobné informačné systémy (Manufacturing execution systems - MES)"/>
              <w:listItem w:displayText="Systémy riadenia životného cyklu výrobku (Product Lifecycle Management Systems - PLM)" w:value="Systémy riadenia životného cyklu výrobku (Product Lifecycle Management Systems - PLM)"/>
              <w:listItem w:displayText="Prediktívna údržba" w:value="Prediktívna údržba"/>
            </w:comboBox>
          </w:sdtPr>
          <w:sdtEndPr/>
          <w:sdtContent>
            <w:tc>
              <w:tcPr>
                <w:tcW w:w="923" w:type="pct"/>
                <w:shd w:val="clear" w:color="auto" w:fill="FFFFFF" w:themeFill="background1"/>
                <w:vAlign w:val="center"/>
              </w:tcPr>
              <w:p w:rsidR="00954242" w:rsidRDefault="00954242" w:rsidP="009A135A">
                <w:pPr>
                  <w:jc w:val="center"/>
                  <w:rPr>
                    <w:rFonts w:ascii="Calibri" w:hAnsi="Calibri"/>
                    <w:sz w:val="22"/>
                    <w:lang w:val="sk-SK"/>
                  </w:rPr>
                </w:pPr>
                <w:r w:rsidRPr="00900F7F">
                  <w:rPr>
                    <w:rStyle w:val="Textzstupnhosymbolu"/>
                  </w:rPr>
                  <w:t>Vyberte položku.</w:t>
                </w:r>
              </w:p>
            </w:tc>
          </w:sdtContent>
        </w:sdt>
        <w:tc>
          <w:tcPr>
            <w:tcW w:w="2610" w:type="pct"/>
            <w:shd w:val="clear" w:color="auto" w:fill="FFFFFF" w:themeFill="background1"/>
            <w:vAlign w:val="center"/>
          </w:tcPr>
          <w:p w:rsidR="00954242" w:rsidRPr="00B55DC9" w:rsidRDefault="00954242" w:rsidP="009A135A">
            <w:pPr>
              <w:jc w:val="center"/>
              <w:rPr>
                <w:rFonts w:ascii="Calibri" w:hAnsi="Calibri"/>
                <w:sz w:val="22"/>
                <w:lang w:val="sk-SK"/>
              </w:rPr>
            </w:pPr>
          </w:p>
        </w:tc>
        <w:tc>
          <w:tcPr>
            <w:tcW w:w="1467" w:type="pct"/>
            <w:shd w:val="clear" w:color="auto" w:fill="FFFFFF" w:themeFill="background1"/>
          </w:tcPr>
          <w:p w:rsidR="00954242" w:rsidRPr="00B55DC9" w:rsidRDefault="00954242" w:rsidP="009A135A">
            <w:pPr>
              <w:jc w:val="center"/>
              <w:rPr>
                <w:rFonts w:ascii="Calibri" w:hAnsi="Calibri"/>
                <w:sz w:val="22"/>
                <w:lang w:val="sk-SK"/>
              </w:rPr>
            </w:pPr>
          </w:p>
        </w:tc>
      </w:tr>
      <w:tr w:rsidR="00954242" w:rsidRPr="00B55DC9" w:rsidTr="00B66253">
        <w:trPr>
          <w:trHeight w:val="256"/>
        </w:trPr>
        <w:sdt>
          <w:sdtPr>
            <w:rPr>
              <w:rStyle w:val="Textzstupnhosymbolu"/>
            </w:rPr>
            <w:id w:val="1269433084"/>
            <w:placeholder>
              <w:docPart w:val="E0DAB934AF5742D1BA27628A9F628ADA"/>
            </w:placeholder>
            <w:comboBox>
              <w:listItem w:value="Vyberte položku."/>
              <w:listItem w:displayText="Základná automatizácia jednotlivého procesu" w:value="Základná automatizácia jednotlivého procesu"/>
              <w:listItem w:displayText="Nové senzory" w:value="Nové senzory"/>
              <w:listItem w:displayText="Big Data" w:value="Big Data"/>
              <w:listItem w:displayText="Dátové centrum" w:value="Dátové centrum"/>
              <w:listItem w:displayText="Cloud pre Smart Industry" w:value="Cloud pre Smart Industry"/>
              <w:listItem w:displayText="Autonómne a semiautonómne intralogistické systémy" w:value="Autonómne a semiautonómne intralogistické systémy"/>
              <w:listItem w:displayText="Podnikový informačný systém so Smart modulmi (Enterprise Resource Planning - ERP)" w:value="Podnikový informačný systém so Smart modulmi (Enterprise Resource Planning - ERP)"/>
              <w:listItem w:displayText="Výrobné informačné systémy (Manufacturing execution systems - MES)" w:value="Výrobné informačné systémy (Manufacturing execution systems - MES)"/>
              <w:listItem w:displayText="Systémy riadenia životného cyklu výrobku (Product Lifecycle Management Systems - PLM)" w:value="Systémy riadenia životného cyklu výrobku (Product Lifecycle Management Systems - PLM)"/>
              <w:listItem w:displayText="Prediktívna údržba" w:value="Prediktívna údržba"/>
            </w:comboBox>
          </w:sdtPr>
          <w:sdtEndPr>
            <w:rPr>
              <w:rStyle w:val="Textzstupnhosymbolu"/>
            </w:rPr>
          </w:sdtEndPr>
          <w:sdtContent>
            <w:tc>
              <w:tcPr>
                <w:tcW w:w="923" w:type="pct"/>
                <w:shd w:val="clear" w:color="auto" w:fill="FFFFFF" w:themeFill="background1"/>
                <w:vAlign w:val="center"/>
              </w:tcPr>
              <w:p w:rsidR="00954242" w:rsidRDefault="00A834CA" w:rsidP="009A135A">
                <w:pPr>
                  <w:jc w:val="center"/>
                  <w:rPr>
                    <w:rFonts w:ascii="Calibri" w:hAnsi="Calibri"/>
                    <w:sz w:val="22"/>
                    <w:lang w:val="sk-SK"/>
                  </w:rPr>
                </w:pPr>
                <w:proofErr w:type="spellStart"/>
                <w:r w:rsidRPr="00A834CA">
                  <w:rPr>
                    <w:rStyle w:val="Textzstupnhosymbolu"/>
                  </w:rPr>
                  <w:t>Vyberte</w:t>
                </w:r>
                <w:proofErr w:type="spellEnd"/>
                <w:r w:rsidRPr="00A834CA">
                  <w:rPr>
                    <w:rStyle w:val="Textzstupnhosymbolu"/>
                  </w:rPr>
                  <w:t xml:space="preserve"> </w:t>
                </w:r>
                <w:proofErr w:type="spellStart"/>
                <w:r w:rsidRPr="00A834CA">
                  <w:rPr>
                    <w:rStyle w:val="Textzstupnhosymbolu"/>
                  </w:rPr>
                  <w:t>položku</w:t>
                </w:r>
                <w:proofErr w:type="spellEnd"/>
                <w:r w:rsidRPr="00A834CA">
                  <w:rPr>
                    <w:rStyle w:val="Textzstupnhosymbolu"/>
                  </w:rPr>
                  <w:t>.</w:t>
                </w:r>
              </w:p>
            </w:tc>
          </w:sdtContent>
        </w:sdt>
        <w:tc>
          <w:tcPr>
            <w:tcW w:w="2610" w:type="pct"/>
            <w:shd w:val="clear" w:color="auto" w:fill="FFFFFF" w:themeFill="background1"/>
            <w:vAlign w:val="center"/>
          </w:tcPr>
          <w:p w:rsidR="00954242" w:rsidRPr="00B55DC9" w:rsidRDefault="00954242" w:rsidP="009A135A">
            <w:pPr>
              <w:jc w:val="center"/>
              <w:rPr>
                <w:rFonts w:ascii="Calibri" w:hAnsi="Calibri"/>
                <w:sz w:val="22"/>
                <w:lang w:val="sk-SK"/>
              </w:rPr>
            </w:pPr>
          </w:p>
        </w:tc>
        <w:tc>
          <w:tcPr>
            <w:tcW w:w="1467" w:type="pct"/>
            <w:shd w:val="clear" w:color="auto" w:fill="FFFFFF" w:themeFill="background1"/>
          </w:tcPr>
          <w:p w:rsidR="00954242" w:rsidRPr="00B55DC9" w:rsidRDefault="00954242" w:rsidP="009A135A">
            <w:pPr>
              <w:jc w:val="center"/>
              <w:rPr>
                <w:rFonts w:ascii="Calibri" w:hAnsi="Calibri"/>
                <w:sz w:val="22"/>
                <w:lang w:val="sk-SK"/>
              </w:rPr>
            </w:pPr>
          </w:p>
        </w:tc>
      </w:tr>
      <w:tr w:rsidR="00954242" w:rsidRPr="00B55DC9" w:rsidTr="00B66253">
        <w:trPr>
          <w:trHeight w:val="256"/>
        </w:trPr>
        <w:sdt>
          <w:sdtPr>
            <w:rPr>
              <w:rStyle w:val="Textzstupnhosymbolu"/>
            </w:rPr>
            <w:id w:val="2030064786"/>
            <w:placeholder>
              <w:docPart w:val="282419FEE416489F8FE7A4B3BB7DF569"/>
            </w:placeholder>
            <w:comboBox>
              <w:listItem w:value="Vyberte položku."/>
              <w:listItem w:displayText="Základná automatizácia jednotlivého procesu" w:value="Základná automatizácia jednotlivého procesu"/>
              <w:listItem w:displayText="Nové senzory" w:value="Nové senzory"/>
              <w:listItem w:displayText="Big Data" w:value="Big Data"/>
              <w:listItem w:displayText="Dátové centrum" w:value="Dátové centrum"/>
              <w:listItem w:displayText="Cloud pre Smart Industry" w:value="Cloud pre Smart Industry"/>
              <w:listItem w:displayText="Autonómne a semiautonómne intralogistické systémy" w:value="Autonómne a semiautonómne intralogistické systémy"/>
              <w:listItem w:displayText="Podnikový informačný systém so Smart modulmi (Enterprise Resource Planning - ERP)" w:value="Podnikový informačný systém so Smart modulmi (Enterprise Resource Planning - ERP)"/>
              <w:listItem w:displayText="Výrobné informačné systémy (Manufacturing execution systems - MES)" w:value="Výrobné informačné systémy (Manufacturing execution systems - MES)"/>
              <w:listItem w:displayText="Systémy riadenia životného cyklu výrobku (Product Lifecycle Management Systems - PLM)" w:value="Systémy riadenia životného cyklu výrobku (Product Lifecycle Management Systems - PLM)"/>
              <w:listItem w:displayText="Prediktívna údržba" w:value="Prediktívna údržba"/>
            </w:comboBox>
          </w:sdtPr>
          <w:sdtEndPr>
            <w:rPr>
              <w:rStyle w:val="Textzstupnhosymbolu"/>
            </w:rPr>
          </w:sdtEndPr>
          <w:sdtContent>
            <w:tc>
              <w:tcPr>
                <w:tcW w:w="923" w:type="pct"/>
                <w:shd w:val="clear" w:color="auto" w:fill="FFFFFF" w:themeFill="background1"/>
                <w:vAlign w:val="center"/>
              </w:tcPr>
              <w:p w:rsidR="00954242" w:rsidRDefault="00A834CA" w:rsidP="009A135A">
                <w:pPr>
                  <w:jc w:val="center"/>
                  <w:rPr>
                    <w:rFonts w:ascii="Calibri" w:hAnsi="Calibri"/>
                    <w:sz w:val="22"/>
                    <w:lang w:val="sk-SK"/>
                  </w:rPr>
                </w:pPr>
                <w:proofErr w:type="spellStart"/>
                <w:r w:rsidRPr="00A834CA">
                  <w:rPr>
                    <w:rStyle w:val="Textzstupnhosymbolu"/>
                  </w:rPr>
                  <w:t>Vyberte</w:t>
                </w:r>
                <w:proofErr w:type="spellEnd"/>
                <w:r w:rsidRPr="00A834CA">
                  <w:rPr>
                    <w:rStyle w:val="Textzstupnhosymbolu"/>
                  </w:rPr>
                  <w:t xml:space="preserve"> </w:t>
                </w:r>
                <w:proofErr w:type="spellStart"/>
                <w:r w:rsidRPr="00A834CA">
                  <w:rPr>
                    <w:rStyle w:val="Textzstupnhosymbolu"/>
                  </w:rPr>
                  <w:t>položku</w:t>
                </w:r>
                <w:proofErr w:type="spellEnd"/>
                <w:r w:rsidRPr="00A834CA">
                  <w:rPr>
                    <w:rStyle w:val="Textzstupnhosymbolu"/>
                  </w:rPr>
                  <w:t>.</w:t>
                </w:r>
              </w:p>
            </w:tc>
          </w:sdtContent>
        </w:sdt>
        <w:tc>
          <w:tcPr>
            <w:tcW w:w="2610" w:type="pct"/>
            <w:shd w:val="clear" w:color="auto" w:fill="FFFFFF" w:themeFill="background1"/>
            <w:vAlign w:val="center"/>
          </w:tcPr>
          <w:p w:rsidR="00954242" w:rsidRPr="00B55DC9" w:rsidRDefault="00954242" w:rsidP="009A135A">
            <w:pPr>
              <w:jc w:val="center"/>
              <w:rPr>
                <w:rFonts w:ascii="Calibri" w:hAnsi="Calibri"/>
                <w:sz w:val="22"/>
                <w:lang w:val="sk-SK"/>
              </w:rPr>
            </w:pPr>
          </w:p>
        </w:tc>
        <w:tc>
          <w:tcPr>
            <w:tcW w:w="1467" w:type="pct"/>
            <w:shd w:val="clear" w:color="auto" w:fill="FFFFFF" w:themeFill="background1"/>
          </w:tcPr>
          <w:p w:rsidR="00954242" w:rsidRPr="00B55DC9" w:rsidRDefault="00954242" w:rsidP="009A135A">
            <w:pPr>
              <w:jc w:val="center"/>
              <w:rPr>
                <w:rFonts w:ascii="Calibri" w:hAnsi="Calibri"/>
                <w:sz w:val="22"/>
                <w:lang w:val="sk-SK"/>
              </w:rPr>
            </w:pPr>
          </w:p>
        </w:tc>
      </w:tr>
      <w:tr w:rsidR="00954242" w:rsidRPr="00B55DC9" w:rsidTr="00B66253">
        <w:trPr>
          <w:trHeight w:val="256"/>
        </w:trPr>
        <w:sdt>
          <w:sdtPr>
            <w:rPr>
              <w:rStyle w:val="Textzstupnhosymbolu"/>
            </w:rPr>
            <w:id w:val="-323752201"/>
            <w:placeholder>
              <w:docPart w:val="627614B6848C4487B1FC92AFE0F3D6F6"/>
            </w:placeholder>
            <w:comboBox>
              <w:listItem w:value="Vyberte položku."/>
              <w:listItem w:displayText="Základná automatizácia jednotlivého procesu" w:value="Základná automatizácia jednotlivého procesu"/>
              <w:listItem w:displayText="Nové senzory" w:value="Nové senzory"/>
              <w:listItem w:displayText="Big Data" w:value="Big Data"/>
              <w:listItem w:displayText="Dátové centrum" w:value="Dátové centrum"/>
              <w:listItem w:displayText="Cloud pre Smart Industry" w:value="Cloud pre Smart Industry"/>
              <w:listItem w:displayText="Autonómne a semiautonómne intralogistické systémy" w:value="Autonómne a semiautonómne intralogistické systémy"/>
              <w:listItem w:displayText="Podnikový informačný systém so Smart modulmi (Enterprise Resource Planning - ERP)" w:value="Podnikový informačný systém so Smart modulmi (Enterprise Resource Planning - ERP)"/>
              <w:listItem w:displayText="Výrobné informačné systémy (Manufacturing execution systems - MES)" w:value="Výrobné informačné systémy (Manufacturing execution systems - MES)"/>
              <w:listItem w:displayText="Systémy riadenia životného cyklu výrobku (Product Lifecycle Management Systems - PLM)" w:value="Systémy riadenia životného cyklu výrobku (Product Lifecycle Management Systems - PLM)"/>
              <w:listItem w:displayText="Prediktívna údržba" w:value="Prediktívna údržba"/>
            </w:comboBox>
          </w:sdtPr>
          <w:sdtEndPr>
            <w:rPr>
              <w:rStyle w:val="Textzstupnhosymbolu"/>
            </w:rPr>
          </w:sdtEndPr>
          <w:sdtContent>
            <w:tc>
              <w:tcPr>
                <w:tcW w:w="923" w:type="pct"/>
                <w:shd w:val="clear" w:color="auto" w:fill="FFFFFF" w:themeFill="background1"/>
                <w:vAlign w:val="center"/>
              </w:tcPr>
              <w:p w:rsidR="00954242" w:rsidRDefault="00A834CA" w:rsidP="009A135A">
                <w:pPr>
                  <w:jc w:val="center"/>
                  <w:rPr>
                    <w:rFonts w:ascii="Calibri" w:hAnsi="Calibri"/>
                    <w:sz w:val="22"/>
                    <w:lang w:val="sk-SK"/>
                  </w:rPr>
                </w:pPr>
                <w:proofErr w:type="spellStart"/>
                <w:r w:rsidRPr="00A834CA">
                  <w:rPr>
                    <w:rStyle w:val="Textzstupnhosymbolu"/>
                  </w:rPr>
                  <w:t>Vyberte</w:t>
                </w:r>
                <w:proofErr w:type="spellEnd"/>
                <w:r w:rsidRPr="00A834CA">
                  <w:rPr>
                    <w:rStyle w:val="Textzstupnhosymbolu"/>
                  </w:rPr>
                  <w:t xml:space="preserve"> </w:t>
                </w:r>
                <w:proofErr w:type="spellStart"/>
                <w:r w:rsidRPr="00A834CA">
                  <w:rPr>
                    <w:rStyle w:val="Textzstupnhosymbolu"/>
                  </w:rPr>
                  <w:t>položku</w:t>
                </w:r>
                <w:proofErr w:type="spellEnd"/>
                <w:r w:rsidRPr="00A834CA">
                  <w:rPr>
                    <w:rStyle w:val="Textzstupnhosymbolu"/>
                  </w:rPr>
                  <w:t>.</w:t>
                </w:r>
              </w:p>
            </w:tc>
          </w:sdtContent>
        </w:sdt>
        <w:tc>
          <w:tcPr>
            <w:tcW w:w="2610" w:type="pct"/>
            <w:shd w:val="clear" w:color="auto" w:fill="FFFFFF" w:themeFill="background1"/>
            <w:vAlign w:val="center"/>
          </w:tcPr>
          <w:p w:rsidR="00954242" w:rsidRPr="00B55DC9" w:rsidRDefault="00954242" w:rsidP="009A135A">
            <w:pPr>
              <w:jc w:val="center"/>
              <w:rPr>
                <w:rFonts w:ascii="Calibri" w:hAnsi="Calibri"/>
                <w:sz w:val="22"/>
                <w:lang w:val="sk-SK"/>
              </w:rPr>
            </w:pPr>
          </w:p>
        </w:tc>
        <w:tc>
          <w:tcPr>
            <w:tcW w:w="1467" w:type="pct"/>
            <w:shd w:val="clear" w:color="auto" w:fill="FFFFFF" w:themeFill="background1"/>
          </w:tcPr>
          <w:p w:rsidR="00954242" w:rsidRPr="00B55DC9" w:rsidRDefault="00954242" w:rsidP="009A135A">
            <w:pPr>
              <w:jc w:val="center"/>
              <w:rPr>
                <w:rFonts w:ascii="Calibri" w:hAnsi="Calibri"/>
                <w:sz w:val="22"/>
                <w:lang w:val="sk-SK"/>
              </w:rPr>
            </w:pPr>
          </w:p>
        </w:tc>
      </w:tr>
      <w:tr w:rsidR="00954242" w:rsidRPr="00B55DC9" w:rsidTr="00B66253">
        <w:trPr>
          <w:trHeight w:val="256"/>
        </w:trPr>
        <w:sdt>
          <w:sdtPr>
            <w:rPr>
              <w:rStyle w:val="Textzstupnhosymbolu"/>
            </w:rPr>
            <w:id w:val="1189103060"/>
            <w:placeholder>
              <w:docPart w:val="421D0BBA11DE4F52A0379FD43094372C"/>
            </w:placeholder>
            <w:comboBox>
              <w:listItem w:value="Vyberte položku."/>
              <w:listItem w:displayText="Základná automatizácia jednotlivého procesu" w:value="Základná automatizácia jednotlivého procesu"/>
              <w:listItem w:displayText="Nové senzory" w:value="Nové senzory"/>
              <w:listItem w:displayText="Big Data" w:value="Big Data"/>
              <w:listItem w:displayText="Dátové centrum" w:value="Dátové centrum"/>
              <w:listItem w:displayText="Cloud pre Smart Industry" w:value="Cloud pre Smart Industry"/>
              <w:listItem w:displayText="Autonómne a semiautonómne intralogistické systémy" w:value="Autonómne a semiautonómne intralogistické systémy"/>
              <w:listItem w:displayText="Podnikový informačný systém so Smart modulmi (Enterprise Resource Planning - ERP)" w:value="Podnikový informačný systém so Smart modulmi (Enterprise Resource Planning - ERP)"/>
              <w:listItem w:displayText="Výrobné informačné systémy (Manufacturing execution systems - MES)" w:value="Výrobné informačné systémy (Manufacturing execution systems - MES)"/>
              <w:listItem w:displayText="Systémy riadenia životného cyklu výrobku (Product Lifecycle Management Systems - PLM)" w:value="Systémy riadenia životného cyklu výrobku (Product Lifecycle Management Systems - PLM)"/>
              <w:listItem w:displayText="Prediktívna údržba" w:value="Prediktívna údržba"/>
            </w:comboBox>
          </w:sdtPr>
          <w:sdtEndPr>
            <w:rPr>
              <w:rStyle w:val="Textzstupnhosymbolu"/>
            </w:rPr>
          </w:sdtEndPr>
          <w:sdtContent>
            <w:tc>
              <w:tcPr>
                <w:tcW w:w="923" w:type="pct"/>
                <w:shd w:val="clear" w:color="auto" w:fill="FFFFFF" w:themeFill="background1"/>
                <w:vAlign w:val="center"/>
              </w:tcPr>
              <w:p w:rsidR="00954242" w:rsidRDefault="00A834CA" w:rsidP="009A135A">
                <w:pPr>
                  <w:jc w:val="center"/>
                  <w:rPr>
                    <w:rFonts w:ascii="Calibri" w:hAnsi="Calibri"/>
                    <w:sz w:val="22"/>
                    <w:lang w:val="sk-SK"/>
                  </w:rPr>
                </w:pPr>
                <w:proofErr w:type="spellStart"/>
                <w:r w:rsidRPr="00A834CA">
                  <w:rPr>
                    <w:rStyle w:val="Textzstupnhosymbolu"/>
                  </w:rPr>
                  <w:t>Vyberte</w:t>
                </w:r>
                <w:proofErr w:type="spellEnd"/>
                <w:r w:rsidRPr="00A834CA">
                  <w:rPr>
                    <w:rStyle w:val="Textzstupnhosymbolu"/>
                  </w:rPr>
                  <w:t xml:space="preserve"> </w:t>
                </w:r>
                <w:proofErr w:type="spellStart"/>
                <w:r w:rsidRPr="00A834CA">
                  <w:rPr>
                    <w:rStyle w:val="Textzstupnhosymbolu"/>
                  </w:rPr>
                  <w:t>položku</w:t>
                </w:r>
                <w:proofErr w:type="spellEnd"/>
                <w:r w:rsidRPr="00A834CA">
                  <w:rPr>
                    <w:rStyle w:val="Textzstupnhosymbolu"/>
                  </w:rPr>
                  <w:t>.</w:t>
                </w:r>
              </w:p>
            </w:tc>
          </w:sdtContent>
        </w:sdt>
        <w:tc>
          <w:tcPr>
            <w:tcW w:w="2610" w:type="pct"/>
            <w:shd w:val="clear" w:color="auto" w:fill="FFFFFF" w:themeFill="background1"/>
            <w:vAlign w:val="center"/>
          </w:tcPr>
          <w:p w:rsidR="00954242" w:rsidRPr="00B55DC9" w:rsidRDefault="00954242" w:rsidP="009A135A">
            <w:pPr>
              <w:jc w:val="center"/>
              <w:rPr>
                <w:rFonts w:ascii="Calibri" w:hAnsi="Calibri"/>
                <w:sz w:val="22"/>
                <w:lang w:val="sk-SK"/>
              </w:rPr>
            </w:pPr>
          </w:p>
        </w:tc>
        <w:tc>
          <w:tcPr>
            <w:tcW w:w="1467" w:type="pct"/>
            <w:shd w:val="clear" w:color="auto" w:fill="FFFFFF" w:themeFill="background1"/>
          </w:tcPr>
          <w:p w:rsidR="00954242" w:rsidRPr="00B55DC9" w:rsidRDefault="00954242" w:rsidP="009A135A">
            <w:pPr>
              <w:jc w:val="center"/>
              <w:rPr>
                <w:rFonts w:ascii="Calibri" w:hAnsi="Calibri"/>
                <w:sz w:val="22"/>
                <w:lang w:val="sk-SK"/>
              </w:rPr>
            </w:pPr>
          </w:p>
        </w:tc>
      </w:tr>
      <w:tr w:rsidR="00954242" w:rsidRPr="00B55DC9" w:rsidTr="00B66253">
        <w:trPr>
          <w:trHeight w:val="256"/>
        </w:trPr>
        <w:sdt>
          <w:sdtPr>
            <w:rPr>
              <w:rStyle w:val="Textzstupnhosymbolu"/>
            </w:rPr>
            <w:id w:val="1888910334"/>
            <w:placeholder>
              <w:docPart w:val="7D71DF9918514F77A90824694A988E6D"/>
            </w:placeholder>
            <w:comboBox>
              <w:listItem w:value="Vyberte položku."/>
              <w:listItem w:displayText="Základná automatizácia jednotlivého procesu" w:value="Základná automatizácia jednotlivého procesu"/>
              <w:listItem w:displayText="Nové senzory" w:value="Nové senzory"/>
              <w:listItem w:displayText="Big Data" w:value="Big Data"/>
              <w:listItem w:displayText="Dátové centrum" w:value="Dátové centrum"/>
              <w:listItem w:displayText="Cloud pre Smart Industry" w:value="Cloud pre Smart Industry"/>
              <w:listItem w:displayText="Autonómne a semiautonómne intralogistické systémy" w:value="Autonómne a semiautonómne intralogistické systémy"/>
              <w:listItem w:displayText="Podnikový informačný systém so Smart modulmi (Enterprise Resource Planning - ERP)" w:value="Podnikový informačný systém so Smart modulmi (Enterprise Resource Planning - ERP)"/>
              <w:listItem w:displayText="Výrobné informačné systémy (Manufacturing execution systems - MES)" w:value="Výrobné informačné systémy (Manufacturing execution systems - MES)"/>
              <w:listItem w:displayText="Systémy riadenia životného cyklu výrobku (Product Lifecycle Management Systems - PLM)" w:value="Systémy riadenia životného cyklu výrobku (Product Lifecycle Management Systems - PLM)"/>
              <w:listItem w:displayText="Prediktívna údržba" w:value="Prediktívna údržba"/>
            </w:comboBox>
          </w:sdtPr>
          <w:sdtEndPr>
            <w:rPr>
              <w:rStyle w:val="Textzstupnhosymbolu"/>
            </w:rPr>
          </w:sdtEndPr>
          <w:sdtContent>
            <w:tc>
              <w:tcPr>
                <w:tcW w:w="923" w:type="pct"/>
                <w:shd w:val="clear" w:color="auto" w:fill="FFFFFF" w:themeFill="background1"/>
                <w:vAlign w:val="center"/>
              </w:tcPr>
              <w:p w:rsidR="00954242" w:rsidRDefault="00A834CA" w:rsidP="009A135A">
                <w:pPr>
                  <w:jc w:val="center"/>
                  <w:rPr>
                    <w:rFonts w:ascii="Calibri" w:hAnsi="Calibri"/>
                    <w:sz w:val="22"/>
                    <w:lang w:val="sk-SK"/>
                  </w:rPr>
                </w:pPr>
                <w:proofErr w:type="spellStart"/>
                <w:r w:rsidRPr="00A834CA">
                  <w:rPr>
                    <w:rStyle w:val="Textzstupnhosymbolu"/>
                  </w:rPr>
                  <w:t>Vyberte</w:t>
                </w:r>
                <w:proofErr w:type="spellEnd"/>
                <w:r w:rsidRPr="00A834CA">
                  <w:rPr>
                    <w:rStyle w:val="Textzstupnhosymbolu"/>
                  </w:rPr>
                  <w:t xml:space="preserve"> </w:t>
                </w:r>
                <w:proofErr w:type="spellStart"/>
                <w:r w:rsidRPr="00A834CA">
                  <w:rPr>
                    <w:rStyle w:val="Textzstupnhosymbolu"/>
                  </w:rPr>
                  <w:t>položku</w:t>
                </w:r>
                <w:proofErr w:type="spellEnd"/>
                <w:r w:rsidRPr="00A834CA">
                  <w:rPr>
                    <w:rStyle w:val="Textzstupnhosymbolu"/>
                  </w:rPr>
                  <w:t>.</w:t>
                </w:r>
              </w:p>
            </w:tc>
          </w:sdtContent>
        </w:sdt>
        <w:tc>
          <w:tcPr>
            <w:tcW w:w="2610" w:type="pct"/>
            <w:shd w:val="clear" w:color="auto" w:fill="FFFFFF" w:themeFill="background1"/>
            <w:vAlign w:val="center"/>
          </w:tcPr>
          <w:p w:rsidR="00954242" w:rsidRPr="00B55DC9" w:rsidRDefault="00954242" w:rsidP="009A135A">
            <w:pPr>
              <w:jc w:val="center"/>
              <w:rPr>
                <w:rFonts w:ascii="Calibri" w:hAnsi="Calibri"/>
                <w:sz w:val="22"/>
                <w:lang w:val="sk-SK"/>
              </w:rPr>
            </w:pPr>
          </w:p>
        </w:tc>
        <w:tc>
          <w:tcPr>
            <w:tcW w:w="1467" w:type="pct"/>
            <w:shd w:val="clear" w:color="auto" w:fill="FFFFFF" w:themeFill="background1"/>
          </w:tcPr>
          <w:p w:rsidR="00954242" w:rsidRPr="00B55DC9" w:rsidRDefault="00954242" w:rsidP="009A135A">
            <w:pPr>
              <w:jc w:val="center"/>
              <w:rPr>
                <w:rFonts w:ascii="Calibri" w:hAnsi="Calibri"/>
                <w:sz w:val="22"/>
                <w:lang w:val="sk-SK"/>
              </w:rPr>
            </w:pPr>
          </w:p>
        </w:tc>
      </w:tr>
      <w:tr w:rsidR="00954242" w:rsidRPr="00B55DC9" w:rsidTr="00B66253">
        <w:trPr>
          <w:trHeight w:val="256"/>
        </w:trPr>
        <w:sdt>
          <w:sdtPr>
            <w:rPr>
              <w:rStyle w:val="Textzstupnhosymbolu"/>
            </w:rPr>
            <w:id w:val="1245764476"/>
            <w:placeholder>
              <w:docPart w:val="208FDA1D2BFB4254B42C8BD8720847B1"/>
            </w:placeholder>
            <w:comboBox>
              <w:listItem w:value="Vyberte položku."/>
              <w:listItem w:displayText="Základná automatizácia jednotlivého procesu" w:value="Základná automatizácia jednotlivého procesu"/>
              <w:listItem w:displayText="Nové senzory" w:value="Nové senzory"/>
              <w:listItem w:displayText="Big Data" w:value="Big Data"/>
              <w:listItem w:displayText="Dátové centrum" w:value="Dátové centrum"/>
              <w:listItem w:displayText="Cloud pre Smart Industry" w:value="Cloud pre Smart Industry"/>
              <w:listItem w:displayText="Autonómne a semiautonómne intralogistické systémy" w:value="Autonómne a semiautonómne intralogistické systémy"/>
              <w:listItem w:displayText="Podnikový informačný systém so Smart modulmi (Enterprise Resource Planning - ERP)" w:value="Podnikový informačný systém so Smart modulmi (Enterprise Resource Planning - ERP)"/>
              <w:listItem w:displayText="Výrobné informačné systémy (Manufacturing execution systems - MES)" w:value="Výrobné informačné systémy (Manufacturing execution systems - MES)"/>
              <w:listItem w:displayText="Systémy riadenia životného cyklu výrobku (Product Lifecycle Management Systems - PLM)" w:value="Systémy riadenia životného cyklu výrobku (Product Lifecycle Management Systems - PLM)"/>
              <w:listItem w:displayText="Prediktívna údržba" w:value="Prediktívna údržba"/>
            </w:comboBox>
          </w:sdtPr>
          <w:sdtEndPr>
            <w:rPr>
              <w:rStyle w:val="Textzstupnhosymbolu"/>
            </w:rPr>
          </w:sdtEndPr>
          <w:sdtContent>
            <w:tc>
              <w:tcPr>
                <w:tcW w:w="923" w:type="pct"/>
                <w:shd w:val="clear" w:color="auto" w:fill="FFFFFF" w:themeFill="background1"/>
                <w:vAlign w:val="center"/>
              </w:tcPr>
              <w:p w:rsidR="00954242" w:rsidRDefault="00A834CA" w:rsidP="009A135A">
                <w:pPr>
                  <w:jc w:val="center"/>
                  <w:rPr>
                    <w:rFonts w:ascii="Calibri" w:hAnsi="Calibri"/>
                    <w:sz w:val="22"/>
                    <w:lang w:val="sk-SK"/>
                  </w:rPr>
                </w:pPr>
                <w:proofErr w:type="spellStart"/>
                <w:r w:rsidRPr="00A834CA">
                  <w:rPr>
                    <w:rStyle w:val="Textzstupnhosymbolu"/>
                  </w:rPr>
                  <w:t>Vyberte</w:t>
                </w:r>
                <w:proofErr w:type="spellEnd"/>
                <w:r w:rsidRPr="00A834CA">
                  <w:rPr>
                    <w:rStyle w:val="Textzstupnhosymbolu"/>
                  </w:rPr>
                  <w:t xml:space="preserve"> </w:t>
                </w:r>
                <w:proofErr w:type="spellStart"/>
                <w:r w:rsidRPr="00A834CA">
                  <w:rPr>
                    <w:rStyle w:val="Textzstupnhosymbolu"/>
                  </w:rPr>
                  <w:t>položku</w:t>
                </w:r>
                <w:proofErr w:type="spellEnd"/>
                <w:r w:rsidRPr="00A834CA">
                  <w:rPr>
                    <w:rStyle w:val="Textzstupnhosymbolu"/>
                  </w:rPr>
                  <w:t>.</w:t>
                </w:r>
              </w:p>
            </w:tc>
          </w:sdtContent>
        </w:sdt>
        <w:tc>
          <w:tcPr>
            <w:tcW w:w="2610" w:type="pct"/>
            <w:shd w:val="clear" w:color="auto" w:fill="FFFFFF" w:themeFill="background1"/>
            <w:vAlign w:val="center"/>
          </w:tcPr>
          <w:p w:rsidR="00954242" w:rsidRPr="00B55DC9" w:rsidRDefault="00954242" w:rsidP="009A135A">
            <w:pPr>
              <w:jc w:val="center"/>
              <w:rPr>
                <w:rFonts w:ascii="Calibri" w:hAnsi="Calibri"/>
                <w:sz w:val="22"/>
                <w:lang w:val="sk-SK"/>
              </w:rPr>
            </w:pPr>
          </w:p>
        </w:tc>
        <w:tc>
          <w:tcPr>
            <w:tcW w:w="1467" w:type="pct"/>
            <w:shd w:val="clear" w:color="auto" w:fill="FFFFFF" w:themeFill="background1"/>
          </w:tcPr>
          <w:p w:rsidR="00954242" w:rsidRPr="00B55DC9" w:rsidRDefault="00954242" w:rsidP="009A135A">
            <w:pPr>
              <w:jc w:val="center"/>
              <w:rPr>
                <w:rFonts w:ascii="Calibri" w:hAnsi="Calibri"/>
                <w:sz w:val="22"/>
                <w:lang w:val="sk-SK"/>
              </w:rPr>
            </w:pPr>
          </w:p>
        </w:tc>
      </w:tr>
      <w:tr w:rsidR="00954242" w:rsidRPr="00B55DC9" w:rsidTr="00B66253">
        <w:trPr>
          <w:trHeight w:val="256"/>
        </w:trPr>
        <w:sdt>
          <w:sdtPr>
            <w:rPr>
              <w:rStyle w:val="Textzstupnhosymbolu"/>
            </w:rPr>
            <w:id w:val="-133793538"/>
            <w:placeholder>
              <w:docPart w:val="CEF5A7BB58B94F0D8EEDEF318073DB9F"/>
            </w:placeholder>
            <w:comboBox>
              <w:listItem w:value="Vyberte položku."/>
              <w:listItem w:displayText="Základná automatizácia jednotlivého procesu" w:value="Základná automatizácia jednotlivého procesu"/>
              <w:listItem w:displayText="Nové senzory" w:value="Nové senzory"/>
              <w:listItem w:displayText="Big Data" w:value="Big Data"/>
              <w:listItem w:displayText="Dátové centrum" w:value="Dátové centrum"/>
              <w:listItem w:displayText="Cloud pre Smart Industry" w:value="Cloud pre Smart Industry"/>
              <w:listItem w:displayText="Autonómne a semiautonómne intralogistické systémy" w:value="Autonómne a semiautonómne intralogistické systémy"/>
              <w:listItem w:displayText="Podnikový informačný systém so Smart modulmi (Enterprise Resource Planning - ERP)" w:value="Podnikový informačný systém so Smart modulmi (Enterprise Resource Planning - ERP)"/>
              <w:listItem w:displayText="Výrobné informačné systémy (Manufacturing execution systems - MES)" w:value="Výrobné informačné systémy (Manufacturing execution systems - MES)"/>
              <w:listItem w:displayText="Systémy riadenia životného cyklu výrobku (Product Lifecycle Management Systems - PLM)" w:value="Systémy riadenia životného cyklu výrobku (Product Lifecycle Management Systems - PLM)"/>
              <w:listItem w:displayText="Prediktívna údržba" w:value="Prediktívna údržba"/>
            </w:comboBox>
          </w:sdtPr>
          <w:sdtEndPr>
            <w:rPr>
              <w:rStyle w:val="Textzstupnhosymbolu"/>
            </w:rPr>
          </w:sdtEndPr>
          <w:sdtContent>
            <w:tc>
              <w:tcPr>
                <w:tcW w:w="923" w:type="pct"/>
                <w:shd w:val="clear" w:color="auto" w:fill="FFFFFF" w:themeFill="background1"/>
                <w:vAlign w:val="center"/>
              </w:tcPr>
              <w:p w:rsidR="00954242" w:rsidRDefault="00A834CA" w:rsidP="009A135A">
                <w:pPr>
                  <w:jc w:val="center"/>
                  <w:rPr>
                    <w:rFonts w:ascii="Calibri" w:hAnsi="Calibri"/>
                    <w:sz w:val="22"/>
                    <w:lang w:val="sk-SK"/>
                  </w:rPr>
                </w:pPr>
                <w:proofErr w:type="spellStart"/>
                <w:r w:rsidRPr="00A834CA">
                  <w:rPr>
                    <w:rStyle w:val="Textzstupnhosymbolu"/>
                  </w:rPr>
                  <w:t>Vyberte</w:t>
                </w:r>
                <w:proofErr w:type="spellEnd"/>
                <w:r w:rsidRPr="00A834CA">
                  <w:rPr>
                    <w:rStyle w:val="Textzstupnhosymbolu"/>
                  </w:rPr>
                  <w:t xml:space="preserve"> </w:t>
                </w:r>
                <w:proofErr w:type="spellStart"/>
                <w:r w:rsidRPr="00A834CA">
                  <w:rPr>
                    <w:rStyle w:val="Textzstupnhosymbolu"/>
                  </w:rPr>
                  <w:t>položku</w:t>
                </w:r>
                <w:proofErr w:type="spellEnd"/>
                <w:r w:rsidRPr="00A834CA">
                  <w:rPr>
                    <w:rStyle w:val="Textzstupnhosymbolu"/>
                  </w:rPr>
                  <w:t>.</w:t>
                </w:r>
              </w:p>
            </w:tc>
          </w:sdtContent>
        </w:sdt>
        <w:tc>
          <w:tcPr>
            <w:tcW w:w="2610" w:type="pct"/>
            <w:shd w:val="clear" w:color="auto" w:fill="FFFFFF" w:themeFill="background1"/>
            <w:vAlign w:val="center"/>
          </w:tcPr>
          <w:p w:rsidR="00954242" w:rsidRPr="00B55DC9" w:rsidRDefault="00954242" w:rsidP="009A135A">
            <w:pPr>
              <w:jc w:val="center"/>
              <w:rPr>
                <w:rFonts w:ascii="Calibri" w:hAnsi="Calibri"/>
                <w:sz w:val="22"/>
                <w:lang w:val="sk-SK"/>
              </w:rPr>
            </w:pPr>
          </w:p>
        </w:tc>
        <w:tc>
          <w:tcPr>
            <w:tcW w:w="1467" w:type="pct"/>
            <w:shd w:val="clear" w:color="auto" w:fill="FFFFFF" w:themeFill="background1"/>
          </w:tcPr>
          <w:p w:rsidR="00954242" w:rsidRPr="00B55DC9" w:rsidRDefault="00954242" w:rsidP="009A135A">
            <w:pPr>
              <w:jc w:val="center"/>
              <w:rPr>
                <w:rFonts w:ascii="Calibri" w:hAnsi="Calibri"/>
                <w:sz w:val="22"/>
                <w:lang w:val="sk-SK"/>
              </w:rPr>
            </w:pPr>
          </w:p>
        </w:tc>
      </w:tr>
      <w:tr w:rsidR="00954242" w:rsidRPr="00B55DC9" w:rsidTr="00B66253">
        <w:trPr>
          <w:trHeight w:val="256"/>
        </w:trPr>
        <w:sdt>
          <w:sdtPr>
            <w:rPr>
              <w:rStyle w:val="Textzstupnhosymbolu"/>
            </w:rPr>
            <w:id w:val="151416663"/>
            <w:placeholder>
              <w:docPart w:val="88D7E458312941AB81AC0D8E72DDF28E"/>
            </w:placeholder>
            <w:comboBox>
              <w:listItem w:value="Vyberte položku."/>
              <w:listItem w:displayText="Základná automatizácia jednotlivého procesu" w:value="Základná automatizácia jednotlivého procesu"/>
              <w:listItem w:displayText="Nové senzory" w:value="Nové senzory"/>
              <w:listItem w:displayText="Big Data" w:value="Big Data"/>
              <w:listItem w:displayText="Dátové centrum" w:value="Dátové centrum"/>
              <w:listItem w:displayText="Cloud pre Smart Industry" w:value="Cloud pre Smart Industry"/>
              <w:listItem w:displayText="Autonómne a semiautonómne intralogistické systémy" w:value="Autonómne a semiautonómne intralogistické systémy"/>
              <w:listItem w:displayText="Podnikový informačný systém so Smart modulmi (Enterprise Resource Planning - ERP)" w:value="Podnikový informačný systém so Smart modulmi (Enterprise Resource Planning - ERP)"/>
              <w:listItem w:displayText="Výrobné informačné systémy (Manufacturing execution systems - MES)" w:value="Výrobné informačné systémy (Manufacturing execution systems - MES)"/>
              <w:listItem w:displayText="Systémy riadenia životného cyklu výrobku (Product Lifecycle Management Systems - PLM)" w:value="Systémy riadenia životného cyklu výrobku (Product Lifecycle Management Systems - PLM)"/>
              <w:listItem w:displayText="Prediktívna údržba" w:value="Prediktívna údržba"/>
            </w:comboBox>
          </w:sdtPr>
          <w:sdtEndPr>
            <w:rPr>
              <w:rStyle w:val="Textzstupnhosymbolu"/>
            </w:rPr>
          </w:sdtEndPr>
          <w:sdtContent>
            <w:tc>
              <w:tcPr>
                <w:tcW w:w="923" w:type="pct"/>
                <w:shd w:val="clear" w:color="auto" w:fill="FFFFFF" w:themeFill="background1"/>
                <w:vAlign w:val="center"/>
              </w:tcPr>
              <w:p w:rsidR="00954242" w:rsidRDefault="00A834CA" w:rsidP="009A135A">
                <w:pPr>
                  <w:jc w:val="center"/>
                  <w:rPr>
                    <w:rFonts w:ascii="Calibri" w:hAnsi="Calibri"/>
                    <w:sz w:val="22"/>
                    <w:lang w:val="sk-SK"/>
                  </w:rPr>
                </w:pPr>
                <w:proofErr w:type="spellStart"/>
                <w:r w:rsidRPr="00A834CA">
                  <w:rPr>
                    <w:rStyle w:val="Textzstupnhosymbolu"/>
                  </w:rPr>
                  <w:t>Vyberte</w:t>
                </w:r>
                <w:proofErr w:type="spellEnd"/>
                <w:r w:rsidRPr="00A834CA">
                  <w:rPr>
                    <w:rStyle w:val="Textzstupnhosymbolu"/>
                  </w:rPr>
                  <w:t xml:space="preserve"> </w:t>
                </w:r>
                <w:proofErr w:type="spellStart"/>
                <w:r w:rsidRPr="00A834CA">
                  <w:rPr>
                    <w:rStyle w:val="Textzstupnhosymbolu"/>
                  </w:rPr>
                  <w:t>položku</w:t>
                </w:r>
                <w:proofErr w:type="spellEnd"/>
                <w:r w:rsidRPr="00A834CA">
                  <w:rPr>
                    <w:rStyle w:val="Textzstupnhosymbolu"/>
                  </w:rPr>
                  <w:t>.</w:t>
                </w:r>
              </w:p>
            </w:tc>
          </w:sdtContent>
        </w:sdt>
        <w:tc>
          <w:tcPr>
            <w:tcW w:w="2610" w:type="pct"/>
            <w:shd w:val="clear" w:color="auto" w:fill="FFFFFF" w:themeFill="background1"/>
            <w:vAlign w:val="center"/>
          </w:tcPr>
          <w:p w:rsidR="00954242" w:rsidRPr="00B55DC9" w:rsidRDefault="00954242" w:rsidP="009A135A">
            <w:pPr>
              <w:jc w:val="center"/>
              <w:rPr>
                <w:rFonts w:ascii="Calibri" w:hAnsi="Calibri"/>
                <w:sz w:val="22"/>
                <w:lang w:val="sk-SK"/>
              </w:rPr>
            </w:pPr>
          </w:p>
        </w:tc>
        <w:tc>
          <w:tcPr>
            <w:tcW w:w="1467" w:type="pct"/>
            <w:shd w:val="clear" w:color="auto" w:fill="FFFFFF" w:themeFill="background1"/>
          </w:tcPr>
          <w:p w:rsidR="00954242" w:rsidRPr="00B55DC9" w:rsidRDefault="00954242" w:rsidP="009A135A">
            <w:pPr>
              <w:jc w:val="center"/>
              <w:rPr>
                <w:rFonts w:ascii="Calibri" w:hAnsi="Calibri"/>
                <w:sz w:val="22"/>
                <w:lang w:val="sk-SK"/>
              </w:rPr>
            </w:pPr>
          </w:p>
        </w:tc>
      </w:tr>
    </w:tbl>
    <w:p w:rsidR="008A6DFB" w:rsidRDefault="008A6DFB" w:rsidP="0063080C">
      <w:pPr>
        <w:spacing w:before="120" w:after="120" w:line="240" w:lineRule="auto"/>
        <w:rPr>
          <w:rFonts w:ascii="Calibri" w:hAnsi="Calibri"/>
          <w:sz w:val="22"/>
          <w:lang w:val="sk-SK"/>
        </w:rPr>
      </w:pPr>
    </w:p>
    <w:p w:rsidR="00637072" w:rsidRDefault="008F0FC8" w:rsidP="00B66253">
      <w:pPr>
        <w:spacing w:before="120" w:after="120"/>
      </w:pPr>
      <w:r>
        <w:rPr>
          <w:rFonts w:ascii="Calibri" w:hAnsi="Calibri"/>
          <w:sz w:val="22"/>
          <w:lang w:val="sk-SK"/>
        </w:rPr>
        <w:t xml:space="preserve">V zmysle podmienky poskytnutia príspevku č. 13 – </w:t>
      </w:r>
      <w:r w:rsidRPr="00B66253">
        <w:rPr>
          <w:rFonts w:ascii="Calibri" w:hAnsi="Calibri"/>
          <w:i/>
          <w:sz w:val="22"/>
          <w:lang w:val="sk-SK"/>
        </w:rPr>
        <w:t>Podmienka oprávnenosti aktivít projektu</w:t>
      </w:r>
      <w:r w:rsidR="00641A96">
        <w:rPr>
          <w:rFonts w:ascii="Calibri" w:hAnsi="Calibri"/>
          <w:sz w:val="22"/>
          <w:lang w:val="sk-SK"/>
        </w:rPr>
        <w:t>,</w:t>
      </w:r>
      <w:r>
        <w:rPr>
          <w:rFonts w:ascii="Calibri" w:hAnsi="Calibri"/>
          <w:sz w:val="22"/>
          <w:lang w:val="sk-SK"/>
        </w:rPr>
        <w:t xml:space="preserve"> </w:t>
      </w:r>
      <w:r w:rsidRPr="00B66253">
        <w:rPr>
          <w:rFonts w:ascii="Calibri" w:hAnsi="Calibri"/>
          <w:sz w:val="22"/>
          <w:u w:val="single"/>
          <w:lang w:val="sk-SK"/>
        </w:rPr>
        <w:t xml:space="preserve">musí </w:t>
      </w:r>
      <w:r w:rsidR="00D250D6">
        <w:rPr>
          <w:rFonts w:ascii="Calibri" w:hAnsi="Calibri"/>
          <w:sz w:val="22"/>
          <w:u w:val="single"/>
          <w:lang w:val="sk-SK"/>
        </w:rPr>
        <w:t>dôjsť realizáciou projektu k dosiahnutiu minimálne nízkeho inovačného potenciálu projektu, čo znamená ko</w:t>
      </w:r>
      <w:r w:rsidR="00914E1A" w:rsidRPr="00927953">
        <w:rPr>
          <w:rFonts w:ascii="Calibri" w:hAnsi="Calibri"/>
          <w:sz w:val="22"/>
          <w:u w:val="single"/>
          <w:lang w:val="sk-SK"/>
        </w:rPr>
        <w:t xml:space="preserve">mbináciu </w:t>
      </w:r>
      <w:r w:rsidR="00042884">
        <w:rPr>
          <w:rFonts w:ascii="Calibri" w:hAnsi="Calibri"/>
          <w:sz w:val="22"/>
          <w:u w:val="single"/>
          <w:lang w:val="sk-SK"/>
        </w:rPr>
        <w:t>minimálne 3</w:t>
      </w:r>
      <w:r w:rsidR="00914E1A" w:rsidRPr="00927953">
        <w:rPr>
          <w:rFonts w:ascii="Calibri" w:hAnsi="Calibri"/>
          <w:sz w:val="22"/>
          <w:u w:val="single"/>
          <w:lang w:val="sk-SK"/>
        </w:rPr>
        <w:t xml:space="preserve"> prvk</w:t>
      </w:r>
      <w:r w:rsidRPr="00927953">
        <w:rPr>
          <w:rFonts w:ascii="Calibri" w:hAnsi="Calibri"/>
          <w:sz w:val="22"/>
          <w:u w:val="single"/>
          <w:lang w:val="sk-SK"/>
        </w:rPr>
        <w:t>ov</w:t>
      </w:r>
      <w:r w:rsidR="00914E1A" w:rsidRPr="00927953">
        <w:rPr>
          <w:rFonts w:ascii="Calibri" w:hAnsi="Calibri"/>
          <w:sz w:val="22"/>
          <w:u w:val="single"/>
          <w:lang w:val="sk-SK"/>
        </w:rPr>
        <w:t xml:space="preserve"> inteligentných riešení</w:t>
      </w:r>
      <w:r w:rsidR="00D250D6">
        <w:rPr>
          <w:rFonts w:ascii="Calibri" w:hAnsi="Calibri"/>
          <w:sz w:val="22"/>
          <w:u w:val="single"/>
          <w:lang w:val="sk-SK"/>
        </w:rPr>
        <w:t>, pričom</w:t>
      </w:r>
      <w:r w:rsidR="00A92FDD" w:rsidRPr="00927953">
        <w:rPr>
          <w:rFonts w:ascii="Calibri" w:hAnsi="Calibri" w:cstheme="minorHAnsi"/>
          <w:b/>
          <w:bCs/>
          <w:sz w:val="22"/>
          <w:u w:val="single"/>
          <w:lang w:val="sk-SK"/>
        </w:rPr>
        <w:t xml:space="preserve"> minimálne 2 prvk</w:t>
      </w:r>
      <w:r w:rsidR="00D250D6">
        <w:rPr>
          <w:rFonts w:ascii="Calibri" w:hAnsi="Calibri" w:cstheme="minorHAnsi"/>
          <w:b/>
          <w:bCs/>
          <w:sz w:val="22"/>
          <w:u w:val="single"/>
          <w:lang w:val="sk-SK"/>
        </w:rPr>
        <w:t>y</w:t>
      </w:r>
      <w:r w:rsidR="00A92FDD" w:rsidRPr="00927953">
        <w:rPr>
          <w:rFonts w:ascii="Calibri" w:hAnsi="Calibri" w:cstheme="minorHAnsi"/>
          <w:b/>
          <w:bCs/>
          <w:sz w:val="22"/>
          <w:u w:val="single"/>
          <w:lang w:val="sk-SK"/>
        </w:rPr>
        <w:t xml:space="preserve"> </w:t>
      </w:r>
      <w:r w:rsidR="00DC7857" w:rsidRPr="00927953">
        <w:rPr>
          <w:rFonts w:ascii="Calibri" w:hAnsi="Calibri" w:cstheme="minorHAnsi"/>
          <w:bCs/>
          <w:sz w:val="22"/>
          <w:u w:val="single"/>
          <w:lang w:val="sk-SK"/>
        </w:rPr>
        <w:t xml:space="preserve">z </w:t>
      </w:r>
      <w:r w:rsidR="00A92FDD" w:rsidRPr="00927953">
        <w:rPr>
          <w:rFonts w:ascii="Calibri" w:hAnsi="Calibri" w:cstheme="minorHAnsi"/>
          <w:b/>
          <w:bCs/>
          <w:sz w:val="22"/>
          <w:u w:val="single"/>
          <w:lang w:val="sk-SK"/>
        </w:rPr>
        <w:t>kategórie 2</w:t>
      </w:r>
      <w:r w:rsidR="00A92FDD" w:rsidRPr="00927953">
        <w:rPr>
          <w:rFonts w:ascii="Calibri" w:hAnsi="Calibri" w:cstheme="minorHAnsi"/>
          <w:b/>
          <w:bCs/>
          <w:i/>
          <w:sz w:val="22"/>
          <w:u w:val="single"/>
          <w:lang w:val="sk-SK"/>
        </w:rPr>
        <w:t xml:space="preserve"> - </w:t>
      </w:r>
      <w:r w:rsidR="00A92FDD" w:rsidRPr="00927953">
        <w:rPr>
          <w:rFonts w:ascii="Calibri" w:eastAsia="Calibri" w:hAnsi="Calibri" w:cs="Calibri"/>
          <w:b/>
          <w:bCs/>
          <w:i/>
          <w:sz w:val="22"/>
          <w:u w:val="single"/>
          <w:lang w:val="sk-SK"/>
        </w:rPr>
        <w:t>Pokročilé inteligentné riešenia</w:t>
      </w:r>
      <w:r w:rsidR="00A92FDD" w:rsidRPr="00927953">
        <w:rPr>
          <w:rFonts w:ascii="Calibri" w:eastAsia="Calibri" w:hAnsi="Calibri" w:cs="Calibri"/>
          <w:bCs/>
          <w:sz w:val="22"/>
          <w:u w:val="single"/>
          <w:lang w:val="sk-SK"/>
        </w:rPr>
        <w:t xml:space="preserve"> </w:t>
      </w:r>
      <w:r w:rsidR="00A92FDD" w:rsidRPr="00927953">
        <w:rPr>
          <w:rFonts w:ascii="Calibri" w:eastAsia="Calibri" w:hAnsi="Calibri" w:cs="Calibri"/>
          <w:b/>
          <w:bCs/>
          <w:sz w:val="22"/>
          <w:u w:val="single"/>
          <w:lang w:val="sk-SK"/>
        </w:rPr>
        <w:t>a </w:t>
      </w:r>
      <w:r w:rsidR="00637072">
        <w:rPr>
          <w:rFonts w:ascii="Calibri" w:eastAsia="Calibri" w:hAnsi="Calibri" w:cs="Calibri"/>
          <w:b/>
          <w:bCs/>
          <w:sz w:val="22"/>
          <w:u w:val="single"/>
          <w:lang w:val="sk-SK"/>
        </w:rPr>
        <w:t>žiaden</w:t>
      </w:r>
      <w:r w:rsidR="00A92FDD" w:rsidRPr="00927953">
        <w:rPr>
          <w:rFonts w:ascii="Calibri" w:eastAsia="Calibri" w:hAnsi="Calibri" w:cs="Calibri"/>
          <w:b/>
          <w:bCs/>
          <w:sz w:val="22"/>
          <w:u w:val="single"/>
          <w:lang w:val="sk-SK"/>
        </w:rPr>
        <w:t xml:space="preserve"> prvok</w:t>
      </w:r>
      <w:r w:rsidR="00A92FDD" w:rsidRPr="00927953">
        <w:rPr>
          <w:rFonts w:ascii="Calibri" w:eastAsia="Calibri" w:hAnsi="Calibri" w:cs="Calibri"/>
          <w:bCs/>
          <w:sz w:val="22"/>
          <w:u w:val="single"/>
          <w:lang w:val="sk-SK"/>
        </w:rPr>
        <w:t xml:space="preserve"> </w:t>
      </w:r>
      <w:r w:rsidR="00DC7857" w:rsidRPr="00927953">
        <w:rPr>
          <w:rFonts w:ascii="Calibri" w:eastAsia="Calibri" w:hAnsi="Calibri" w:cs="Calibri"/>
          <w:bCs/>
          <w:sz w:val="22"/>
          <w:u w:val="single"/>
          <w:lang w:val="sk-SK"/>
        </w:rPr>
        <w:t xml:space="preserve">z </w:t>
      </w:r>
      <w:r w:rsidR="00A92FDD" w:rsidRPr="00927953">
        <w:rPr>
          <w:rFonts w:ascii="Calibri" w:hAnsi="Calibri" w:cstheme="minorHAnsi"/>
          <w:b/>
          <w:bCs/>
          <w:sz w:val="22"/>
          <w:u w:val="single"/>
          <w:lang w:val="sk-SK"/>
        </w:rPr>
        <w:t xml:space="preserve">kategórie </w:t>
      </w:r>
      <w:r w:rsidR="00637072">
        <w:rPr>
          <w:rFonts w:ascii="Calibri" w:hAnsi="Calibri" w:cstheme="minorHAnsi"/>
          <w:b/>
          <w:bCs/>
          <w:sz w:val="22"/>
          <w:u w:val="single"/>
          <w:lang w:val="sk-SK"/>
        </w:rPr>
        <w:t>1</w:t>
      </w:r>
      <w:r w:rsidR="00A92FDD" w:rsidRPr="00927953">
        <w:rPr>
          <w:rFonts w:ascii="Calibri" w:hAnsi="Calibri" w:cstheme="minorHAnsi"/>
          <w:b/>
          <w:bCs/>
          <w:sz w:val="22"/>
          <w:u w:val="single"/>
          <w:lang w:val="sk-SK"/>
        </w:rPr>
        <w:t xml:space="preserve"> - </w:t>
      </w:r>
      <w:r w:rsidR="00637072" w:rsidRPr="00637072">
        <w:rPr>
          <w:rFonts w:ascii="Calibri" w:hAnsi="Calibri" w:cstheme="minorHAnsi"/>
          <w:b/>
          <w:bCs/>
          <w:i/>
          <w:sz w:val="22"/>
          <w:u w:val="single"/>
          <w:lang w:val="sk-SK"/>
        </w:rPr>
        <w:t>Synergické a pokročilé inteligentné riešenia</w:t>
      </w:r>
      <w:r w:rsidR="00A92FDD" w:rsidRPr="00927953">
        <w:rPr>
          <w:rFonts w:ascii="Calibri" w:hAnsi="Calibri" w:cstheme="minorHAnsi"/>
          <w:b/>
          <w:bCs/>
          <w:sz w:val="22"/>
          <w:lang w:val="sk-SK"/>
        </w:rPr>
        <w:t>.</w:t>
      </w:r>
      <w:r w:rsidR="006323BB" w:rsidRPr="00927953">
        <w:rPr>
          <w:rFonts w:ascii="Calibri" w:hAnsi="Calibri" w:cstheme="minorHAnsi"/>
          <w:bCs/>
          <w:sz w:val="22"/>
          <w:lang w:val="sk-SK"/>
        </w:rPr>
        <w:t xml:space="preserve"> </w:t>
      </w:r>
      <w:r w:rsidR="00DC7857" w:rsidRPr="00927953">
        <w:rPr>
          <w:rFonts w:ascii="Calibri" w:hAnsi="Calibri"/>
          <w:sz w:val="22"/>
          <w:lang w:val="sk-SK"/>
        </w:rPr>
        <w:t xml:space="preserve">Na základe kombinácie prvkov inteligentných riešení bude posúdený </w:t>
      </w:r>
      <w:r w:rsidR="00DC7857" w:rsidRPr="00927953">
        <w:rPr>
          <w:rFonts w:ascii="Calibri" w:hAnsi="Calibri" w:cstheme="minorHAnsi"/>
          <w:sz w:val="22"/>
          <w:lang w:val="sk-SK"/>
        </w:rPr>
        <w:t xml:space="preserve">inovačný potenciál projektu v rámci </w:t>
      </w:r>
      <w:r w:rsidR="00DC7857" w:rsidRPr="00927953">
        <w:rPr>
          <w:rFonts w:ascii="Calibri" w:hAnsi="Calibri" w:cstheme="minorHAnsi"/>
          <w:noProof/>
          <w:sz w:val="22"/>
          <w:lang w:val="sk-SK"/>
        </w:rPr>
        <w:t xml:space="preserve"> hodnotiaceho kritéria</w:t>
      </w:r>
      <w:r w:rsidR="00DC7857" w:rsidRPr="00927953">
        <w:rPr>
          <w:rFonts w:ascii="Calibri" w:hAnsi="Calibri" w:cstheme="minorHAnsi"/>
          <w:sz w:val="22"/>
          <w:lang w:val="sk-SK"/>
        </w:rPr>
        <w:t xml:space="preserve"> </w:t>
      </w:r>
      <w:r w:rsidR="00DC7857" w:rsidRPr="00927953">
        <w:rPr>
          <w:rFonts w:ascii="Calibri" w:hAnsi="Calibri" w:cstheme="minorHAnsi"/>
          <w:b/>
          <w:sz w:val="22"/>
          <w:lang w:val="sk-SK"/>
        </w:rPr>
        <w:t>1.4</w:t>
      </w:r>
      <w:r w:rsidR="00DC7857" w:rsidRPr="00927953">
        <w:rPr>
          <w:rFonts w:ascii="Calibri" w:hAnsi="Calibri" w:cstheme="minorHAnsi"/>
          <w:sz w:val="22"/>
          <w:lang w:val="sk-SK"/>
        </w:rPr>
        <w:t xml:space="preserve"> </w:t>
      </w:r>
      <w:r w:rsidR="00DC7857" w:rsidRPr="00927953">
        <w:rPr>
          <w:rFonts w:ascii="Calibri" w:hAnsi="Calibri" w:cstheme="minorHAnsi"/>
          <w:b/>
          <w:i/>
          <w:noProof/>
          <w:sz w:val="22"/>
          <w:lang w:val="sk-SK"/>
        </w:rPr>
        <w:t xml:space="preserve"> „Aký je inovačný potenciál projektu?“</w:t>
      </w:r>
      <w:r w:rsidR="00DC7857" w:rsidRPr="00927953">
        <w:rPr>
          <w:rFonts w:ascii="Calibri" w:hAnsi="Calibri" w:cstheme="minorHAnsi"/>
          <w:noProof/>
          <w:sz w:val="22"/>
          <w:lang w:val="sk-SK"/>
        </w:rPr>
        <w:t>.</w:t>
      </w:r>
      <w:r w:rsidR="00DC7857" w:rsidRPr="000E1C2E">
        <w:t xml:space="preserve"> </w:t>
      </w:r>
    </w:p>
    <w:p w:rsidR="007A2C84" w:rsidRPr="00927953" w:rsidRDefault="007A2C84" w:rsidP="00B66253">
      <w:pPr>
        <w:spacing w:before="120" w:after="120"/>
      </w:pPr>
      <w:r w:rsidRPr="005D1841">
        <w:rPr>
          <w:rFonts w:ascii="Calibri" w:hAnsi="Calibri"/>
          <w:sz w:val="22"/>
          <w:lang w:val="sk-SK"/>
        </w:rPr>
        <w:t xml:space="preserve">Podmienka splnenia minimálne nízkeho </w:t>
      </w:r>
      <w:r>
        <w:rPr>
          <w:rFonts w:ascii="Calibri" w:hAnsi="Calibri"/>
          <w:sz w:val="22"/>
          <w:lang w:val="sk-SK"/>
        </w:rPr>
        <w:t xml:space="preserve">inovačného potenciálu projektu </w:t>
      </w:r>
      <w:r w:rsidRPr="005D1841">
        <w:rPr>
          <w:rFonts w:ascii="Calibri" w:hAnsi="Calibri"/>
          <w:sz w:val="22"/>
          <w:lang w:val="sk-SK"/>
        </w:rPr>
        <w:t>musí byť splnená pre každý produ</w:t>
      </w:r>
      <w:r>
        <w:rPr>
          <w:rFonts w:ascii="Calibri" w:hAnsi="Calibri"/>
          <w:sz w:val="22"/>
          <w:lang w:val="sk-SK"/>
        </w:rPr>
        <w:t>k</w:t>
      </w:r>
      <w:r w:rsidRPr="005D1841">
        <w:rPr>
          <w:rFonts w:ascii="Calibri" w:hAnsi="Calibri"/>
          <w:sz w:val="22"/>
          <w:lang w:val="sk-SK"/>
        </w:rPr>
        <w:t xml:space="preserve">t / </w:t>
      </w:r>
      <w:r>
        <w:rPr>
          <w:rFonts w:ascii="Calibri" w:hAnsi="Calibri"/>
          <w:sz w:val="22"/>
          <w:lang w:val="sk-SK"/>
        </w:rPr>
        <w:t>proces</w:t>
      </w:r>
      <w:r w:rsidRPr="005D1841">
        <w:rPr>
          <w:rFonts w:ascii="Calibri" w:hAnsi="Calibri"/>
          <w:sz w:val="22"/>
          <w:lang w:val="sk-SK"/>
        </w:rPr>
        <w:t>, ktorý je predmetom inovácie.</w:t>
      </w:r>
    </w:p>
    <w:tbl>
      <w:tblPr>
        <w:tblStyle w:val="Mriekatabuky"/>
        <w:tblW w:w="9923" w:type="dxa"/>
        <w:tblInd w:w="108" w:type="dxa"/>
        <w:tblLook w:val="04A0" w:firstRow="1" w:lastRow="0" w:firstColumn="1" w:lastColumn="0" w:noHBand="0" w:noVBand="1"/>
      </w:tblPr>
      <w:tblGrid>
        <w:gridCol w:w="2268"/>
        <w:gridCol w:w="5954"/>
        <w:gridCol w:w="1701"/>
      </w:tblGrid>
      <w:tr w:rsidR="00E75677" w:rsidTr="00E75677">
        <w:tc>
          <w:tcPr>
            <w:tcW w:w="2268" w:type="dxa"/>
            <w:tcBorders>
              <w:bottom w:val="single" w:sz="4" w:space="0" w:color="auto"/>
            </w:tcBorders>
            <w:shd w:val="clear" w:color="auto" w:fill="D9D9D9" w:themeFill="background1" w:themeFillShade="D9"/>
            <w:vAlign w:val="center"/>
          </w:tcPr>
          <w:p w:rsidR="00DC7857" w:rsidRPr="00DE775B" w:rsidRDefault="00246BD6" w:rsidP="00B66253">
            <w:pPr>
              <w:spacing w:before="120" w:after="120"/>
              <w:jc w:val="center"/>
              <w:rPr>
                <w:rFonts w:ascii="Calibri" w:hAnsi="Calibri"/>
                <w:sz w:val="22"/>
                <w:lang w:val="sk-SK"/>
              </w:rPr>
            </w:pPr>
            <w:r w:rsidRPr="00DE775B">
              <w:rPr>
                <w:rFonts w:ascii="Calibri" w:hAnsi="Calibri"/>
                <w:sz w:val="22"/>
                <w:lang w:val="sk-SK"/>
              </w:rPr>
              <w:t>Inovačný potenciál projektu</w:t>
            </w:r>
          </w:p>
        </w:tc>
        <w:tc>
          <w:tcPr>
            <w:tcW w:w="5954" w:type="dxa"/>
            <w:shd w:val="clear" w:color="auto" w:fill="D9D9D9" w:themeFill="background1" w:themeFillShade="D9"/>
            <w:vAlign w:val="center"/>
          </w:tcPr>
          <w:p w:rsidR="00DC7857" w:rsidRPr="00DE775B" w:rsidRDefault="00246BD6" w:rsidP="00B66253">
            <w:pPr>
              <w:spacing w:before="120" w:after="120"/>
              <w:jc w:val="center"/>
              <w:rPr>
                <w:rFonts w:ascii="Calibri" w:hAnsi="Calibri"/>
                <w:sz w:val="22"/>
                <w:lang w:val="sk-SK"/>
              </w:rPr>
            </w:pPr>
            <w:r w:rsidRPr="00DE775B">
              <w:rPr>
                <w:rFonts w:ascii="Calibri" w:hAnsi="Calibri"/>
                <w:sz w:val="22"/>
                <w:lang w:val="sk-SK"/>
              </w:rPr>
              <w:t>Kombinácia prvkov inteligentných riešení</w:t>
            </w:r>
          </w:p>
        </w:tc>
        <w:tc>
          <w:tcPr>
            <w:tcW w:w="1701" w:type="dxa"/>
            <w:shd w:val="clear" w:color="auto" w:fill="D9D9D9" w:themeFill="background1" w:themeFillShade="D9"/>
            <w:vAlign w:val="center"/>
          </w:tcPr>
          <w:p w:rsidR="00DC7857" w:rsidRPr="00DE775B" w:rsidRDefault="00246BD6" w:rsidP="00B66253">
            <w:pPr>
              <w:spacing w:before="120" w:after="120"/>
              <w:jc w:val="center"/>
              <w:rPr>
                <w:rFonts w:ascii="Calibri" w:hAnsi="Calibri"/>
                <w:sz w:val="22"/>
                <w:lang w:val="sk-SK"/>
              </w:rPr>
            </w:pPr>
            <w:r w:rsidRPr="00DE775B">
              <w:rPr>
                <w:rFonts w:ascii="Calibri" w:hAnsi="Calibri"/>
                <w:sz w:val="22"/>
                <w:lang w:val="sk-SK"/>
              </w:rPr>
              <w:t>Bodové hodnotenie</w:t>
            </w:r>
          </w:p>
        </w:tc>
      </w:tr>
      <w:tr w:rsidR="00DC7857" w:rsidRPr="00927953" w:rsidTr="00B66253">
        <w:tc>
          <w:tcPr>
            <w:tcW w:w="2268" w:type="dxa"/>
            <w:tcBorders>
              <w:bottom w:val="single" w:sz="4" w:space="0" w:color="auto"/>
            </w:tcBorders>
            <w:shd w:val="clear" w:color="auto" w:fill="D99594" w:themeFill="accent2" w:themeFillTint="99"/>
            <w:vAlign w:val="center"/>
          </w:tcPr>
          <w:p w:rsidR="00DC7857" w:rsidRPr="00927953" w:rsidRDefault="00DE775B" w:rsidP="00B66253">
            <w:pPr>
              <w:spacing w:before="120" w:after="120"/>
              <w:jc w:val="center"/>
              <w:rPr>
                <w:rFonts w:ascii="Calibri" w:hAnsi="Calibri"/>
                <w:b/>
                <w:sz w:val="22"/>
                <w:lang w:val="sk-SK"/>
              </w:rPr>
            </w:pPr>
            <w:r w:rsidRPr="00927953">
              <w:rPr>
                <w:rFonts w:ascii="Calibri" w:hAnsi="Calibri"/>
                <w:b/>
                <w:sz w:val="22"/>
                <w:lang w:val="sk-SK"/>
              </w:rPr>
              <w:t>nízky</w:t>
            </w:r>
          </w:p>
        </w:tc>
        <w:tc>
          <w:tcPr>
            <w:tcW w:w="5954" w:type="dxa"/>
            <w:vAlign w:val="center"/>
          </w:tcPr>
          <w:p w:rsidR="00DC7857" w:rsidRPr="00927953" w:rsidRDefault="00DE775B" w:rsidP="00927953">
            <w:pPr>
              <w:spacing w:before="120" w:after="120"/>
              <w:jc w:val="center"/>
              <w:rPr>
                <w:rFonts w:ascii="Calibri" w:hAnsi="Calibri"/>
                <w:b/>
                <w:sz w:val="22"/>
                <w:lang w:val="sk-SK"/>
              </w:rPr>
            </w:pPr>
            <w:r w:rsidRPr="00927953">
              <w:rPr>
                <w:rFonts w:ascii="Calibri" w:hAnsi="Calibri"/>
                <w:b/>
                <w:sz w:val="22"/>
                <w:lang w:val="sk-SK"/>
              </w:rPr>
              <w:t xml:space="preserve">Kombinácia </w:t>
            </w:r>
            <w:r w:rsidR="00083929" w:rsidRPr="00927953">
              <w:rPr>
                <w:rFonts w:ascii="Calibri" w:hAnsi="Calibri"/>
                <w:b/>
                <w:sz w:val="22"/>
                <w:lang w:val="sk-SK"/>
              </w:rPr>
              <w:t xml:space="preserve">minimálne 3 prvkov inteligentných riešení, pričom </w:t>
            </w:r>
            <w:r w:rsidR="002317BD" w:rsidRPr="00927953">
              <w:rPr>
                <w:rFonts w:ascii="Calibri" w:hAnsi="Calibri"/>
                <w:b/>
                <w:sz w:val="22"/>
                <w:lang w:val="sk-SK"/>
              </w:rPr>
              <w:t xml:space="preserve">minimálne </w:t>
            </w:r>
            <w:r w:rsidR="00083929" w:rsidRPr="00927953">
              <w:rPr>
                <w:rFonts w:ascii="Calibri" w:hAnsi="Calibri"/>
                <w:b/>
                <w:sz w:val="22"/>
                <w:lang w:val="sk-SK"/>
              </w:rPr>
              <w:t>2 prvky sú z kategórie 2</w:t>
            </w:r>
            <w:r w:rsidR="002317BD" w:rsidRPr="00927953">
              <w:rPr>
                <w:rFonts w:ascii="Calibri" w:hAnsi="Calibri"/>
                <w:b/>
                <w:sz w:val="22"/>
                <w:lang w:val="sk-SK"/>
              </w:rPr>
              <w:t xml:space="preserve"> a žiaden prvok nie je z kategórie 1</w:t>
            </w:r>
          </w:p>
        </w:tc>
        <w:tc>
          <w:tcPr>
            <w:tcW w:w="1701" w:type="dxa"/>
            <w:vAlign w:val="center"/>
          </w:tcPr>
          <w:p w:rsidR="00DC7857" w:rsidRPr="00927953" w:rsidRDefault="00DE775B" w:rsidP="00B66253">
            <w:pPr>
              <w:spacing w:before="120" w:after="120"/>
              <w:jc w:val="center"/>
              <w:rPr>
                <w:rFonts w:ascii="Calibri" w:hAnsi="Calibri"/>
                <w:b/>
                <w:sz w:val="22"/>
                <w:lang w:val="sk-SK"/>
              </w:rPr>
            </w:pPr>
            <w:r w:rsidRPr="00927953">
              <w:rPr>
                <w:rFonts w:ascii="Calibri" w:hAnsi="Calibri"/>
                <w:b/>
                <w:sz w:val="22"/>
                <w:lang w:val="sk-SK"/>
              </w:rPr>
              <w:t>0</w:t>
            </w:r>
          </w:p>
        </w:tc>
      </w:tr>
      <w:tr w:rsidR="00DC7857" w:rsidRPr="00927953" w:rsidTr="00927953">
        <w:tc>
          <w:tcPr>
            <w:tcW w:w="2268" w:type="dxa"/>
            <w:tcBorders>
              <w:bottom w:val="single" w:sz="4" w:space="0" w:color="auto"/>
            </w:tcBorders>
            <w:shd w:val="clear" w:color="auto" w:fill="C2D69B" w:themeFill="accent3" w:themeFillTint="99"/>
            <w:vAlign w:val="center"/>
          </w:tcPr>
          <w:p w:rsidR="00DC7857" w:rsidRPr="00927953" w:rsidRDefault="00246BD6" w:rsidP="00B66253">
            <w:pPr>
              <w:spacing w:before="120" w:after="120"/>
              <w:jc w:val="center"/>
              <w:rPr>
                <w:rFonts w:ascii="Calibri" w:hAnsi="Calibri"/>
                <w:b/>
                <w:sz w:val="22"/>
                <w:lang w:val="sk-SK"/>
              </w:rPr>
            </w:pPr>
            <w:r w:rsidRPr="00927953">
              <w:rPr>
                <w:rFonts w:ascii="Calibri" w:hAnsi="Calibri"/>
                <w:b/>
                <w:sz w:val="22"/>
                <w:lang w:val="sk-SK"/>
              </w:rPr>
              <w:t>stredný</w:t>
            </w:r>
          </w:p>
        </w:tc>
        <w:tc>
          <w:tcPr>
            <w:tcW w:w="5954" w:type="dxa"/>
            <w:vAlign w:val="center"/>
          </w:tcPr>
          <w:p w:rsidR="00DC7857" w:rsidRPr="00927953" w:rsidRDefault="00DE775B" w:rsidP="00083929">
            <w:pPr>
              <w:spacing w:before="120" w:after="120"/>
              <w:jc w:val="center"/>
              <w:rPr>
                <w:rFonts w:ascii="Calibri" w:hAnsi="Calibri"/>
                <w:b/>
                <w:sz w:val="22"/>
                <w:lang w:val="sk-SK"/>
              </w:rPr>
            </w:pPr>
            <w:r w:rsidRPr="00927953">
              <w:rPr>
                <w:rFonts w:ascii="Calibri" w:hAnsi="Calibri"/>
                <w:b/>
                <w:sz w:val="22"/>
                <w:lang w:val="sk-SK"/>
              </w:rPr>
              <w:t xml:space="preserve">Kombinácia </w:t>
            </w:r>
            <w:r w:rsidR="00083929" w:rsidRPr="00927953">
              <w:rPr>
                <w:rFonts w:ascii="Calibri" w:hAnsi="Calibri"/>
                <w:b/>
                <w:sz w:val="22"/>
                <w:lang w:val="sk-SK"/>
              </w:rPr>
              <w:t>minimálne 3 prvkov inteligentných riešení, pričom 1 prvok je z kategórie 1</w:t>
            </w:r>
          </w:p>
        </w:tc>
        <w:tc>
          <w:tcPr>
            <w:tcW w:w="1701" w:type="dxa"/>
            <w:vAlign w:val="center"/>
          </w:tcPr>
          <w:p w:rsidR="00DC7857" w:rsidRPr="00927953" w:rsidRDefault="00DE775B" w:rsidP="00B66253">
            <w:pPr>
              <w:spacing w:before="120" w:after="120"/>
              <w:jc w:val="center"/>
              <w:rPr>
                <w:rFonts w:ascii="Calibri" w:hAnsi="Calibri"/>
                <w:b/>
                <w:sz w:val="22"/>
                <w:lang w:val="sk-SK"/>
              </w:rPr>
            </w:pPr>
            <w:r w:rsidRPr="00927953">
              <w:rPr>
                <w:rFonts w:ascii="Calibri" w:hAnsi="Calibri"/>
                <w:b/>
                <w:sz w:val="22"/>
                <w:lang w:val="sk-SK"/>
              </w:rPr>
              <w:t>2</w:t>
            </w:r>
          </w:p>
        </w:tc>
      </w:tr>
      <w:tr w:rsidR="00DC7857" w:rsidRPr="00927953" w:rsidTr="00927953">
        <w:tc>
          <w:tcPr>
            <w:tcW w:w="2268" w:type="dxa"/>
            <w:shd w:val="clear" w:color="auto" w:fill="548DD4" w:themeFill="text2" w:themeFillTint="99"/>
            <w:vAlign w:val="center"/>
          </w:tcPr>
          <w:p w:rsidR="00DC7857" w:rsidRPr="00927953" w:rsidRDefault="00DE775B" w:rsidP="00B66253">
            <w:pPr>
              <w:spacing w:before="120" w:after="120"/>
              <w:jc w:val="center"/>
              <w:rPr>
                <w:rFonts w:ascii="Calibri" w:hAnsi="Calibri"/>
                <w:b/>
                <w:sz w:val="22"/>
                <w:lang w:val="sk-SK"/>
              </w:rPr>
            </w:pPr>
            <w:r w:rsidRPr="00927953">
              <w:rPr>
                <w:rFonts w:ascii="Calibri" w:hAnsi="Calibri"/>
                <w:b/>
                <w:sz w:val="22"/>
                <w:lang w:val="sk-SK"/>
              </w:rPr>
              <w:t>vysoký</w:t>
            </w:r>
          </w:p>
        </w:tc>
        <w:tc>
          <w:tcPr>
            <w:tcW w:w="5954" w:type="dxa"/>
            <w:vAlign w:val="center"/>
          </w:tcPr>
          <w:p w:rsidR="00DC7857" w:rsidRPr="00927953" w:rsidRDefault="00DE775B" w:rsidP="00083929">
            <w:pPr>
              <w:spacing w:before="120" w:after="120"/>
              <w:jc w:val="center"/>
              <w:rPr>
                <w:rFonts w:ascii="Calibri" w:hAnsi="Calibri"/>
                <w:b/>
                <w:sz w:val="22"/>
                <w:lang w:val="sk-SK"/>
              </w:rPr>
            </w:pPr>
            <w:r w:rsidRPr="00927953">
              <w:rPr>
                <w:rFonts w:ascii="Calibri" w:hAnsi="Calibri"/>
                <w:b/>
                <w:sz w:val="22"/>
                <w:lang w:val="sk-SK"/>
              </w:rPr>
              <w:t xml:space="preserve">Kombinácia </w:t>
            </w:r>
            <w:r w:rsidR="00083929" w:rsidRPr="00927953">
              <w:rPr>
                <w:rFonts w:ascii="Calibri" w:hAnsi="Calibri"/>
                <w:b/>
                <w:sz w:val="22"/>
                <w:lang w:val="sk-SK"/>
              </w:rPr>
              <w:t>minimálne 3 prvkov inteligentných riešení, pričom minimálne 2 prvky sú z kategórie 1</w:t>
            </w:r>
          </w:p>
        </w:tc>
        <w:tc>
          <w:tcPr>
            <w:tcW w:w="1701" w:type="dxa"/>
            <w:vAlign w:val="center"/>
          </w:tcPr>
          <w:p w:rsidR="00DC7857" w:rsidRPr="00927953" w:rsidRDefault="00DE775B" w:rsidP="00B66253">
            <w:pPr>
              <w:spacing w:before="120" w:after="120"/>
              <w:jc w:val="center"/>
              <w:rPr>
                <w:rFonts w:ascii="Calibri" w:hAnsi="Calibri"/>
                <w:b/>
                <w:sz w:val="22"/>
                <w:lang w:val="sk-SK"/>
              </w:rPr>
            </w:pPr>
            <w:r w:rsidRPr="00927953">
              <w:rPr>
                <w:rFonts w:ascii="Calibri" w:hAnsi="Calibri"/>
                <w:b/>
                <w:sz w:val="22"/>
                <w:lang w:val="sk-SK"/>
              </w:rPr>
              <w:t>4</w:t>
            </w:r>
          </w:p>
        </w:tc>
      </w:tr>
    </w:tbl>
    <w:p w:rsidR="00FC6B62" w:rsidRPr="00927953" w:rsidRDefault="0075527A" w:rsidP="00E75677">
      <w:pPr>
        <w:spacing w:before="120" w:after="120"/>
        <w:rPr>
          <w:rFonts w:ascii="Calibri" w:hAnsi="Calibri" w:cstheme="minorHAnsi"/>
          <w:bCs/>
          <w:sz w:val="22"/>
          <w:lang w:val="sk-SK"/>
        </w:rPr>
      </w:pPr>
      <w:r w:rsidRPr="00927953">
        <w:rPr>
          <w:rFonts w:ascii="Calibri" w:hAnsi="Calibri" w:cstheme="minorHAnsi"/>
          <w:b/>
          <w:bCs/>
          <w:sz w:val="22"/>
          <w:lang w:val="sk-SK"/>
        </w:rPr>
        <w:t>Upozornenie:</w:t>
      </w:r>
      <w:r w:rsidR="006323BB" w:rsidRPr="00927953">
        <w:rPr>
          <w:rFonts w:ascii="Calibri" w:hAnsi="Calibri" w:cstheme="minorHAnsi"/>
          <w:bCs/>
          <w:sz w:val="22"/>
          <w:lang w:val="sk-SK"/>
        </w:rPr>
        <w:t xml:space="preserve"> </w:t>
      </w:r>
      <w:r w:rsidRPr="00927953">
        <w:rPr>
          <w:rFonts w:ascii="Calibri" w:hAnsi="Calibri" w:cstheme="minorHAnsi"/>
          <w:bCs/>
          <w:sz w:val="22"/>
          <w:lang w:val="sk-SK"/>
        </w:rPr>
        <w:t xml:space="preserve">Z tabuľky kombinácie prvkov inteligentných riešení, ktorá určuje stupne inovačného potenciálu projektu vyplýva, že </w:t>
      </w:r>
      <w:r w:rsidRPr="00927953">
        <w:rPr>
          <w:rFonts w:ascii="Calibri" w:hAnsi="Calibri" w:cstheme="minorHAnsi"/>
          <w:bCs/>
          <w:sz w:val="22"/>
          <w:u w:val="single"/>
          <w:lang w:val="sk-SK"/>
        </w:rPr>
        <w:t>p</w:t>
      </w:r>
      <w:r w:rsidR="00E75677" w:rsidRPr="00927953">
        <w:rPr>
          <w:rFonts w:ascii="Calibri" w:hAnsi="Calibri" w:cstheme="minorHAnsi"/>
          <w:bCs/>
          <w:sz w:val="22"/>
          <w:u w:val="single"/>
          <w:lang w:val="sk-SK"/>
        </w:rPr>
        <w:t xml:space="preserve">re dosiahnutie minimálne nízkeho </w:t>
      </w:r>
      <w:r w:rsidR="00075660" w:rsidRPr="00927953">
        <w:rPr>
          <w:rFonts w:ascii="Calibri" w:hAnsi="Calibri" w:cstheme="minorHAnsi"/>
          <w:bCs/>
          <w:sz w:val="22"/>
          <w:u w:val="single"/>
          <w:lang w:val="sk-SK"/>
        </w:rPr>
        <w:t>inovačného potenciálu projektu</w:t>
      </w:r>
      <w:r w:rsidR="00E75677" w:rsidRPr="00927953">
        <w:rPr>
          <w:rFonts w:ascii="Calibri" w:hAnsi="Calibri" w:cstheme="minorHAnsi"/>
          <w:bCs/>
          <w:sz w:val="22"/>
          <w:u w:val="single"/>
          <w:lang w:val="sk-SK"/>
        </w:rPr>
        <w:t xml:space="preserve"> </w:t>
      </w:r>
      <w:r w:rsidR="00E75677" w:rsidRPr="00927953">
        <w:rPr>
          <w:rFonts w:ascii="Calibri" w:hAnsi="Calibri" w:cstheme="minorHAnsi"/>
          <w:b/>
          <w:bCs/>
          <w:sz w:val="22"/>
          <w:u w:val="single"/>
          <w:lang w:val="sk-SK"/>
        </w:rPr>
        <w:t xml:space="preserve">nie </w:t>
      </w:r>
      <w:r w:rsidRPr="00927953">
        <w:rPr>
          <w:rFonts w:ascii="Calibri" w:hAnsi="Calibri" w:cstheme="minorHAnsi"/>
          <w:b/>
          <w:bCs/>
          <w:sz w:val="22"/>
          <w:u w:val="single"/>
          <w:lang w:val="sk-SK"/>
        </w:rPr>
        <w:t>sú postačujúce</w:t>
      </w:r>
      <w:r w:rsidRPr="00927953">
        <w:rPr>
          <w:rFonts w:ascii="Calibri" w:hAnsi="Calibri" w:cstheme="minorHAnsi"/>
          <w:bCs/>
          <w:sz w:val="22"/>
          <w:u w:val="single"/>
          <w:lang w:val="sk-SK"/>
        </w:rPr>
        <w:t xml:space="preserve"> </w:t>
      </w:r>
      <w:r w:rsidRPr="00974F2D">
        <w:rPr>
          <w:rFonts w:ascii="Calibri" w:hAnsi="Calibri" w:cstheme="minorHAnsi"/>
          <w:b/>
          <w:bCs/>
          <w:sz w:val="22"/>
          <w:u w:val="single"/>
          <w:lang w:val="sk-SK"/>
        </w:rPr>
        <w:t>nasledovné prípady</w:t>
      </w:r>
      <w:r w:rsidRPr="00927953">
        <w:rPr>
          <w:rFonts w:ascii="Calibri" w:hAnsi="Calibri" w:cstheme="minorHAnsi"/>
          <w:bCs/>
          <w:sz w:val="22"/>
          <w:lang w:val="sk-SK"/>
        </w:rPr>
        <w:t>:</w:t>
      </w:r>
    </w:p>
    <w:p w:rsidR="00FC6B62" w:rsidRPr="00927953" w:rsidRDefault="00FC6B62" w:rsidP="00927953">
      <w:pPr>
        <w:pStyle w:val="Odsekzoznamu"/>
        <w:numPr>
          <w:ilvl w:val="0"/>
          <w:numId w:val="69"/>
        </w:numPr>
        <w:spacing w:before="120" w:after="120"/>
        <w:rPr>
          <w:rFonts w:ascii="Calibri" w:hAnsi="Calibri" w:cstheme="minorHAnsi"/>
          <w:bCs/>
          <w:sz w:val="22"/>
          <w:lang w:val="sk-SK"/>
        </w:rPr>
      </w:pPr>
      <w:r w:rsidRPr="00927953">
        <w:rPr>
          <w:rFonts w:ascii="Calibri" w:hAnsi="Calibri" w:cstheme="minorHAnsi"/>
          <w:bCs/>
          <w:sz w:val="22"/>
          <w:lang w:val="sk-SK"/>
        </w:rPr>
        <w:t xml:space="preserve">kombinácia menej ako 3 </w:t>
      </w:r>
      <w:r w:rsidR="00E75677" w:rsidRPr="00927953">
        <w:rPr>
          <w:rFonts w:ascii="Calibri" w:hAnsi="Calibri" w:cstheme="minorHAnsi"/>
          <w:bCs/>
          <w:sz w:val="22"/>
          <w:lang w:val="sk-SK"/>
        </w:rPr>
        <w:t>prvkov inteligentných riešení</w:t>
      </w:r>
      <w:r w:rsidR="0075527A" w:rsidRPr="00927953">
        <w:rPr>
          <w:rFonts w:ascii="Calibri" w:hAnsi="Calibri" w:cstheme="minorHAnsi"/>
          <w:bCs/>
          <w:sz w:val="22"/>
          <w:lang w:val="sk-SK"/>
        </w:rPr>
        <w:t xml:space="preserve"> v rámci projektu,</w:t>
      </w:r>
      <w:r w:rsidRPr="00927953">
        <w:rPr>
          <w:rFonts w:ascii="Calibri" w:hAnsi="Calibri" w:cstheme="minorHAnsi"/>
          <w:bCs/>
          <w:sz w:val="22"/>
          <w:lang w:val="sk-SK"/>
        </w:rPr>
        <w:t xml:space="preserve"> </w:t>
      </w:r>
    </w:p>
    <w:p w:rsidR="0075527A" w:rsidRPr="00927953" w:rsidRDefault="00FC6B62" w:rsidP="00927953">
      <w:pPr>
        <w:pStyle w:val="Odsekzoznamu"/>
        <w:numPr>
          <w:ilvl w:val="0"/>
          <w:numId w:val="69"/>
        </w:numPr>
        <w:spacing w:before="120" w:after="120"/>
        <w:rPr>
          <w:rFonts w:ascii="Calibri" w:hAnsi="Calibri" w:cstheme="minorHAnsi"/>
          <w:bCs/>
          <w:sz w:val="22"/>
          <w:lang w:val="sk-SK"/>
        </w:rPr>
      </w:pPr>
      <w:r w:rsidRPr="00927953">
        <w:rPr>
          <w:rFonts w:ascii="Calibri" w:hAnsi="Calibri" w:cstheme="minorHAnsi"/>
          <w:bCs/>
          <w:sz w:val="22"/>
          <w:lang w:val="sk-SK"/>
        </w:rPr>
        <w:t>kombináci</w:t>
      </w:r>
      <w:r w:rsidR="0075527A" w:rsidRPr="00927953">
        <w:rPr>
          <w:rFonts w:ascii="Calibri" w:hAnsi="Calibri" w:cstheme="minorHAnsi"/>
          <w:bCs/>
          <w:sz w:val="22"/>
          <w:lang w:val="sk-SK"/>
        </w:rPr>
        <w:t>a</w:t>
      </w:r>
      <w:r w:rsidRPr="00927953">
        <w:rPr>
          <w:rFonts w:ascii="Calibri" w:hAnsi="Calibri" w:cstheme="minorHAnsi"/>
          <w:bCs/>
          <w:sz w:val="22"/>
          <w:lang w:val="sk-SK"/>
        </w:rPr>
        <w:t xml:space="preserve"> 3 a viac</w:t>
      </w:r>
      <w:r w:rsidR="00E75677" w:rsidRPr="00927953">
        <w:rPr>
          <w:rFonts w:ascii="Calibri" w:hAnsi="Calibri" w:cstheme="minorHAnsi"/>
          <w:bCs/>
          <w:sz w:val="22"/>
          <w:lang w:val="sk-SK"/>
        </w:rPr>
        <w:t xml:space="preserve"> </w:t>
      </w:r>
      <w:r w:rsidRPr="00927953">
        <w:rPr>
          <w:rFonts w:ascii="Calibri" w:hAnsi="Calibri" w:cstheme="minorHAnsi"/>
          <w:bCs/>
          <w:sz w:val="22"/>
          <w:lang w:val="sk-SK"/>
        </w:rPr>
        <w:t>prvkov inteligentných riešení</w:t>
      </w:r>
      <w:r w:rsidR="0075527A" w:rsidRPr="00927953">
        <w:rPr>
          <w:rFonts w:ascii="Calibri" w:hAnsi="Calibri" w:cstheme="minorHAnsi"/>
          <w:bCs/>
          <w:sz w:val="22"/>
          <w:lang w:val="sk-SK"/>
        </w:rPr>
        <w:t xml:space="preserve"> v rámci projektu</w:t>
      </w:r>
      <w:r w:rsidRPr="00927953">
        <w:rPr>
          <w:rFonts w:ascii="Calibri" w:hAnsi="Calibri" w:cstheme="minorHAnsi"/>
          <w:bCs/>
          <w:sz w:val="22"/>
          <w:lang w:val="sk-SK"/>
        </w:rPr>
        <w:t>,</w:t>
      </w:r>
      <w:r w:rsidR="0075527A" w:rsidRPr="00927953">
        <w:rPr>
          <w:rFonts w:ascii="Calibri" w:hAnsi="Calibri" w:cstheme="minorHAnsi"/>
          <w:bCs/>
          <w:sz w:val="22"/>
          <w:lang w:val="sk-SK"/>
        </w:rPr>
        <w:t xml:space="preserve"> ktorá obsahuje len jeden</w:t>
      </w:r>
      <w:r w:rsidRPr="00927953">
        <w:rPr>
          <w:rFonts w:ascii="Calibri" w:hAnsi="Calibri" w:cstheme="minorHAnsi"/>
          <w:bCs/>
          <w:sz w:val="22"/>
          <w:lang w:val="sk-SK"/>
        </w:rPr>
        <w:t xml:space="preserve"> prv</w:t>
      </w:r>
      <w:r w:rsidR="0075527A" w:rsidRPr="00927953">
        <w:rPr>
          <w:rFonts w:ascii="Calibri" w:hAnsi="Calibri" w:cstheme="minorHAnsi"/>
          <w:bCs/>
          <w:sz w:val="22"/>
          <w:lang w:val="sk-SK"/>
        </w:rPr>
        <w:t>o</w:t>
      </w:r>
      <w:r w:rsidRPr="00927953">
        <w:rPr>
          <w:rFonts w:ascii="Calibri" w:hAnsi="Calibri" w:cstheme="minorHAnsi"/>
          <w:bCs/>
          <w:sz w:val="22"/>
          <w:lang w:val="sk-SK"/>
        </w:rPr>
        <w:t>k inteligentn</w:t>
      </w:r>
      <w:r w:rsidR="0075527A" w:rsidRPr="00927953">
        <w:rPr>
          <w:rFonts w:ascii="Calibri" w:hAnsi="Calibri" w:cstheme="minorHAnsi"/>
          <w:bCs/>
          <w:sz w:val="22"/>
          <w:lang w:val="sk-SK"/>
        </w:rPr>
        <w:t xml:space="preserve">ého riešenia kategórie 2 </w:t>
      </w:r>
      <w:r w:rsidR="00974F2D">
        <w:rPr>
          <w:rFonts w:ascii="Calibri" w:hAnsi="Calibri" w:cstheme="minorHAnsi"/>
          <w:bCs/>
          <w:sz w:val="22"/>
          <w:lang w:val="sk-SK"/>
        </w:rPr>
        <w:t>-</w:t>
      </w:r>
      <w:r w:rsidR="0075527A" w:rsidRPr="00927953">
        <w:rPr>
          <w:rFonts w:ascii="Calibri" w:hAnsi="Calibri" w:cstheme="minorHAnsi"/>
          <w:bCs/>
          <w:sz w:val="22"/>
          <w:lang w:val="sk-SK"/>
        </w:rPr>
        <w:t xml:space="preserve"> </w:t>
      </w:r>
      <w:r w:rsidR="0075527A" w:rsidRPr="00927953">
        <w:rPr>
          <w:rFonts w:ascii="Calibri" w:hAnsi="Calibri" w:cstheme="minorHAnsi"/>
          <w:bCs/>
          <w:i/>
          <w:sz w:val="22"/>
          <w:lang w:val="sk-SK"/>
        </w:rPr>
        <w:t>Pokročilé inteligentné riešenia</w:t>
      </w:r>
      <w:r w:rsidR="0075527A" w:rsidRPr="00927953">
        <w:rPr>
          <w:rFonts w:ascii="Calibri" w:hAnsi="Calibri" w:cstheme="minorHAnsi"/>
          <w:bCs/>
          <w:sz w:val="22"/>
          <w:lang w:val="sk-SK"/>
        </w:rPr>
        <w:t xml:space="preserve"> a zároveň neobsahuje prvok inteligentných riešení z kategórie 1 - </w:t>
      </w:r>
      <w:r w:rsidR="0075527A" w:rsidRPr="00927953">
        <w:rPr>
          <w:rFonts w:ascii="Calibri" w:hAnsi="Calibri"/>
          <w:i/>
          <w:sz w:val="22"/>
          <w:lang w:val="sk-SK"/>
        </w:rPr>
        <w:t>Synergické a pokročilé inteligentné riešenia</w:t>
      </w:r>
      <w:r w:rsidR="00FE469B" w:rsidRPr="00927953">
        <w:rPr>
          <w:rFonts w:ascii="Calibri" w:hAnsi="Calibri"/>
          <w:sz w:val="22"/>
          <w:lang w:val="sk-SK"/>
        </w:rPr>
        <w:t>.</w:t>
      </w:r>
    </w:p>
    <w:p w:rsidR="00FE469B" w:rsidRPr="00927953" w:rsidRDefault="005D022A" w:rsidP="00927953">
      <w:pPr>
        <w:pStyle w:val="Odsekzoznamu"/>
        <w:numPr>
          <w:ilvl w:val="0"/>
          <w:numId w:val="69"/>
        </w:numPr>
        <w:spacing w:before="120" w:after="120"/>
        <w:rPr>
          <w:rFonts w:ascii="Calibri" w:hAnsi="Calibri" w:cstheme="minorHAnsi"/>
          <w:bCs/>
          <w:sz w:val="22"/>
          <w:lang w:val="sk-SK"/>
        </w:rPr>
      </w:pPr>
      <w:r w:rsidRPr="00927953">
        <w:rPr>
          <w:rFonts w:ascii="Calibri" w:hAnsi="Calibri"/>
          <w:sz w:val="22"/>
          <w:lang w:val="sk-SK"/>
        </w:rPr>
        <w:t>k</w:t>
      </w:r>
      <w:r w:rsidR="00FE469B" w:rsidRPr="00927953">
        <w:rPr>
          <w:rFonts w:ascii="Calibri" w:hAnsi="Calibri"/>
          <w:sz w:val="22"/>
          <w:lang w:val="sk-SK"/>
        </w:rPr>
        <w:t xml:space="preserve">ombinácia 3 </w:t>
      </w:r>
      <w:r w:rsidRPr="00927953">
        <w:rPr>
          <w:rFonts w:ascii="Calibri" w:hAnsi="Calibri"/>
          <w:sz w:val="22"/>
          <w:lang w:val="sk-SK"/>
        </w:rPr>
        <w:t xml:space="preserve">a viac </w:t>
      </w:r>
      <w:r w:rsidR="00FE469B" w:rsidRPr="00927953">
        <w:rPr>
          <w:rFonts w:ascii="Calibri" w:hAnsi="Calibri"/>
          <w:sz w:val="22"/>
          <w:lang w:val="sk-SK"/>
        </w:rPr>
        <w:t xml:space="preserve">prvkov inteligentných riešení </w:t>
      </w:r>
      <w:r w:rsidRPr="00927953">
        <w:rPr>
          <w:rFonts w:ascii="Calibri" w:hAnsi="Calibri"/>
          <w:sz w:val="22"/>
          <w:lang w:val="sk-SK"/>
        </w:rPr>
        <w:t xml:space="preserve">v rámci projektu </w:t>
      </w:r>
      <w:r w:rsidR="00FE469B" w:rsidRPr="00927953">
        <w:rPr>
          <w:rFonts w:ascii="Calibri" w:hAnsi="Calibri"/>
          <w:sz w:val="22"/>
          <w:lang w:val="sk-SK"/>
        </w:rPr>
        <w:t xml:space="preserve">výlučne z kategórie 3 - </w:t>
      </w:r>
      <w:r w:rsidR="00FE469B" w:rsidRPr="00927953">
        <w:rPr>
          <w:rFonts w:ascii="Calibri" w:hAnsi="Calibri" w:cstheme="minorHAnsi"/>
          <w:bCs/>
          <w:i/>
          <w:sz w:val="22"/>
          <w:lang w:val="sk-SK"/>
        </w:rPr>
        <w:t>Zariadenia a systémy s inteligentnou podporou</w:t>
      </w:r>
      <w:r w:rsidR="00FE469B" w:rsidRPr="00927953">
        <w:rPr>
          <w:rFonts w:ascii="Calibri" w:hAnsi="Calibri" w:cstheme="minorHAnsi"/>
          <w:bCs/>
          <w:sz w:val="22"/>
          <w:lang w:val="sk-SK"/>
        </w:rPr>
        <w:t>.</w:t>
      </w:r>
    </w:p>
    <w:p w:rsidR="00954242" w:rsidRPr="005D022A" w:rsidRDefault="00954242" w:rsidP="0063080C">
      <w:pPr>
        <w:spacing w:before="120" w:after="120" w:line="240" w:lineRule="auto"/>
        <w:rPr>
          <w:rFonts w:ascii="Calibri" w:hAnsi="Calibri"/>
          <w:b/>
          <w:sz w:val="22"/>
          <w:lang w:val="sk-SK"/>
        </w:rPr>
      </w:pPr>
      <w:r w:rsidRPr="00927953">
        <w:rPr>
          <w:rFonts w:ascii="Calibri" w:hAnsi="Calibri"/>
          <w:sz w:val="22"/>
          <w:lang w:val="sk-SK"/>
        </w:rPr>
        <w:t>V</w:t>
      </w:r>
      <w:r w:rsidR="007A2C84">
        <w:rPr>
          <w:rFonts w:ascii="Calibri" w:hAnsi="Calibri"/>
          <w:sz w:val="22"/>
          <w:lang w:val="sk-SK"/>
        </w:rPr>
        <w:t> </w:t>
      </w:r>
      <w:r w:rsidRPr="00927953">
        <w:rPr>
          <w:rFonts w:ascii="Calibri" w:hAnsi="Calibri"/>
          <w:sz w:val="22"/>
          <w:lang w:val="sk-SK"/>
        </w:rPr>
        <w:t>prípade</w:t>
      </w:r>
      <w:r w:rsidR="007A2C84">
        <w:rPr>
          <w:rFonts w:ascii="Calibri" w:hAnsi="Calibri"/>
          <w:sz w:val="22"/>
          <w:lang w:val="sk-SK"/>
        </w:rPr>
        <w:t>,</w:t>
      </w:r>
      <w:r w:rsidRPr="00927953">
        <w:rPr>
          <w:rFonts w:ascii="Calibri" w:hAnsi="Calibri"/>
          <w:sz w:val="22"/>
          <w:lang w:val="sk-SK"/>
        </w:rPr>
        <w:t xml:space="preserve"> ak je predmetom projektu inovácia viacerých produktov/procesov s rôznym inovačným potenciálom, bude v hodnotiacom kritériu 1.4 pridelený počet bodov podľa inovácie s naj</w:t>
      </w:r>
      <w:r w:rsidR="00042884" w:rsidRPr="00927953">
        <w:rPr>
          <w:rFonts w:ascii="Calibri" w:hAnsi="Calibri"/>
          <w:sz w:val="22"/>
          <w:lang w:val="sk-SK"/>
        </w:rPr>
        <w:t>nižším</w:t>
      </w:r>
      <w:r w:rsidRPr="00927953">
        <w:rPr>
          <w:rFonts w:ascii="Calibri" w:hAnsi="Calibri"/>
          <w:sz w:val="22"/>
          <w:lang w:val="sk-SK"/>
        </w:rPr>
        <w:t xml:space="preserve"> inovačným potenciálom.</w:t>
      </w:r>
    </w:p>
    <w:p w:rsidR="00E75677" w:rsidRPr="00B66253" w:rsidRDefault="00E75677" w:rsidP="0063080C">
      <w:pPr>
        <w:spacing w:before="120" w:after="120" w:line="240" w:lineRule="auto"/>
        <w:rPr>
          <w:rFonts w:ascii="Calibri" w:hAnsi="Calibri"/>
          <w:b/>
          <w:sz w:val="22"/>
          <w:lang w:val="sk-SK"/>
        </w:rPr>
      </w:pPr>
      <w:r w:rsidRPr="00B66253">
        <w:rPr>
          <w:rFonts w:ascii="Calibri" w:hAnsi="Calibri"/>
          <w:b/>
          <w:sz w:val="22"/>
          <w:lang w:val="sk-SK"/>
        </w:rPr>
        <w:t>Upozornenie:</w:t>
      </w:r>
    </w:p>
    <w:p w:rsidR="00145E3F" w:rsidRDefault="008F0FC8" w:rsidP="0063080C">
      <w:pPr>
        <w:spacing w:before="120" w:after="120" w:line="240" w:lineRule="auto"/>
        <w:rPr>
          <w:rFonts w:ascii="Calibri" w:hAnsi="Calibri"/>
          <w:sz w:val="22"/>
          <w:highlight w:val="yellow"/>
          <w:lang w:val="sk-SK"/>
        </w:rPr>
      </w:pPr>
      <w:r>
        <w:rPr>
          <w:rFonts w:ascii="Calibri" w:hAnsi="Calibri"/>
          <w:sz w:val="22"/>
          <w:lang w:val="sk-SK"/>
        </w:rPr>
        <w:t>Inteligentné riešenia realizované v rámci projektu musia</w:t>
      </w:r>
      <w:r w:rsidR="00914E1A" w:rsidRPr="00914E1A">
        <w:rPr>
          <w:rFonts w:ascii="Calibri" w:hAnsi="Calibri"/>
          <w:sz w:val="22"/>
          <w:lang w:val="sk-SK"/>
        </w:rPr>
        <w:t xml:space="preserve"> ako celok </w:t>
      </w:r>
      <w:r>
        <w:rPr>
          <w:rFonts w:ascii="Calibri" w:hAnsi="Calibri"/>
          <w:sz w:val="22"/>
          <w:lang w:val="sk-SK"/>
        </w:rPr>
        <w:t xml:space="preserve">v produkčnej prevádzke </w:t>
      </w:r>
      <w:r w:rsidR="00914E1A" w:rsidRPr="00914E1A">
        <w:rPr>
          <w:rFonts w:ascii="Calibri" w:hAnsi="Calibri"/>
          <w:sz w:val="22"/>
          <w:lang w:val="sk-SK"/>
        </w:rPr>
        <w:t>umožn</w:t>
      </w:r>
      <w:r w:rsidR="00914E1A">
        <w:rPr>
          <w:rFonts w:ascii="Calibri" w:hAnsi="Calibri"/>
          <w:sz w:val="22"/>
          <w:lang w:val="sk-SK"/>
        </w:rPr>
        <w:t>i</w:t>
      </w:r>
      <w:r>
        <w:rPr>
          <w:rFonts w:ascii="Calibri" w:hAnsi="Calibri"/>
          <w:sz w:val="22"/>
          <w:lang w:val="sk-SK"/>
        </w:rPr>
        <w:t>ť</w:t>
      </w:r>
      <w:r w:rsidR="00914E1A" w:rsidRPr="00914E1A">
        <w:rPr>
          <w:rFonts w:ascii="Calibri" w:hAnsi="Calibri"/>
          <w:sz w:val="22"/>
          <w:lang w:val="sk-SK"/>
        </w:rPr>
        <w:t xml:space="preserve"> priebežnú optimalizáciu </w:t>
      </w:r>
      <w:r w:rsidR="00914E1A">
        <w:rPr>
          <w:rFonts w:ascii="Calibri" w:hAnsi="Calibri"/>
          <w:sz w:val="22"/>
          <w:lang w:val="sk-SK"/>
        </w:rPr>
        <w:t xml:space="preserve">produkčného procesu </w:t>
      </w:r>
      <w:r w:rsidR="00914E1A" w:rsidRPr="00914E1A">
        <w:rPr>
          <w:rFonts w:ascii="Calibri" w:hAnsi="Calibri"/>
          <w:sz w:val="22"/>
          <w:lang w:val="sk-SK"/>
        </w:rPr>
        <w:t>s využitím digitálnych dát. To znamená</w:t>
      </w:r>
      <w:r w:rsidR="00E75677">
        <w:rPr>
          <w:rFonts w:ascii="Calibri" w:hAnsi="Calibri"/>
          <w:sz w:val="22"/>
          <w:lang w:val="sk-SK"/>
        </w:rPr>
        <w:t>, že</w:t>
      </w:r>
      <w:r w:rsidR="00914E1A" w:rsidRPr="00914E1A">
        <w:rPr>
          <w:rFonts w:ascii="Calibri" w:hAnsi="Calibri"/>
          <w:sz w:val="22"/>
          <w:lang w:val="sk-SK"/>
        </w:rPr>
        <w:t xml:space="preserve"> </w:t>
      </w:r>
      <w:r w:rsidR="00914E1A" w:rsidRPr="00B66253">
        <w:rPr>
          <w:rFonts w:ascii="Calibri" w:hAnsi="Calibri"/>
          <w:b/>
          <w:sz w:val="22"/>
          <w:u w:val="single"/>
          <w:lang w:val="sk-SK"/>
        </w:rPr>
        <w:t xml:space="preserve">po realizácii projektu musí </w:t>
      </w:r>
      <w:r w:rsidR="006323BB" w:rsidRPr="00B66253">
        <w:rPr>
          <w:rFonts w:ascii="Calibri" w:hAnsi="Calibri"/>
          <w:b/>
          <w:sz w:val="22"/>
          <w:u w:val="single"/>
          <w:lang w:val="sk-SK"/>
        </w:rPr>
        <w:t xml:space="preserve">byť </w:t>
      </w:r>
      <w:r w:rsidR="00914E1A" w:rsidRPr="00B66253">
        <w:rPr>
          <w:rFonts w:ascii="Calibri" w:hAnsi="Calibri"/>
          <w:b/>
          <w:sz w:val="22"/>
          <w:u w:val="single"/>
          <w:lang w:val="sk-SK"/>
        </w:rPr>
        <w:t xml:space="preserve">produkčná prevádzka </w:t>
      </w:r>
      <w:r w:rsidR="006323BB" w:rsidRPr="006323BB">
        <w:rPr>
          <w:rFonts w:ascii="Calibri" w:hAnsi="Calibri"/>
          <w:b/>
          <w:sz w:val="22"/>
          <w:u w:val="single"/>
          <w:lang w:val="sk-SK"/>
        </w:rPr>
        <w:t>schopná poskytovať</w:t>
      </w:r>
      <w:r w:rsidR="00914E1A" w:rsidRPr="00B66253">
        <w:rPr>
          <w:rFonts w:ascii="Calibri" w:hAnsi="Calibri"/>
          <w:b/>
          <w:sz w:val="22"/>
          <w:u w:val="single"/>
          <w:lang w:val="sk-SK"/>
        </w:rPr>
        <w:t xml:space="preserve"> digitálnu dátovú zostavu</w:t>
      </w:r>
      <w:r w:rsidR="00914E1A" w:rsidRPr="006323BB">
        <w:rPr>
          <w:rFonts w:ascii="Calibri" w:hAnsi="Calibri"/>
          <w:sz w:val="22"/>
          <w:lang w:val="sk-SK"/>
        </w:rPr>
        <w:t>, ktorú možno využiť ako základ pre</w:t>
      </w:r>
      <w:r w:rsidR="00914E1A" w:rsidRPr="00914E1A">
        <w:rPr>
          <w:rFonts w:ascii="Calibri" w:hAnsi="Calibri"/>
          <w:sz w:val="22"/>
          <w:lang w:val="sk-SK"/>
        </w:rPr>
        <w:t xml:space="preserve"> sledovanie, kontrolu, analýzu a optimalizáciu činností, ktoré zariadenia alebo technologický celok v rámci </w:t>
      </w:r>
      <w:r w:rsidR="00914E1A">
        <w:rPr>
          <w:rFonts w:ascii="Calibri" w:hAnsi="Calibri"/>
          <w:sz w:val="22"/>
          <w:lang w:val="sk-SK"/>
        </w:rPr>
        <w:t>prevádzky podniku</w:t>
      </w:r>
      <w:r w:rsidR="00914E1A" w:rsidRPr="00914E1A">
        <w:rPr>
          <w:rFonts w:ascii="Calibri" w:hAnsi="Calibri"/>
          <w:sz w:val="22"/>
          <w:lang w:val="sk-SK"/>
        </w:rPr>
        <w:t xml:space="preserve"> vykonáva. </w:t>
      </w:r>
      <w:r w:rsidR="00914E1A" w:rsidRPr="00145E3F">
        <w:rPr>
          <w:rFonts w:ascii="Calibri" w:hAnsi="Calibri"/>
          <w:sz w:val="22"/>
          <w:lang w:val="sk-SK"/>
        </w:rPr>
        <w:t xml:space="preserve">Štruktúru digitálnej dátovej zostavy </w:t>
      </w:r>
      <w:r w:rsidR="00145E3F" w:rsidRPr="00B66253">
        <w:rPr>
          <w:rFonts w:ascii="Calibri" w:hAnsi="Calibri"/>
          <w:sz w:val="22"/>
          <w:lang w:val="sk-SK"/>
        </w:rPr>
        <w:t xml:space="preserve">popíše žiadateľ v rámci nasledujúcej časti 5.A </w:t>
      </w:r>
    </w:p>
    <w:tbl>
      <w:tblPr>
        <w:tblStyle w:val="Mriekatabuky"/>
        <w:tblW w:w="4894" w:type="pct"/>
        <w:tblInd w:w="108" w:type="dxa"/>
        <w:tblLook w:val="04A0" w:firstRow="1" w:lastRow="0" w:firstColumn="1" w:lastColumn="0" w:noHBand="0" w:noVBand="1"/>
      </w:tblPr>
      <w:tblGrid>
        <w:gridCol w:w="9923"/>
      </w:tblGrid>
      <w:tr w:rsidR="00145E3F" w:rsidRPr="00D02E5B" w:rsidTr="00C26CE4">
        <w:tc>
          <w:tcPr>
            <w:tcW w:w="5000" w:type="pct"/>
            <w:shd w:val="clear" w:color="auto" w:fill="4F81BD" w:themeFill="accent1"/>
          </w:tcPr>
          <w:p w:rsidR="00145E3F" w:rsidRPr="00207BA2" w:rsidRDefault="00145E3F">
            <w:pPr>
              <w:spacing w:before="120" w:after="120"/>
              <w:rPr>
                <w:rFonts w:ascii="Calibri" w:hAnsi="Calibri"/>
                <w:b/>
                <w:sz w:val="22"/>
                <w:lang w:val="sk-SK"/>
              </w:rPr>
            </w:pPr>
            <w:r>
              <w:rPr>
                <w:rFonts w:ascii="Calibri" w:hAnsi="Calibri"/>
                <w:b/>
                <w:sz w:val="22"/>
                <w:lang w:val="sk-SK"/>
              </w:rPr>
              <w:t xml:space="preserve">5.A </w:t>
            </w:r>
            <w:r w:rsidRPr="00207BA2">
              <w:rPr>
                <w:rFonts w:ascii="Calibri" w:hAnsi="Calibri"/>
                <w:b/>
                <w:sz w:val="22"/>
                <w:lang w:val="sk-SK"/>
              </w:rPr>
              <w:t xml:space="preserve">Popis </w:t>
            </w:r>
            <w:r>
              <w:rPr>
                <w:rFonts w:ascii="Calibri" w:hAnsi="Calibri"/>
                <w:b/>
                <w:sz w:val="22"/>
                <w:lang w:val="sk-SK"/>
              </w:rPr>
              <w:t>štruktúry digitálne</w:t>
            </w:r>
            <w:r w:rsidR="00954242">
              <w:rPr>
                <w:rFonts w:ascii="Calibri" w:hAnsi="Calibri"/>
                <w:b/>
                <w:sz w:val="22"/>
                <w:lang w:val="sk-SK"/>
              </w:rPr>
              <w:t>j</w:t>
            </w:r>
            <w:r>
              <w:rPr>
                <w:rFonts w:ascii="Calibri" w:hAnsi="Calibri"/>
                <w:b/>
                <w:sz w:val="22"/>
                <w:lang w:val="sk-SK"/>
              </w:rPr>
              <w:t xml:space="preserve"> dátovej zostavy</w:t>
            </w:r>
          </w:p>
        </w:tc>
      </w:tr>
      <w:tr w:rsidR="00145E3F" w:rsidRPr="00D02E5B" w:rsidTr="00C26CE4">
        <w:tc>
          <w:tcPr>
            <w:tcW w:w="5000" w:type="pct"/>
          </w:tcPr>
          <w:p w:rsidR="00145E3F" w:rsidRPr="00593B78" w:rsidRDefault="00954242" w:rsidP="00145E3F">
            <w:pPr>
              <w:spacing w:before="120" w:after="120"/>
              <w:rPr>
                <w:rFonts w:ascii="Calibri" w:hAnsi="Calibri"/>
                <w:i/>
                <w:sz w:val="22"/>
                <w:lang w:val="sk-SK"/>
              </w:rPr>
            </w:pPr>
            <w:r w:rsidRPr="00593B78">
              <w:rPr>
                <w:rFonts w:ascii="Calibri" w:hAnsi="Calibri"/>
                <w:i/>
                <w:sz w:val="22"/>
                <w:lang w:val="sk-SK"/>
              </w:rPr>
              <w:t xml:space="preserve">Žiadateľ je v tejto časti </w:t>
            </w:r>
            <w:r w:rsidRPr="00593B78">
              <w:rPr>
                <w:rFonts w:ascii="Calibri" w:hAnsi="Calibri"/>
                <w:i/>
                <w:sz w:val="22"/>
                <w:u w:val="single"/>
                <w:lang w:val="sk-SK"/>
              </w:rPr>
              <w:t>povinný popísať štruktúru údajov digitálnej dátovej zostavy</w:t>
            </w:r>
            <w:r w:rsidR="00A834CA" w:rsidRPr="00593B78">
              <w:rPr>
                <w:rFonts w:ascii="Calibri" w:hAnsi="Calibri"/>
                <w:i/>
                <w:sz w:val="22"/>
                <w:u w:val="single"/>
                <w:lang w:val="sk-SK"/>
              </w:rPr>
              <w:t xml:space="preserve">, </w:t>
            </w:r>
            <w:r w:rsidR="00A834CA" w:rsidRPr="00593B78">
              <w:rPr>
                <w:rFonts w:ascii="Calibri" w:hAnsi="Calibri"/>
                <w:b/>
                <w:i/>
                <w:sz w:val="22"/>
                <w:u w:val="single"/>
                <w:lang w:val="sk-SK"/>
              </w:rPr>
              <w:t>alebo</w:t>
            </w:r>
            <w:r w:rsidR="00A834CA" w:rsidRPr="00593B78">
              <w:rPr>
                <w:rFonts w:ascii="Calibri" w:hAnsi="Calibri"/>
                <w:i/>
                <w:sz w:val="22"/>
                <w:u w:val="single"/>
                <w:lang w:val="sk-SK"/>
              </w:rPr>
              <w:t xml:space="preserve"> </w:t>
            </w:r>
            <w:r w:rsidR="00593B78" w:rsidRPr="00593B78">
              <w:rPr>
                <w:rFonts w:ascii="Calibri" w:hAnsi="Calibri"/>
                <w:i/>
                <w:sz w:val="22"/>
                <w:u w:val="single"/>
                <w:lang w:val="sk-SK"/>
              </w:rPr>
              <w:t xml:space="preserve">štruktúru údajov digitálnej dátovej zostavy </w:t>
            </w:r>
            <w:r w:rsidR="00A834CA" w:rsidRPr="00593B78">
              <w:rPr>
                <w:rFonts w:ascii="Calibri" w:hAnsi="Calibri"/>
                <w:i/>
                <w:sz w:val="22"/>
                <w:u w:val="single"/>
                <w:lang w:val="sk-SK"/>
              </w:rPr>
              <w:t>predložiť ako samostatný dokument</w:t>
            </w:r>
            <w:r w:rsidR="00A834CA" w:rsidRPr="00593B78">
              <w:rPr>
                <w:rFonts w:ascii="Calibri" w:hAnsi="Calibri"/>
                <w:i/>
                <w:sz w:val="22"/>
                <w:lang w:val="sk-SK"/>
              </w:rPr>
              <w:t xml:space="preserve"> v rámci tejto prílohy ŽoNFP</w:t>
            </w:r>
            <w:r w:rsidRPr="00593B78">
              <w:rPr>
                <w:rFonts w:ascii="Calibri" w:hAnsi="Calibri"/>
                <w:i/>
                <w:sz w:val="22"/>
                <w:lang w:val="sk-SK"/>
              </w:rPr>
              <w:t>.</w:t>
            </w:r>
          </w:p>
          <w:p w:rsidR="00145E3F" w:rsidRPr="00D02E5B" w:rsidRDefault="00145E3F" w:rsidP="00C26CE4">
            <w:pPr>
              <w:spacing w:before="120" w:after="120"/>
              <w:rPr>
                <w:rFonts w:ascii="Calibri" w:hAnsi="Calibri"/>
                <w:sz w:val="22"/>
                <w:lang w:val="sk-SK"/>
              </w:rPr>
            </w:pPr>
          </w:p>
        </w:tc>
      </w:tr>
    </w:tbl>
    <w:p w:rsidR="00145E3F" w:rsidRDefault="00145E3F" w:rsidP="0063080C">
      <w:pPr>
        <w:spacing w:before="120" w:after="120" w:line="240" w:lineRule="auto"/>
        <w:rPr>
          <w:rFonts w:ascii="Calibri" w:hAnsi="Calibri"/>
          <w:sz w:val="22"/>
          <w:highlight w:val="yellow"/>
          <w:lang w:val="sk-SK"/>
        </w:rPr>
      </w:pPr>
    </w:p>
    <w:p w:rsidR="00C66733" w:rsidRDefault="00C66733" w:rsidP="0063080C">
      <w:pPr>
        <w:tabs>
          <w:tab w:val="left" w:pos="2430"/>
        </w:tabs>
        <w:spacing w:before="120" w:after="120" w:line="240" w:lineRule="auto"/>
        <w:rPr>
          <w:rFonts w:ascii="Calibri" w:hAnsi="Calibri"/>
          <w:sz w:val="22"/>
          <w:lang w:val="sk-SK"/>
        </w:rPr>
      </w:pPr>
    </w:p>
    <w:tbl>
      <w:tblPr>
        <w:tblStyle w:val="Mriekatabuky"/>
        <w:tblW w:w="0" w:type="auto"/>
        <w:tblInd w:w="108" w:type="dxa"/>
        <w:tblLook w:val="04A0" w:firstRow="1" w:lastRow="0" w:firstColumn="1" w:lastColumn="0" w:noHBand="0" w:noVBand="1"/>
      </w:tblPr>
      <w:tblGrid>
        <w:gridCol w:w="9923"/>
      </w:tblGrid>
      <w:tr w:rsidR="00191E03" w:rsidRPr="00930E5B" w:rsidTr="00170EFE">
        <w:tc>
          <w:tcPr>
            <w:tcW w:w="9923" w:type="dxa"/>
            <w:shd w:val="clear" w:color="auto" w:fill="C6D9F1" w:themeFill="text2" w:themeFillTint="33"/>
            <w:vAlign w:val="center"/>
          </w:tcPr>
          <w:p w:rsidR="00191E03" w:rsidRPr="00930E5B" w:rsidRDefault="00145E3F">
            <w:pPr>
              <w:spacing w:before="120" w:after="120"/>
              <w:jc w:val="center"/>
              <w:rPr>
                <w:rFonts w:ascii="Calibri" w:hAnsi="Calibri"/>
                <w:b/>
                <w:szCs w:val="24"/>
                <w:lang w:val="sk-SK"/>
              </w:rPr>
            </w:pPr>
            <w:r>
              <w:rPr>
                <w:rFonts w:ascii="Calibri" w:hAnsi="Calibri"/>
                <w:b/>
                <w:sz w:val="24"/>
                <w:szCs w:val="24"/>
                <w:lang w:val="sk-SK"/>
              </w:rPr>
              <w:t>6</w:t>
            </w:r>
            <w:r w:rsidR="00191E03" w:rsidRPr="00930E5B">
              <w:rPr>
                <w:rFonts w:ascii="Calibri" w:hAnsi="Calibri"/>
                <w:b/>
                <w:sz w:val="24"/>
                <w:szCs w:val="24"/>
                <w:lang w:val="sk-SK"/>
              </w:rPr>
              <w:t>. Popis vstupov do finančnej analýzy</w:t>
            </w:r>
            <w:r w:rsidR="00A538BA" w:rsidRPr="00930E5B">
              <w:rPr>
                <w:rFonts w:ascii="Calibri" w:hAnsi="Calibri"/>
                <w:b/>
                <w:sz w:val="24"/>
                <w:szCs w:val="24"/>
                <w:lang w:val="sk-SK"/>
              </w:rPr>
              <w:t xml:space="preserve"> (príloha č. 1 ŽoNFP)</w:t>
            </w:r>
          </w:p>
        </w:tc>
      </w:tr>
    </w:tbl>
    <w:p w:rsidR="00CD36F6" w:rsidRPr="00930E5B" w:rsidRDefault="00CD36F6" w:rsidP="0063080C">
      <w:pPr>
        <w:spacing w:before="120" w:after="120" w:line="240" w:lineRule="auto"/>
        <w:rPr>
          <w:rFonts w:ascii="Calibri" w:hAnsi="Calibri"/>
          <w:sz w:val="22"/>
          <w:lang w:val="sk-SK"/>
        </w:rPr>
      </w:pPr>
      <w:r w:rsidRPr="00930E5B">
        <w:rPr>
          <w:rFonts w:ascii="Calibri" w:hAnsi="Calibri"/>
          <w:sz w:val="22"/>
          <w:lang w:val="sk-SK"/>
        </w:rPr>
        <w:t>Žiadateľ v tejto časti:</w:t>
      </w:r>
    </w:p>
    <w:p w:rsidR="00CD36F6" w:rsidRPr="00930E5B" w:rsidRDefault="00CD36F6" w:rsidP="0063080C">
      <w:pPr>
        <w:pStyle w:val="Odsekzoznamu"/>
        <w:numPr>
          <w:ilvl w:val="0"/>
          <w:numId w:val="7"/>
        </w:numPr>
        <w:spacing w:before="120" w:after="120" w:line="240" w:lineRule="auto"/>
        <w:ind w:left="284" w:hanging="284"/>
        <w:contextualSpacing w:val="0"/>
        <w:rPr>
          <w:rFonts w:ascii="Calibri" w:hAnsi="Calibri"/>
          <w:bCs/>
          <w:sz w:val="22"/>
          <w:lang w:val="sk-SK"/>
        </w:rPr>
      </w:pPr>
      <w:r w:rsidRPr="00930E5B">
        <w:rPr>
          <w:rFonts w:ascii="Calibri" w:hAnsi="Calibri"/>
          <w:bCs/>
          <w:sz w:val="22"/>
          <w:lang w:val="sk-SK"/>
        </w:rPr>
        <w:t>uve</w:t>
      </w:r>
      <w:r w:rsidR="00B13280" w:rsidRPr="00930E5B">
        <w:rPr>
          <w:rFonts w:ascii="Calibri" w:hAnsi="Calibri"/>
          <w:bCs/>
          <w:sz w:val="22"/>
          <w:lang w:val="sk-SK"/>
        </w:rPr>
        <w:t xml:space="preserve">die, </w:t>
      </w:r>
      <w:r w:rsidRPr="00930E5B">
        <w:rPr>
          <w:rFonts w:ascii="Calibri" w:hAnsi="Calibri"/>
          <w:bCs/>
          <w:sz w:val="22"/>
          <w:lang w:val="sk-SK"/>
        </w:rPr>
        <w:t>aké všetky vstupy použil pre výpočet finančnej anal</w:t>
      </w:r>
      <w:r w:rsidR="00B13280" w:rsidRPr="00930E5B">
        <w:rPr>
          <w:rFonts w:ascii="Calibri" w:hAnsi="Calibri"/>
          <w:bCs/>
          <w:sz w:val="22"/>
          <w:lang w:val="sk-SK"/>
        </w:rPr>
        <w:t>ý</w:t>
      </w:r>
      <w:r w:rsidRPr="00930E5B">
        <w:rPr>
          <w:rFonts w:ascii="Calibri" w:hAnsi="Calibri"/>
          <w:bCs/>
          <w:sz w:val="22"/>
          <w:lang w:val="sk-SK"/>
        </w:rPr>
        <w:t xml:space="preserve">zy, t.j. </w:t>
      </w:r>
      <w:r w:rsidRPr="00930E5B">
        <w:rPr>
          <w:rFonts w:ascii="Calibri" w:hAnsi="Calibri"/>
          <w:b/>
          <w:bCs/>
          <w:sz w:val="22"/>
          <w:lang w:val="sk-SK"/>
        </w:rPr>
        <w:t>všetky položky</w:t>
      </w:r>
      <w:r w:rsidRPr="00930E5B">
        <w:rPr>
          <w:rFonts w:ascii="Calibri" w:hAnsi="Calibri"/>
          <w:bCs/>
          <w:sz w:val="22"/>
          <w:lang w:val="sk-SK"/>
        </w:rPr>
        <w:t xml:space="preserve"> týkajúce sa investičných nákladov, prevádzkových výdavkov, výnosov a odpisov súvisiacich s projektom,</w:t>
      </w:r>
    </w:p>
    <w:p w:rsidR="00CD36F6" w:rsidRPr="00930E5B" w:rsidRDefault="00CD36F6" w:rsidP="0063080C">
      <w:pPr>
        <w:pStyle w:val="Odsekzoznamu"/>
        <w:numPr>
          <w:ilvl w:val="0"/>
          <w:numId w:val="7"/>
        </w:numPr>
        <w:spacing w:before="120" w:after="120" w:line="240" w:lineRule="auto"/>
        <w:ind w:left="284" w:hanging="284"/>
        <w:contextualSpacing w:val="0"/>
        <w:rPr>
          <w:rFonts w:ascii="Calibri" w:hAnsi="Calibri"/>
          <w:bCs/>
          <w:sz w:val="22"/>
          <w:lang w:val="sk-SK"/>
        </w:rPr>
      </w:pPr>
      <w:r w:rsidRPr="00930E5B">
        <w:rPr>
          <w:rFonts w:ascii="Calibri" w:hAnsi="Calibri"/>
          <w:bCs/>
          <w:sz w:val="22"/>
          <w:lang w:val="sk-SK"/>
        </w:rPr>
        <w:t>zdôvodn</w:t>
      </w:r>
      <w:r w:rsidR="00B13280" w:rsidRPr="00930E5B">
        <w:rPr>
          <w:rFonts w:ascii="Calibri" w:hAnsi="Calibri"/>
          <w:bCs/>
          <w:sz w:val="22"/>
          <w:lang w:val="sk-SK"/>
        </w:rPr>
        <w:t>í</w:t>
      </w:r>
      <w:r w:rsidRPr="00930E5B">
        <w:rPr>
          <w:rFonts w:ascii="Calibri" w:hAnsi="Calibri"/>
          <w:bCs/>
          <w:sz w:val="22"/>
          <w:lang w:val="sk-SK"/>
        </w:rPr>
        <w:t>/vysvetl</w:t>
      </w:r>
      <w:r w:rsidR="00B13280" w:rsidRPr="00930E5B">
        <w:rPr>
          <w:rFonts w:ascii="Calibri" w:hAnsi="Calibri"/>
          <w:bCs/>
          <w:sz w:val="22"/>
          <w:lang w:val="sk-SK"/>
        </w:rPr>
        <w:t>í</w:t>
      </w:r>
      <w:r w:rsidRPr="00930E5B">
        <w:rPr>
          <w:rFonts w:ascii="Calibri" w:hAnsi="Calibri"/>
          <w:bCs/>
          <w:sz w:val="22"/>
          <w:lang w:val="sk-SK"/>
        </w:rPr>
        <w:t xml:space="preserve"> použitie </w:t>
      </w:r>
      <w:r w:rsidRPr="00930E5B">
        <w:rPr>
          <w:rFonts w:ascii="Calibri" w:hAnsi="Calibri"/>
          <w:b/>
          <w:bCs/>
          <w:sz w:val="22"/>
          <w:lang w:val="sk-SK"/>
        </w:rPr>
        <w:t>každého</w:t>
      </w:r>
      <w:r w:rsidRPr="00930E5B">
        <w:rPr>
          <w:rFonts w:ascii="Calibri" w:hAnsi="Calibri"/>
          <w:bCs/>
          <w:sz w:val="22"/>
          <w:lang w:val="sk-SK"/>
        </w:rPr>
        <w:t xml:space="preserve"> </w:t>
      </w:r>
      <w:r w:rsidRPr="00930E5B">
        <w:rPr>
          <w:rFonts w:ascii="Calibri" w:hAnsi="Calibri"/>
          <w:b/>
          <w:bCs/>
          <w:sz w:val="22"/>
          <w:lang w:val="sk-SK"/>
        </w:rPr>
        <w:t>vstupu</w:t>
      </w:r>
      <w:r w:rsidRPr="00930E5B">
        <w:rPr>
          <w:rFonts w:ascii="Calibri" w:hAnsi="Calibri"/>
          <w:bCs/>
          <w:sz w:val="22"/>
          <w:lang w:val="sk-SK"/>
        </w:rPr>
        <w:t>, ktorý bol použitý pre výpočet finančnej anal</w:t>
      </w:r>
      <w:r w:rsidR="00B13280" w:rsidRPr="00930E5B">
        <w:rPr>
          <w:rFonts w:ascii="Calibri" w:hAnsi="Calibri"/>
          <w:bCs/>
          <w:sz w:val="22"/>
          <w:lang w:val="sk-SK"/>
        </w:rPr>
        <w:t>ý</w:t>
      </w:r>
      <w:r w:rsidRPr="00930E5B">
        <w:rPr>
          <w:rFonts w:ascii="Calibri" w:hAnsi="Calibri"/>
          <w:bCs/>
          <w:sz w:val="22"/>
          <w:lang w:val="sk-SK"/>
        </w:rPr>
        <w:t>zy,</w:t>
      </w:r>
    </w:p>
    <w:p w:rsidR="00CD36F6" w:rsidRDefault="00CD36F6" w:rsidP="0063080C">
      <w:pPr>
        <w:pStyle w:val="Odsekzoznamu"/>
        <w:numPr>
          <w:ilvl w:val="0"/>
          <w:numId w:val="7"/>
        </w:numPr>
        <w:spacing w:before="120" w:after="120" w:line="240" w:lineRule="auto"/>
        <w:ind w:left="284" w:hanging="284"/>
        <w:contextualSpacing w:val="0"/>
        <w:rPr>
          <w:rFonts w:ascii="Calibri" w:hAnsi="Calibri"/>
          <w:bCs/>
          <w:sz w:val="22"/>
          <w:lang w:val="sk-SK"/>
        </w:rPr>
      </w:pPr>
      <w:r w:rsidRPr="00930E5B">
        <w:rPr>
          <w:rFonts w:ascii="Calibri" w:hAnsi="Calibri"/>
          <w:bCs/>
          <w:sz w:val="22"/>
          <w:lang w:val="sk-SK"/>
        </w:rPr>
        <w:t>popí</w:t>
      </w:r>
      <w:r w:rsidR="00B13280" w:rsidRPr="00930E5B">
        <w:rPr>
          <w:rFonts w:ascii="Calibri" w:hAnsi="Calibri"/>
          <w:bCs/>
          <w:sz w:val="22"/>
          <w:lang w:val="sk-SK"/>
        </w:rPr>
        <w:t xml:space="preserve">še, </w:t>
      </w:r>
      <w:r w:rsidRPr="00930E5B">
        <w:rPr>
          <w:rFonts w:ascii="Calibri" w:hAnsi="Calibri"/>
          <w:bCs/>
          <w:sz w:val="22"/>
          <w:lang w:val="sk-SK"/>
        </w:rPr>
        <w:t>akou metódou/akým spôsobom určil výslednú hodnotu</w:t>
      </w:r>
      <w:r w:rsidRPr="00930E5B">
        <w:rPr>
          <w:rStyle w:val="Odkaznapoznmkupodiarou"/>
          <w:rFonts w:ascii="Calibri" w:hAnsi="Calibri"/>
          <w:bCs/>
          <w:sz w:val="22"/>
          <w:lang w:val="sk-SK"/>
        </w:rPr>
        <w:footnoteReference w:id="17"/>
      </w:r>
      <w:r w:rsidRPr="00930E5B">
        <w:rPr>
          <w:rFonts w:ascii="Calibri" w:hAnsi="Calibri"/>
          <w:bCs/>
          <w:sz w:val="22"/>
          <w:lang w:val="sk-SK"/>
        </w:rPr>
        <w:t xml:space="preserve"> </w:t>
      </w:r>
      <w:r w:rsidRPr="00930E5B">
        <w:rPr>
          <w:rFonts w:ascii="Calibri" w:hAnsi="Calibri"/>
          <w:b/>
          <w:bCs/>
          <w:sz w:val="22"/>
          <w:lang w:val="sk-SK"/>
        </w:rPr>
        <w:t>každého</w:t>
      </w:r>
      <w:r w:rsidRPr="00930E5B">
        <w:rPr>
          <w:rFonts w:ascii="Calibri" w:hAnsi="Calibri"/>
          <w:bCs/>
          <w:sz w:val="22"/>
          <w:lang w:val="sk-SK"/>
        </w:rPr>
        <w:t xml:space="preserve"> </w:t>
      </w:r>
      <w:r w:rsidRPr="00930E5B">
        <w:rPr>
          <w:rFonts w:ascii="Calibri" w:hAnsi="Calibri"/>
          <w:b/>
          <w:bCs/>
          <w:sz w:val="22"/>
          <w:lang w:val="sk-SK"/>
        </w:rPr>
        <w:t>vstupu</w:t>
      </w:r>
      <w:r w:rsidRPr="00930E5B">
        <w:rPr>
          <w:rFonts w:ascii="Calibri" w:hAnsi="Calibri"/>
          <w:bCs/>
          <w:sz w:val="22"/>
          <w:lang w:val="sk-SK"/>
        </w:rPr>
        <w:t>, ktorý bol použitý pre výpočet finančnej anal</w:t>
      </w:r>
      <w:r w:rsidR="00B13280" w:rsidRPr="00930E5B">
        <w:rPr>
          <w:rFonts w:ascii="Calibri" w:hAnsi="Calibri"/>
          <w:bCs/>
          <w:sz w:val="22"/>
          <w:lang w:val="sk-SK"/>
        </w:rPr>
        <w:t>ý</w:t>
      </w:r>
      <w:r w:rsidRPr="00930E5B">
        <w:rPr>
          <w:rFonts w:ascii="Calibri" w:hAnsi="Calibri"/>
          <w:bCs/>
          <w:sz w:val="22"/>
          <w:lang w:val="sk-SK"/>
        </w:rPr>
        <w:t>zy.</w:t>
      </w:r>
    </w:p>
    <w:p w:rsidR="00017156" w:rsidRPr="00017156" w:rsidRDefault="00017156" w:rsidP="0063080C">
      <w:pPr>
        <w:spacing w:before="120" w:after="120" w:line="240" w:lineRule="auto"/>
        <w:rPr>
          <w:rFonts w:ascii="Calibri" w:hAnsi="Calibri"/>
          <w:bCs/>
          <w:sz w:val="22"/>
          <w:lang w:val="sk-SK"/>
        </w:rPr>
      </w:pPr>
      <w:r w:rsidRPr="00017156">
        <w:rPr>
          <w:rFonts w:ascii="Calibri" w:hAnsi="Calibri"/>
          <w:bCs/>
          <w:sz w:val="22"/>
          <w:lang w:val="sk-SK"/>
        </w:rPr>
        <w:t>Žiadateľ uvedie vstupy</w:t>
      </w:r>
      <w:r>
        <w:rPr>
          <w:rFonts w:ascii="Calibri" w:hAnsi="Calibri"/>
          <w:bCs/>
          <w:sz w:val="22"/>
          <w:lang w:val="sk-SK"/>
        </w:rPr>
        <w:t xml:space="preserve"> do finančnej analýzy</w:t>
      </w:r>
      <w:r w:rsidRPr="00017156">
        <w:rPr>
          <w:rFonts w:ascii="Calibri" w:hAnsi="Calibri"/>
          <w:bCs/>
          <w:sz w:val="22"/>
          <w:lang w:val="sk-SK"/>
        </w:rPr>
        <w:t xml:space="preserve"> v nasledovnom, minimálnom rozsahu:</w:t>
      </w:r>
    </w:p>
    <w:tbl>
      <w:tblPr>
        <w:tblStyle w:val="Mriekatabuky"/>
        <w:tblW w:w="0" w:type="auto"/>
        <w:tblInd w:w="108" w:type="dxa"/>
        <w:tblLook w:val="04A0" w:firstRow="1" w:lastRow="0" w:firstColumn="1" w:lastColumn="0" w:noHBand="0" w:noVBand="1"/>
      </w:tblPr>
      <w:tblGrid>
        <w:gridCol w:w="9954"/>
      </w:tblGrid>
      <w:tr w:rsidR="00B1316D" w:rsidTr="00B03A4E">
        <w:tc>
          <w:tcPr>
            <w:tcW w:w="9954" w:type="dxa"/>
            <w:shd w:val="clear" w:color="auto" w:fill="4F81BD" w:themeFill="accent1"/>
          </w:tcPr>
          <w:p w:rsidR="00B1316D" w:rsidRDefault="00B1316D" w:rsidP="0063080C">
            <w:pPr>
              <w:spacing w:before="120" w:after="120"/>
              <w:rPr>
                <w:rFonts w:ascii="Calibri" w:hAnsi="Calibri"/>
                <w:b/>
                <w:bCs/>
                <w:sz w:val="24"/>
                <w:szCs w:val="24"/>
                <w:u w:val="single"/>
                <w:lang w:val="sk-SK"/>
              </w:rPr>
            </w:pPr>
            <w:r w:rsidRPr="0041131C">
              <w:rPr>
                <w:rFonts w:ascii="Calibri" w:hAnsi="Calibri"/>
                <w:b/>
                <w:bCs/>
                <w:sz w:val="24"/>
                <w:szCs w:val="24"/>
                <w:u w:val="single"/>
                <w:lang w:val="sk-SK"/>
              </w:rPr>
              <w:t>I. Investičné náklady žiadateľ uvádza v tis. EUR – tabuľka č. I v rámci finančnej analýzy</w:t>
            </w:r>
          </w:p>
        </w:tc>
      </w:tr>
      <w:tr w:rsidR="00B1316D" w:rsidTr="00170EFE">
        <w:tc>
          <w:tcPr>
            <w:tcW w:w="9954" w:type="dxa"/>
          </w:tcPr>
          <w:p w:rsidR="00B1316D" w:rsidRDefault="00B1316D" w:rsidP="00B1316D">
            <w:pPr>
              <w:tabs>
                <w:tab w:val="left" w:pos="284"/>
              </w:tabs>
              <w:spacing w:before="120" w:after="120"/>
              <w:rPr>
                <w:rFonts w:ascii="Calibri" w:hAnsi="Calibri"/>
                <w:bCs/>
                <w:sz w:val="22"/>
                <w:lang w:val="sk-SK"/>
              </w:rPr>
            </w:pPr>
            <w:r w:rsidRPr="00B03A4E">
              <w:rPr>
                <w:rFonts w:ascii="Calibri" w:hAnsi="Calibri"/>
                <w:b/>
                <w:bCs/>
                <w:sz w:val="22"/>
                <w:u w:val="single"/>
                <w:lang w:val="sk-SK"/>
              </w:rPr>
              <w:t>1.</w:t>
            </w:r>
            <w:r w:rsidRPr="00B03A4E">
              <w:rPr>
                <w:rFonts w:ascii="Calibri" w:hAnsi="Calibri"/>
                <w:b/>
                <w:bCs/>
                <w:sz w:val="22"/>
                <w:u w:val="single"/>
                <w:lang w:val="sk-SK"/>
              </w:rPr>
              <w:tab/>
              <w:t>Pozemky</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náklady na nákup pozemkov v roku, kedy bol</w:t>
            </w:r>
            <w:r>
              <w:rPr>
                <w:rFonts w:ascii="Calibri" w:hAnsi="Calibri"/>
                <w:bCs/>
                <w:sz w:val="22"/>
                <w:lang w:val="sk-SK"/>
              </w:rPr>
              <w:t xml:space="preserve">i vynaložené (ak relevantné). V </w:t>
            </w:r>
            <w:r w:rsidRPr="00017156">
              <w:rPr>
                <w:rFonts w:ascii="Calibri" w:hAnsi="Calibri"/>
                <w:bCs/>
                <w:sz w:val="22"/>
                <w:lang w:val="sk-SK"/>
              </w:rPr>
              <w:t>prípade, ak daná položka nie je relevantná ako vstup do finančnej analýzy, žiadateľ uvedie dôvod.</w:t>
            </w:r>
          </w:p>
          <w:p w:rsidR="00B1316D" w:rsidRPr="002B1A1E" w:rsidRDefault="00B1316D" w:rsidP="00B66253">
            <w:pPr>
              <w:pStyle w:val="Odsekzoznamu"/>
              <w:numPr>
                <w:ilvl w:val="1"/>
                <w:numId w:val="16"/>
              </w:numPr>
              <w:spacing w:before="120" w:after="120"/>
              <w:ind w:left="567" w:hanging="283"/>
              <w:contextualSpacing w:val="0"/>
              <w:rPr>
                <w:rFonts w:ascii="Calibri" w:hAnsi="Calibri"/>
                <w:bCs/>
                <w:sz w:val="22"/>
                <w:lang w:val="sk-SK"/>
              </w:rPr>
            </w:pPr>
            <w:r w:rsidRPr="002B1A1E">
              <w:rPr>
                <w:rFonts w:ascii="Calibri" w:hAnsi="Calibri"/>
                <w:bCs/>
                <w:sz w:val="22"/>
                <w:lang w:val="sk-SK"/>
              </w:rPr>
              <w:t>Zdôvodnenie/vysvetlenie zahrnutia do investičnej analýzy:</w:t>
            </w:r>
          </w:p>
          <w:p w:rsidR="00B1316D" w:rsidRPr="002B1A1E" w:rsidRDefault="00B1316D" w:rsidP="00B66253">
            <w:pPr>
              <w:pStyle w:val="Odsekzoznamu"/>
              <w:numPr>
                <w:ilvl w:val="1"/>
                <w:numId w:val="16"/>
              </w:numPr>
              <w:spacing w:before="120" w:after="120"/>
              <w:ind w:left="567" w:hanging="283"/>
              <w:contextualSpacing w:val="0"/>
              <w:rPr>
                <w:rFonts w:ascii="Calibri" w:hAnsi="Calibri"/>
                <w:bCs/>
                <w:sz w:val="22"/>
                <w:lang w:val="sk-SK"/>
              </w:rPr>
            </w:pPr>
            <w:r w:rsidRPr="002B1A1E">
              <w:rPr>
                <w:rFonts w:ascii="Calibri" w:hAnsi="Calibri"/>
                <w:bCs/>
                <w:sz w:val="22"/>
                <w:lang w:val="sk-SK"/>
              </w:rPr>
              <w:t>Popis metódy/spôsobu určenia hodnoty vstupu do finančnej analýzy, vrátane uvedenia zdroja  (napr. kúpna zmluva) pre určenie hodnoty</w:t>
            </w:r>
            <w:r>
              <w:rPr>
                <w:rFonts w:ascii="Calibri" w:hAnsi="Calibri"/>
                <w:bCs/>
                <w:sz w:val="22"/>
                <w:lang w:val="sk-SK"/>
              </w:rPr>
              <w:t>:</w:t>
            </w:r>
          </w:p>
          <w:p w:rsidR="00B1316D" w:rsidRPr="00170EFE" w:rsidRDefault="00B1316D" w:rsidP="00B66253">
            <w:pPr>
              <w:pStyle w:val="Odsekzoznamu"/>
              <w:numPr>
                <w:ilvl w:val="1"/>
                <w:numId w:val="16"/>
              </w:numPr>
              <w:spacing w:before="120" w:after="120"/>
              <w:ind w:left="567" w:hanging="283"/>
              <w:contextualSpacing w:val="0"/>
              <w:rPr>
                <w:rFonts w:ascii="Calibri" w:hAnsi="Calibri"/>
                <w:b/>
                <w:bCs/>
                <w:sz w:val="24"/>
                <w:szCs w:val="24"/>
                <w:u w:val="single"/>
                <w:lang w:val="sk-SK"/>
              </w:rPr>
            </w:pPr>
            <w:r w:rsidRPr="002B1A1E">
              <w:rPr>
                <w:rFonts w:ascii="Calibri" w:hAnsi="Calibri"/>
                <w:bCs/>
                <w:sz w:val="22"/>
                <w:lang w:val="sk-SK"/>
              </w:rPr>
              <w:t>Hodnota v tis. EUR vo finančnej analýze:</w:t>
            </w:r>
          </w:p>
        </w:tc>
      </w:tr>
      <w:tr w:rsidR="00B1316D" w:rsidTr="00170EFE">
        <w:tc>
          <w:tcPr>
            <w:tcW w:w="9954" w:type="dxa"/>
          </w:tcPr>
          <w:p w:rsidR="00B1316D" w:rsidRPr="00017156" w:rsidRDefault="00B1316D" w:rsidP="00B1316D">
            <w:pPr>
              <w:tabs>
                <w:tab w:val="left" w:pos="284"/>
              </w:tabs>
              <w:spacing w:before="120" w:after="120"/>
              <w:rPr>
                <w:rFonts w:ascii="Calibri" w:hAnsi="Calibri"/>
                <w:bCs/>
                <w:sz w:val="22"/>
                <w:lang w:val="sk-SK"/>
              </w:rPr>
            </w:pPr>
            <w:r w:rsidRPr="00B03A4E">
              <w:rPr>
                <w:rFonts w:ascii="Calibri" w:hAnsi="Calibri"/>
                <w:b/>
                <w:bCs/>
                <w:sz w:val="22"/>
                <w:u w:val="single"/>
                <w:lang w:val="sk-SK"/>
              </w:rPr>
              <w:t>2.</w:t>
            </w:r>
            <w:r w:rsidRPr="00B03A4E">
              <w:rPr>
                <w:rFonts w:ascii="Calibri" w:hAnsi="Calibri"/>
                <w:b/>
                <w:bCs/>
                <w:sz w:val="22"/>
                <w:u w:val="single"/>
                <w:lang w:val="sk-SK"/>
              </w:rPr>
              <w:tab/>
              <w:t>Budovy a stavby</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náklady na nákup, výstavbu, rekonštrukciu budov v roku, kedy boli vynaložené (ak relevantné). V prípade, ak daná položka nie je relevantná ako vstup do finančnej analýzy, žiadateľ uvedie dôvod.</w:t>
            </w:r>
            <w:r w:rsidRPr="00017156">
              <w:rPr>
                <w:rFonts w:ascii="Calibri" w:hAnsi="Calibri"/>
                <w:bCs/>
                <w:sz w:val="22"/>
                <w:lang w:val="sk-SK"/>
              </w:rPr>
              <w:tab/>
            </w:r>
          </w:p>
          <w:p w:rsidR="00B1316D" w:rsidRPr="00BB2147" w:rsidRDefault="00B1316D" w:rsidP="00B66253">
            <w:pPr>
              <w:pStyle w:val="Odsekzoznamu"/>
              <w:numPr>
                <w:ilvl w:val="1"/>
                <w:numId w:val="14"/>
              </w:numPr>
              <w:spacing w:before="120" w:after="120"/>
              <w:ind w:left="567" w:hanging="283"/>
              <w:contextualSpacing w:val="0"/>
              <w:rPr>
                <w:rFonts w:ascii="Calibri" w:hAnsi="Calibri"/>
                <w:bCs/>
                <w:sz w:val="22"/>
                <w:lang w:val="sk-SK"/>
              </w:rPr>
            </w:pPr>
            <w:r w:rsidRPr="00BB2147">
              <w:rPr>
                <w:rFonts w:ascii="Calibri" w:hAnsi="Calibri"/>
                <w:bCs/>
                <w:sz w:val="22"/>
                <w:lang w:val="sk-SK"/>
              </w:rPr>
              <w:t>Zdôvodnenie/vysvetlenie zahrnutia do investičnej analýzy:</w:t>
            </w:r>
          </w:p>
          <w:p w:rsidR="00B1316D" w:rsidRPr="00BB2147" w:rsidRDefault="00B1316D" w:rsidP="00B66253">
            <w:pPr>
              <w:pStyle w:val="Odsekzoznamu"/>
              <w:numPr>
                <w:ilvl w:val="1"/>
                <w:numId w:val="14"/>
              </w:numPr>
              <w:spacing w:before="120" w:after="120"/>
              <w:ind w:left="567" w:hanging="283"/>
              <w:contextualSpacing w:val="0"/>
              <w:rPr>
                <w:rFonts w:ascii="Calibri" w:hAnsi="Calibri"/>
                <w:bCs/>
                <w:sz w:val="22"/>
                <w:lang w:val="sk-SK"/>
              </w:rPr>
            </w:pPr>
            <w:r w:rsidRPr="00BB2147">
              <w:rPr>
                <w:rFonts w:ascii="Calibri" w:hAnsi="Calibri"/>
                <w:bCs/>
                <w:sz w:val="22"/>
                <w:lang w:val="sk-SK"/>
              </w:rPr>
              <w:t>Popis metódy/spôsobu určenia hodnoty vstupu do finančnej analýzy, vrátane uvedenia zdroja  (napr. kúpna zmluva) pre určenie hodnoty</w:t>
            </w:r>
            <w:r>
              <w:rPr>
                <w:rFonts w:ascii="Calibri" w:hAnsi="Calibri"/>
                <w:bCs/>
                <w:sz w:val="22"/>
                <w:lang w:val="sk-SK"/>
              </w:rPr>
              <w:t>:</w:t>
            </w:r>
          </w:p>
          <w:p w:rsidR="00B1316D" w:rsidRPr="00170EFE" w:rsidRDefault="00B1316D" w:rsidP="00B66253">
            <w:pPr>
              <w:pStyle w:val="Odsekzoznamu"/>
              <w:numPr>
                <w:ilvl w:val="1"/>
                <w:numId w:val="14"/>
              </w:numPr>
              <w:spacing w:before="120" w:after="120"/>
              <w:ind w:left="567" w:hanging="283"/>
              <w:contextualSpacing w:val="0"/>
              <w:rPr>
                <w:rFonts w:ascii="Calibri" w:hAnsi="Calibri"/>
                <w:b/>
                <w:bCs/>
                <w:sz w:val="24"/>
                <w:szCs w:val="24"/>
                <w:u w:val="single"/>
                <w:lang w:val="sk-SK"/>
              </w:rPr>
            </w:pPr>
            <w:r w:rsidRPr="00BB2147">
              <w:rPr>
                <w:rFonts w:ascii="Calibri" w:hAnsi="Calibri"/>
                <w:bCs/>
                <w:sz w:val="22"/>
                <w:lang w:val="sk-SK"/>
              </w:rPr>
              <w:t>Hodnota v tis. EUR vo finančnej analýze:</w:t>
            </w:r>
          </w:p>
        </w:tc>
      </w:tr>
      <w:tr w:rsidR="00B1316D" w:rsidTr="00170EFE">
        <w:tc>
          <w:tcPr>
            <w:tcW w:w="9954" w:type="dxa"/>
          </w:tcPr>
          <w:p w:rsidR="00B1316D" w:rsidRPr="00017156" w:rsidRDefault="00B1316D" w:rsidP="00B1316D">
            <w:pPr>
              <w:tabs>
                <w:tab w:val="left" w:pos="284"/>
              </w:tabs>
              <w:spacing w:before="120" w:after="120"/>
              <w:rPr>
                <w:rFonts w:ascii="Calibri" w:hAnsi="Calibri"/>
                <w:bCs/>
                <w:sz w:val="22"/>
                <w:lang w:val="sk-SK"/>
              </w:rPr>
            </w:pPr>
            <w:r w:rsidRPr="00B03A4E">
              <w:rPr>
                <w:rFonts w:ascii="Calibri" w:hAnsi="Calibri"/>
                <w:b/>
                <w:bCs/>
                <w:sz w:val="22"/>
                <w:u w:val="single"/>
                <w:lang w:val="sk-SK"/>
              </w:rPr>
              <w:t>3.</w:t>
            </w:r>
            <w:r w:rsidRPr="00B03A4E">
              <w:rPr>
                <w:rFonts w:ascii="Calibri" w:hAnsi="Calibri"/>
                <w:b/>
                <w:bCs/>
                <w:sz w:val="22"/>
                <w:u w:val="single"/>
                <w:lang w:val="sk-SK"/>
              </w:rPr>
              <w:tab/>
              <w:t>Nová technológia</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náklady na nákup technológie (nie opravy, údržba a zhodnotenie) v roku, kedy boli vynaložené</w:t>
            </w:r>
            <w:r w:rsidR="008A2044">
              <w:rPr>
                <w:rFonts w:ascii="Calibri" w:hAnsi="Calibri"/>
                <w:bCs/>
                <w:sz w:val="22"/>
                <w:lang w:val="sk-SK"/>
              </w:rPr>
              <w:t>.</w:t>
            </w:r>
          </w:p>
          <w:p w:rsidR="00B1316D" w:rsidRPr="00BB2147" w:rsidRDefault="00B1316D" w:rsidP="00B66253">
            <w:pPr>
              <w:pStyle w:val="Odsekzoznamu"/>
              <w:numPr>
                <w:ilvl w:val="1"/>
                <w:numId w:val="15"/>
              </w:numPr>
              <w:spacing w:before="120" w:after="120"/>
              <w:ind w:left="567" w:hanging="283"/>
              <w:contextualSpacing w:val="0"/>
              <w:rPr>
                <w:rFonts w:ascii="Calibri" w:hAnsi="Calibri"/>
                <w:bCs/>
                <w:sz w:val="22"/>
                <w:lang w:val="sk-SK"/>
              </w:rPr>
            </w:pPr>
            <w:r w:rsidRPr="00BB2147">
              <w:rPr>
                <w:rFonts w:ascii="Calibri" w:hAnsi="Calibri"/>
                <w:bCs/>
                <w:sz w:val="22"/>
                <w:lang w:val="sk-SK"/>
              </w:rPr>
              <w:t>Zdôvodnenie/vysvetlenie zahrnutia do investičnej analýzy:</w:t>
            </w:r>
          </w:p>
          <w:p w:rsidR="00B1316D" w:rsidRPr="00BB2147" w:rsidRDefault="00B1316D" w:rsidP="00B66253">
            <w:pPr>
              <w:pStyle w:val="Odsekzoznamu"/>
              <w:numPr>
                <w:ilvl w:val="1"/>
                <w:numId w:val="15"/>
              </w:numPr>
              <w:spacing w:before="120" w:after="120"/>
              <w:ind w:left="567" w:hanging="283"/>
              <w:contextualSpacing w:val="0"/>
              <w:rPr>
                <w:rFonts w:ascii="Calibri" w:hAnsi="Calibri"/>
                <w:bCs/>
                <w:sz w:val="22"/>
                <w:lang w:val="sk-SK"/>
              </w:rPr>
            </w:pPr>
            <w:r w:rsidRPr="00BB2147">
              <w:rPr>
                <w:rFonts w:ascii="Calibri" w:hAnsi="Calibri"/>
                <w:bCs/>
                <w:sz w:val="22"/>
                <w:lang w:val="sk-SK"/>
              </w:rPr>
              <w:t>Popis metódy/spôsobu určenia hodnoty vstupu do finančnej analýzy, vrátane uvedenia zdroja  (napr. výsledky prieskumu trhu) pre určenie hodnoty</w:t>
            </w:r>
            <w:r>
              <w:rPr>
                <w:rFonts w:ascii="Calibri" w:hAnsi="Calibri"/>
                <w:bCs/>
                <w:sz w:val="22"/>
                <w:lang w:val="sk-SK"/>
              </w:rPr>
              <w:t>:</w:t>
            </w:r>
          </w:p>
          <w:p w:rsidR="00B1316D" w:rsidRPr="00170EFE" w:rsidRDefault="00B1316D" w:rsidP="00B66253">
            <w:pPr>
              <w:pStyle w:val="Odsekzoznamu"/>
              <w:numPr>
                <w:ilvl w:val="1"/>
                <w:numId w:val="15"/>
              </w:numPr>
              <w:spacing w:before="120" w:after="120"/>
              <w:ind w:left="567" w:hanging="283"/>
              <w:contextualSpacing w:val="0"/>
              <w:rPr>
                <w:rFonts w:ascii="Calibri" w:hAnsi="Calibri"/>
                <w:b/>
                <w:bCs/>
                <w:sz w:val="24"/>
                <w:szCs w:val="24"/>
                <w:u w:val="single"/>
                <w:lang w:val="sk-SK"/>
              </w:rPr>
            </w:pPr>
            <w:r w:rsidRPr="00BB2147">
              <w:rPr>
                <w:rFonts w:ascii="Calibri" w:hAnsi="Calibri"/>
                <w:bCs/>
                <w:sz w:val="22"/>
                <w:lang w:val="sk-SK"/>
              </w:rPr>
              <w:t>Hodnota v tis. EUR vo finančnej analýze:</w:t>
            </w:r>
          </w:p>
        </w:tc>
      </w:tr>
      <w:tr w:rsidR="00B1316D" w:rsidTr="00170EFE">
        <w:tc>
          <w:tcPr>
            <w:tcW w:w="9954" w:type="dxa"/>
          </w:tcPr>
          <w:p w:rsidR="00B1316D" w:rsidRPr="00017156" w:rsidRDefault="00B1316D" w:rsidP="00B1316D">
            <w:pPr>
              <w:tabs>
                <w:tab w:val="left" w:pos="284"/>
              </w:tabs>
              <w:spacing w:before="120" w:after="120"/>
              <w:rPr>
                <w:rFonts w:ascii="Calibri" w:hAnsi="Calibri"/>
                <w:bCs/>
                <w:sz w:val="22"/>
                <w:lang w:val="sk-SK"/>
              </w:rPr>
            </w:pPr>
            <w:r w:rsidRPr="00B03A4E">
              <w:rPr>
                <w:rFonts w:ascii="Calibri" w:hAnsi="Calibri"/>
                <w:b/>
                <w:bCs/>
                <w:sz w:val="22"/>
                <w:u w:val="single"/>
                <w:lang w:val="sk-SK"/>
              </w:rPr>
              <w:t>4.</w:t>
            </w:r>
            <w:r w:rsidRPr="00B03A4E">
              <w:rPr>
                <w:rFonts w:ascii="Calibri" w:hAnsi="Calibri"/>
                <w:b/>
                <w:bCs/>
                <w:sz w:val="22"/>
                <w:u w:val="single"/>
                <w:lang w:val="sk-SK"/>
              </w:rPr>
              <w:tab/>
              <w:t>Použitá technológia</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náklady na nákup použitej technológie (nie opravy, údržba a zhodnotenie) v roku, kedy boli vynaložené (ak relevantné). V prípade, ak daná položka nie je relevantná ako vstup do finančnej analýzy, žiadateľ uvedie dôvod.</w:t>
            </w:r>
          </w:p>
          <w:p w:rsidR="00B1316D" w:rsidRPr="00BB2147" w:rsidRDefault="00B1316D" w:rsidP="00B66253">
            <w:pPr>
              <w:pStyle w:val="Odsekzoznamu"/>
              <w:numPr>
                <w:ilvl w:val="1"/>
                <w:numId w:val="13"/>
              </w:numPr>
              <w:spacing w:before="120" w:after="120"/>
              <w:ind w:left="567" w:hanging="283"/>
              <w:contextualSpacing w:val="0"/>
              <w:rPr>
                <w:rFonts w:ascii="Calibri" w:hAnsi="Calibri"/>
                <w:bCs/>
                <w:sz w:val="22"/>
                <w:lang w:val="sk-SK"/>
              </w:rPr>
            </w:pPr>
            <w:r w:rsidRPr="00BB2147">
              <w:rPr>
                <w:rFonts w:ascii="Calibri" w:hAnsi="Calibri"/>
                <w:bCs/>
                <w:sz w:val="22"/>
                <w:lang w:val="sk-SK"/>
              </w:rPr>
              <w:t>Zdôvodnenie/vysvetlenie zahrnutia do investičnej analýzy:</w:t>
            </w:r>
          </w:p>
          <w:p w:rsidR="00B1316D" w:rsidRPr="00BB2147" w:rsidRDefault="00B1316D" w:rsidP="00B66253">
            <w:pPr>
              <w:pStyle w:val="Odsekzoznamu"/>
              <w:numPr>
                <w:ilvl w:val="1"/>
                <w:numId w:val="13"/>
              </w:numPr>
              <w:spacing w:before="120" w:after="120"/>
              <w:ind w:left="567" w:hanging="283"/>
              <w:contextualSpacing w:val="0"/>
              <w:rPr>
                <w:rFonts w:ascii="Calibri" w:hAnsi="Calibri"/>
                <w:bCs/>
                <w:sz w:val="22"/>
                <w:lang w:val="sk-SK"/>
              </w:rPr>
            </w:pPr>
            <w:r w:rsidRPr="00BB2147">
              <w:rPr>
                <w:rFonts w:ascii="Calibri" w:hAnsi="Calibri"/>
                <w:bCs/>
                <w:sz w:val="22"/>
                <w:lang w:val="sk-SK"/>
              </w:rPr>
              <w:t>Popis metódy/spôsobu určenia hodnoty vstupu do finančnej analýzy, vrátane uvedenia zdroja  (napr. kúpna zmluva) pre určenie hodnoty</w:t>
            </w:r>
            <w:r>
              <w:rPr>
                <w:rFonts w:ascii="Calibri" w:hAnsi="Calibri"/>
                <w:bCs/>
                <w:sz w:val="22"/>
                <w:lang w:val="sk-SK"/>
              </w:rPr>
              <w:t>:</w:t>
            </w:r>
          </w:p>
          <w:p w:rsidR="00B1316D" w:rsidRPr="00170EFE" w:rsidRDefault="00B1316D" w:rsidP="00B66253">
            <w:pPr>
              <w:pStyle w:val="Odsekzoznamu"/>
              <w:numPr>
                <w:ilvl w:val="1"/>
                <w:numId w:val="13"/>
              </w:numPr>
              <w:spacing w:before="120" w:after="120"/>
              <w:ind w:left="567" w:hanging="283"/>
              <w:contextualSpacing w:val="0"/>
              <w:rPr>
                <w:rFonts w:ascii="Calibri" w:hAnsi="Calibri"/>
                <w:b/>
                <w:bCs/>
                <w:sz w:val="24"/>
                <w:szCs w:val="24"/>
                <w:u w:val="single"/>
                <w:lang w:val="sk-SK"/>
              </w:rPr>
            </w:pPr>
            <w:r w:rsidRPr="00BB2147">
              <w:rPr>
                <w:rFonts w:ascii="Calibri" w:hAnsi="Calibri"/>
                <w:bCs/>
                <w:sz w:val="22"/>
                <w:lang w:val="sk-SK"/>
              </w:rPr>
              <w:t>Hodnota v tis. EUR vo finančnej analýze:</w:t>
            </w:r>
          </w:p>
        </w:tc>
      </w:tr>
      <w:tr w:rsidR="00B1316D" w:rsidTr="00170EFE">
        <w:tc>
          <w:tcPr>
            <w:tcW w:w="9954" w:type="dxa"/>
          </w:tcPr>
          <w:p w:rsidR="00B1316D" w:rsidRPr="00017156" w:rsidRDefault="00B1316D" w:rsidP="00B1316D">
            <w:pPr>
              <w:tabs>
                <w:tab w:val="left" w:pos="284"/>
              </w:tabs>
              <w:spacing w:before="120" w:after="120"/>
              <w:rPr>
                <w:rFonts w:ascii="Calibri" w:hAnsi="Calibri"/>
                <w:bCs/>
                <w:sz w:val="22"/>
                <w:lang w:val="sk-SK"/>
              </w:rPr>
            </w:pPr>
            <w:r w:rsidRPr="00B03A4E">
              <w:rPr>
                <w:rFonts w:ascii="Calibri" w:hAnsi="Calibri"/>
                <w:b/>
                <w:bCs/>
                <w:sz w:val="22"/>
                <w:u w:val="single"/>
                <w:lang w:val="sk-SK"/>
              </w:rPr>
              <w:t>5.</w:t>
            </w:r>
            <w:r w:rsidRPr="00B03A4E">
              <w:rPr>
                <w:rFonts w:ascii="Calibri" w:hAnsi="Calibri"/>
                <w:b/>
                <w:bCs/>
                <w:sz w:val="22"/>
                <w:u w:val="single"/>
                <w:lang w:val="sk-SK"/>
              </w:rPr>
              <w:tab/>
              <w:t>Mimoriadna údržba</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náklady na mimoriadnu údržbu novej a použitej technológie. Ide o investičný náklad, t.j. nahradenie častí po životnosti, nie o bežné opravy. Opravy do hodnoty položky nevstupu</w:t>
            </w:r>
            <w:r>
              <w:rPr>
                <w:rFonts w:ascii="Calibri" w:hAnsi="Calibri"/>
                <w:bCs/>
                <w:sz w:val="22"/>
                <w:lang w:val="sk-SK"/>
              </w:rPr>
              <w:t>j</w:t>
            </w:r>
            <w:r w:rsidRPr="00017156">
              <w:rPr>
                <w:rFonts w:ascii="Calibri" w:hAnsi="Calibri"/>
                <w:bCs/>
                <w:sz w:val="22"/>
                <w:lang w:val="sk-SK"/>
              </w:rPr>
              <w:t>ú.</w:t>
            </w:r>
          </w:p>
          <w:p w:rsidR="00B1316D" w:rsidRPr="00BB2147" w:rsidRDefault="00B1316D" w:rsidP="00B66253">
            <w:pPr>
              <w:pStyle w:val="Odsekzoznamu"/>
              <w:numPr>
                <w:ilvl w:val="1"/>
                <w:numId w:val="12"/>
              </w:numPr>
              <w:spacing w:before="120" w:after="120"/>
              <w:ind w:left="567" w:hanging="283"/>
              <w:contextualSpacing w:val="0"/>
              <w:rPr>
                <w:rFonts w:ascii="Calibri" w:hAnsi="Calibri"/>
                <w:bCs/>
                <w:sz w:val="22"/>
                <w:lang w:val="sk-SK"/>
              </w:rPr>
            </w:pPr>
            <w:r w:rsidRPr="00BB2147">
              <w:rPr>
                <w:rFonts w:ascii="Calibri" w:hAnsi="Calibri"/>
                <w:bCs/>
                <w:sz w:val="22"/>
                <w:lang w:val="sk-SK"/>
              </w:rPr>
              <w:t>Zdôvodnenie/vysvetlenie zahrnutia do investičnej analýzy:</w:t>
            </w:r>
          </w:p>
          <w:p w:rsidR="00B1316D" w:rsidRPr="00BB2147" w:rsidRDefault="00B1316D" w:rsidP="00B66253">
            <w:pPr>
              <w:pStyle w:val="Odsekzoznamu"/>
              <w:numPr>
                <w:ilvl w:val="1"/>
                <w:numId w:val="12"/>
              </w:numPr>
              <w:spacing w:before="120" w:after="120"/>
              <w:ind w:left="567" w:hanging="283"/>
              <w:contextualSpacing w:val="0"/>
              <w:rPr>
                <w:rFonts w:ascii="Calibri" w:hAnsi="Calibri"/>
                <w:bCs/>
                <w:sz w:val="22"/>
                <w:lang w:val="sk-SK"/>
              </w:rPr>
            </w:pPr>
            <w:r w:rsidRPr="00BB2147">
              <w:rPr>
                <w:rFonts w:ascii="Calibri" w:hAnsi="Calibri"/>
                <w:bCs/>
                <w:sz w:val="22"/>
                <w:lang w:val="sk-SK"/>
              </w:rPr>
              <w:t>Popis metódy/spôsobu určenia hodnoty vstupu do finančnej analýzy, vrátane uvedenia zdroja  (napr.  zmluva o údržbe) pre určenie hodnoty</w:t>
            </w:r>
            <w:r>
              <w:rPr>
                <w:rFonts w:ascii="Calibri" w:hAnsi="Calibri"/>
                <w:bCs/>
                <w:sz w:val="22"/>
                <w:lang w:val="sk-SK"/>
              </w:rPr>
              <w:t>:</w:t>
            </w:r>
          </w:p>
          <w:p w:rsidR="00B1316D" w:rsidRPr="00170EFE" w:rsidRDefault="00B1316D" w:rsidP="00B66253">
            <w:pPr>
              <w:pStyle w:val="Odsekzoznamu"/>
              <w:numPr>
                <w:ilvl w:val="1"/>
                <w:numId w:val="12"/>
              </w:numPr>
              <w:spacing w:before="120" w:after="120"/>
              <w:ind w:left="567" w:hanging="283"/>
              <w:contextualSpacing w:val="0"/>
              <w:rPr>
                <w:rFonts w:ascii="Calibri" w:hAnsi="Calibri"/>
                <w:b/>
                <w:bCs/>
                <w:sz w:val="24"/>
                <w:szCs w:val="24"/>
                <w:u w:val="single"/>
                <w:lang w:val="sk-SK"/>
              </w:rPr>
            </w:pPr>
            <w:r w:rsidRPr="00BB2147">
              <w:rPr>
                <w:rFonts w:ascii="Calibri" w:hAnsi="Calibri"/>
                <w:bCs/>
                <w:sz w:val="22"/>
                <w:lang w:val="sk-SK"/>
              </w:rPr>
              <w:t>Hodnota v tis. EUR vo finančnej analýze:</w:t>
            </w:r>
          </w:p>
        </w:tc>
      </w:tr>
      <w:tr w:rsidR="00B1316D" w:rsidTr="00170EFE">
        <w:tc>
          <w:tcPr>
            <w:tcW w:w="9954" w:type="dxa"/>
          </w:tcPr>
          <w:p w:rsidR="00B1316D" w:rsidRPr="00017156" w:rsidRDefault="00B1316D" w:rsidP="00B1316D">
            <w:pPr>
              <w:tabs>
                <w:tab w:val="left" w:pos="284"/>
              </w:tabs>
              <w:spacing w:before="120" w:after="120"/>
              <w:rPr>
                <w:rFonts w:ascii="Calibri" w:hAnsi="Calibri"/>
                <w:bCs/>
                <w:sz w:val="22"/>
                <w:lang w:val="sk-SK"/>
              </w:rPr>
            </w:pPr>
            <w:r w:rsidRPr="00B03A4E">
              <w:rPr>
                <w:rFonts w:ascii="Calibri" w:hAnsi="Calibri"/>
                <w:b/>
                <w:bCs/>
                <w:sz w:val="22"/>
                <w:u w:val="single"/>
                <w:lang w:val="sk-SK"/>
              </w:rPr>
              <w:t>6.</w:t>
            </w:r>
            <w:r w:rsidRPr="00B03A4E">
              <w:rPr>
                <w:rFonts w:ascii="Calibri" w:hAnsi="Calibri"/>
                <w:b/>
                <w:bCs/>
                <w:sz w:val="22"/>
                <w:u w:val="single"/>
                <w:lang w:val="sk-SK"/>
              </w:rPr>
              <w:tab/>
              <w:t>Licencie</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náklady na licencie a pod. </w:t>
            </w:r>
            <w:r>
              <w:rPr>
                <w:rFonts w:ascii="Calibri" w:hAnsi="Calibri"/>
                <w:bCs/>
                <w:sz w:val="22"/>
                <w:lang w:val="sk-SK"/>
              </w:rPr>
              <w:t>(</w:t>
            </w:r>
            <w:r w:rsidRPr="00017156">
              <w:rPr>
                <w:rFonts w:ascii="Calibri" w:hAnsi="Calibri"/>
                <w:bCs/>
                <w:sz w:val="22"/>
                <w:lang w:val="sk-SK"/>
              </w:rPr>
              <w:t>ak relevantné). V prípade, ak daná položka nie je relevantná ako vstup do finančnej analýzy, žiadateľ uvedie dôvod.</w:t>
            </w:r>
            <w:r w:rsidRPr="00017156">
              <w:rPr>
                <w:rFonts w:ascii="Calibri" w:hAnsi="Calibri"/>
                <w:bCs/>
                <w:sz w:val="22"/>
                <w:lang w:val="sk-SK"/>
              </w:rPr>
              <w:tab/>
            </w:r>
          </w:p>
          <w:p w:rsidR="00B1316D" w:rsidRPr="00BB2147" w:rsidRDefault="00B1316D" w:rsidP="00B66253">
            <w:pPr>
              <w:pStyle w:val="Odsekzoznamu"/>
              <w:numPr>
                <w:ilvl w:val="1"/>
                <w:numId w:val="11"/>
              </w:numPr>
              <w:spacing w:before="120" w:after="120"/>
              <w:ind w:left="567" w:hanging="283"/>
              <w:contextualSpacing w:val="0"/>
              <w:rPr>
                <w:rFonts w:ascii="Calibri" w:hAnsi="Calibri"/>
                <w:bCs/>
                <w:sz w:val="22"/>
                <w:lang w:val="sk-SK"/>
              </w:rPr>
            </w:pPr>
            <w:r w:rsidRPr="00BB2147">
              <w:rPr>
                <w:rFonts w:ascii="Calibri" w:hAnsi="Calibri"/>
                <w:bCs/>
                <w:sz w:val="22"/>
                <w:lang w:val="sk-SK"/>
              </w:rPr>
              <w:t>Zdôvodnenie/vysvetlenie zahrnutia do investičnej analýzy:</w:t>
            </w:r>
          </w:p>
          <w:p w:rsidR="00B1316D" w:rsidRPr="00BB2147" w:rsidRDefault="00B1316D" w:rsidP="00B66253">
            <w:pPr>
              <w:pStyle w:val="Odsekzoznamu"/>
              <w:numPr>
                <w:ilvl w:val="1"/>
                <w:numId w:val="11"/>
              </w:numPr>
              <w:spacing w:before="120" w:after="120"/>
              <w:ind w:left="567" w:hanging="283"/>
              <w:contextualSpacing w:val="0"/>
              <w:rPr>
                <w:rFonts w:ascii="Calibri" w:hAnsi="Calibri"/>
                <w:bCs/>
                <w:sz w:val="22"/>
                <w:lang w:val="sk-SK"/>
              </w:rPr>
            </w:pPr>
            <w:r w:rsidRPr="00BB2147">
              <w:rPr>
                <w:rFonts w:ascii="Calibri" w:hAnsi="Calibri"/>
                <w:bCs/>
                <w:sz w:val="22"/>
                <w:lang w:val="sk-SK"/>
              </w:rPr>
              <w:t>Popis metódy/spôsobu určenia hodnoty vstupu do finančnej analýzy, vrátane uvedenia zdroja  (napr. kúpna zmluva) pre určenie hodnoty</w:t>
            </w:r>
            <w:r>
              <w:rPr>
                <w:rFonts w:ascii="Calibri" w:hAnsi="Calibri"/>
                <w:bCs/>
                <w:sz w:val="22"/>
                <w:lang w:val="sk-SK"/>
              </w:rPr>
              <w:t>:</w:t>
            </w:r>
          </w:p>
          <w:p w:rsidR="00B1316D" w:rsidRPr="00170EFE" w:rsidRDefault="00B1316D" w:rsidP="00B66253">
            <w:pPr>
              <w:pStyle w:val="Odsekzoznamu"/>
              <w:numPr>
                <w:ilvl w:val="1"/>
                <w:numId w:val="11"/>
              </w:numPr>
              <w:spacing w:before="120" w:after="120"/>
              <w:ind w:left="567" w:hanging="283"/>
              <w:contextualSpacing w:val="0"/>
              <w:rPr>
                <w:rFonts w:ascii="Calibri" w:hAnsi="Calibri"/>
                <w:bCs/>
                <w:sz w:val="22"/>
                <w:lang w:val="sk-SK"/>
              </w:rPr>
            </w:pPr>
            <w:r w:rsidRPr="00BB2147">
              <w:rPr>
                <w:rFonts w:ascii="Calibri" w:hAnsi="Calibri"/>
                <w:bCs/>
                <w:sz w:val="22"/>
                <w:lang w:val="sk-SK"/>
              </w:rPr>
              <w:t>Hodnota v tis. EUR vo finančnej analýze:</w:t>
            </w:r>
          </w:p>
        </w:tc>
      </w:tr>
      <w:tr w:rsidR="00B1316D" w:rsidTr="00170EFE">
        <w:tc>
          <w:tcPr>
            <w:tcW w:w="9954" w:type="dxa"/>
          </w:tcPr>
          <w:p w:rsidR="00B1316D" w:rsidRPr="00017156" w:rsidRDefault="00B1316D" w:rsidP="00B1316D">
            <w:pPr>
              <w:tabs>
                <w:tab w:val="left" w:pos="284"/>
              </w:tabs>
              <w:spacing w:before="120" w:after="120"/>
              <w:rPr>
                <w:rFonts w:ascii="Calibri" w:hAnsi="Calibri"/>
                <w:bCs/>
                <w:sz w:val="22"/>
                <w:lang w:val="sk-SK"/>
              </w:rPr>
            </w:pPr>
            <w:r w:rsidRPr="00B03A4E">
              <w:rPr>
                <w:rFonts w:ascii="Calibri" w:hAnsi="Calibri"/>
                <w:b/>
                <w:bCs/>
                <w:sz w:val="22"/>
                <w:u w:val="single"/>
                <w:lang w:val="sk-SK"/>
              </w:rPr>
              <w:t>7.</w:t>
            </w:r>
            <w:r w:rsidRPr="00B03A4E">
              <w:rPr>
                <w:rFonts w:ascii="Calibri" w:hAnsi="Calibri"/>
                <w:b/>
                <w:bCs/>
                <w:sz w:val="22"/>
                <w:u w:val="single"/>
                <w:lang w:val="sk-SK"/>
              </w:rPr>
              <w:tab/>
              <w:t>Patenty</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náklady na patenty a pod. </w:t>
            </w:r>
            <w:r>
              <w:rPr>
                <w:rFonts w:ascii="Calibri" w:hAnsi="Calibri"/>
                <w:bCs/>
                <w:sz w:val="22"/>
                <w:lang w:val="sk-SK"/>
              </w:rPr>
              <w:t>(</w:t>
            </w:r>
            <w:r w:rsidRPr="00017156">
              <w:rPr>
                <w:rFonts w:ascii="Calibri" w:hAnsi="Calibri"/>
                <w:bCs/>
                <w:sz w:val="22"/>
                <w:lang w:val="sk-SK"/>
              </w:rPr>
              <w:t>ak relevantné). V prípade, ak daná položka nie je relevantná ako vstup do finančnej analýzy, žiadateľ uvedie dôvod.</w:t>
            </w:r>
            <w:r w:rsidRPr="00017156">
              <w:rPr>
                <w:rFonts w:ascii="Calibri" w:hAnsi="Calibri"/>
                <w:bCs/>
                <w:sz w:val="22"/>
                <w:lang w:val="sk-SK"/>
              </w:rPr>
              <w:tab/>
            </w:r>
          </w:p>
          <w:p w:rsidR="00B1316D" w:rsidRPr="00BB2147" w:rsidRDefault="00B1316D" w:rsidP="00B66253">
            <w:pPr>
              <w:pStyle w:val="Odsekzoznamu"/>
              <w:numPr>
                <w:ilvl w:val="1"/>
                <w:numId w:val="10"/>
              </w:numPr>
              <w:spacing w:before="120" w:after="120"/>
              <w:ind w:left="567" w:hanging="283"/>
              <w:contextualSpacing w:val="0"/>
              <w:rPr>
                <w:rFonts w:ascii="Calibri" w:hAnsi="Calibri"/>
                <w:bCs/>
                <w:sz w:val="22"/>
                <w:lang w:val="sk-SK"/>
              </w:rPr>
            </w:pPr>
            <w:r w:rsidRPr="00BB2147">
              <w:rPr>
                <w:rFonts w:ascii="Calibri" w:hAnsi="Calibri"/>
                <w:bCs/>
                <w:sz w:val="22"/>
                <w:lang w:val="sk-SK"/>
              </w:rPr>
              <w:t>Zdôvodnenie/vysvetlenie zahrnutia do investičnej analýzy:</w:t>
            </w:r>
          </w:p>
          <w:p w:rsidR="00B1316D" w:rsidRPr="00BB2147" w:rsidRDefault="00B1316D" w:rsidP="00B66253">
            <w:pPr>
              <w:pStyle w:val="Odsekzoznamu"/>
              <w:numPr>
                <w:ilvl w:val="1"/>
                <w:numId w:val="10"/>
              </w:numPr>
              <w:spacing w:before="120" w:after="120"/>
              <w:ind w:left="567" w:hanging="283"/>
              <w:contextualSpacing w:val="0"/>
              <w:rPr>
                <w:rFonts w:ascii="Calibri" w:hAnsi="Calibri"/>
                <w:bCs/>
                <w:sz w:val="22"/>
                <w:lang w:val="sk-SK"/>
              </w:rPr>
            </w:pPr>
            <w:r w:rsidRPr="00BB2147">
              <w:rPr>
                <w:rFonts w:ascii="Calibri" w:hAnsi="Calibri"/>
                <w:bCs/>
                <w:sz w:val="22"/>
                <w:lang w:val="sk-SK"/>
              </w:rPr>
              <w:t>Popis metódy/spôsobu určenia hodnoty vstupu do finančnej analýzy, vrátane uvedenia zdroja  (napr. kúpna zmluva) pre určenie hodnoty</w:t>
            </w:r>
            <w:r>
              <w:rPr>
                <w:rFonts w:ascii="Calibri" w:hAnsi="Calibri"/>
                <w:bCs/>
                <w:sz w:val="22"/>
                <w:lang w:val="sk-SK"/>
              </w:rPr>
              <w:t>:</w:t>
            </w:r>
          </w:p>
          <w:p w:rsidR="00B1316D" w:rsidRPr="00170EFE" w:rsidRDefault="00B1316D" w:rsidP="00B66253">
            <w:pPr>
              <w:pStyle w:val="Odsekzoznamu"/>
              <w:numPr>
                <w:ilvl w:val="1"/>
                <w:numId w:val="10"/>
              </w:numPr>
              <w:spacing w:before="120" w:after="120"/>
              <w:ind w:left="567" w:hanging="283"/>
              <w:contextualSpacing w:val="0"/>
              <w:rPr>
                <w:rFonts w:ascii="Calibri" w:hAnsi="Calibri"/>
                <w:bCs/>
                <w:sz w:val="22"/>
                <w:lang w:val="sk-SK"/>
              </w:rPr>
            </w:pPr>
            <w:r w:rsidRPr="00BB2147">
              <w:rPr>
                <w:rFonts w:ascii="Calibri" w:hAnsi="Calibri"/>
                <w:bCs/>
                <w:sz w:val="22"/>
                <w:lang w:val="sk-SK"/>
              </w:rPr>
              <w:t>Hodnota v tis. EUR vo finančnej analýze:</w:t>
            </w:r>
          </w:p>
        </w:tc>
      </w:tr>
      <w:tr w:rsidR="00B1316D" w:rsidTr="00B03A4E">
        <w:tc>
          <w:tcPr>
            <w:tcW w:w="9954" w:type="dxa"/>
            <w:tcBorders>
              <w:bottom w:val="single" w:sz="4" w:space="0" w:color="auto"/>
            </w:tcBorders>
          </w:tcPr>
          <w:p w:rsidR="00B1316D" w:rsidRDefault="00B1316D" w:rsidP="00B1316D">
            <w:pPr>
              <w:tabs>
                <w:tab w:val="left" w:pos="284"/>
              </w:tabs>
              <w:spacing w:before="120" w:after="120"/>
              <w:rPr>
                <w:rFonts w:ascii="Calibri" w:hAnsi="Calibri"/>
                <w:bCs/>
                <w:sz w:val="22"/>
                <w:lang w:val="sk-SK"/>
              </w:rPr>
            </w:pPr>
            <w:r w:rsidRPr="00B03A4E">
              <w:rPr>
                <w:rFonts w:ascii="Calibri" w:hAnsi="Calibri"/>
                <w:b/>
                <w:bCs/>
                <w:sz w:val="22"/>
                <w:u w:val="single"/>
                <w:lang w:val="sk-SK"/>
              </w:rPr>
              <w:t>8.</w:t>
            </w:r>
            <w:r w:rsidRPr="00B03A4E">
              <w:rPr>
                <w:rFonts w:ascii="Calibri" w:hAnsi="Calibri"/>
                <w:b/>
                <w:bCs/>
                <w:sz w:val="22"/>
                <w:u w:val="single"/>
                <w:lang w:val="sk-SK"/>
              </w:rPr>
              <w:tab/>
              <w:t>Iné investičné náklady</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iné investičné náklady, okrem vyššie uvedených </w:t>
            </w:r>
            <w:r>
              <w:rPr>
                <w:rFonts w:ascii="Calibri" w:hAnsi="Calibri"/>
                <w:bCs/>
                <w:sz w:val="22"/>
                <w:lang w:val="sk-SK"/>
              </w:rPr>
              <w:t>(</w:t>
            </w:r>
            <w:r w:rsidRPr="00017156">
              <w:rPr>
                <w:rFonts w:ascii="Calibri" w:hAnsi="Calibri"/>
                <w:bCs/>
                <w:sz w:val="22"/>
                <w:lang w:val="sk-SK"/>
              </w:rPr>
              <w:t>ak relevantné). V prípade, ak daná položka nie je relevantná ako vstup do finančnej analýzy, žiadateľ uvedie dôvod.</w:t>
            </w:r>
          </w:p>
          <w:p w:rsidR="00B1316D" w:rsidRPr="0041131C" w:rsidRDefault="00B1316D" w:rsidP="00B66253">
            <w:pPr>
              <w:pStyle w:val="Odsekzoznamu"/>
              <w:numPr>
                <w:ilvl w:val="1"/>
                <w:numId w:val="30"/>
              </w:numPr>
              <w:tabs>
                <w:tab w:val="left" w:pos="284"/>
              </w:tabs>
              <w:spacing w:before="120" w:after="120"/>
              <w:ind w:left="567" w:hanging="283"/>
              <w:contextualSpacing w:val="0"/>
              <w:rPr>
                <w:rFonts w:ascii="Calibri" w:hAnsi="Calibri"/>
                <w:bCs/>
                <w:sz w:val="22"/>
                <w:lang w:val="sk-SK"/>
              </w:rPr>
            </w:pPr>
            <w:r w:rsidRPr="0041131C">
              <w:rPr>
                <w:rFonts w:ascii="Calibri" w:hAnsi="Calibri"/>
                <w:bCs/>
                <w:sz w:val="22"/>
                <w:lang w:val="sk-SK"/>
              </w:rPr>
              <w:t>Zdôvodnenie/vysvetlenie zahrnutia do investičnej analýzy:</w:t>
            </w:r>
          </w:p>
          <w:p w:rsidR="00B1316D" w:rsidRPr="00107019" w:rsidRDefault="00B1316D" w:rsidP="00B66253">
            <w:pPr>
              <w:pStyle w:val="Odsekzoznamu"/>
              <w:numPr>
                <w:ilvl w:val="1"/>
                <w:numId w:val="30"/>
              </w:numPr>
              <w:spacing w:before="120" w:after="120"/>
              <w:ind w:left="567" w:hanging="283"/>
              <w:contextualSpacing w:val="0"/>
              <w:rPr>
                <w:rFonts w:ascii="Calibri" w:hAnsi="Calibri"/>
                <w:bCs/>
                <w:sz w:val="22"/>
                <w:lang w:val="sk-SK"/>
              </w:rPr>
            </w:pPr>
            <w:r w:rsidRPr="00107019">
              <w:rPr>
                <w:rFonts w:ascii="Calibri" w:hAnsi="Calibri"/>
                <w:bCs/>
                <w:sz w:val="22"/>
                <w:lang w:val="sk-SK"/>
              </w:rPr>
              <w:t>Popis metódy/spôsobu určenia hodnoty vstupu do finančnej analýzy, vrátane uvedenia zdroja  (napr. kúpna zmluva) pre určenie hodnoty</w:t>
            </w:r>
            <w:r>
              <w:rPr>
                <w:rFonts w:ascii="Calibri" w:hAnsi="Calibri"/>
                <w:bCs/>
                <w:sz w:val="22"/>
                <w:lang w:val="sk-SK"/>
              </w:rPr>
              <w:t>:</w:t>
            </w:r>
          </w:p>
          <w:p w:rsidR="00B1316D" w:rsidRPr="00170EFE" w:rsidRDefault="00B1316D" w:rsidP="00B66253">
            <w:pPr>
              <w:pStyle w:val="Odsekzoznamu"/>
              <w:numPr>
                <w:ilvl w:val="1"/>
                <w:numId w:val="30"/>
              </w:numPr>
              <w:spacing w:before="120" w:after="120"/>
              <w:ind w:left="567" w:hanging="283"/>
              <w:contextualSpacing w:val="0"/>
              <w:rPr>
                <w:rFonts w:ascii="Calibri" w:hAnsi="Calibri"/>
                <w:bCs/>
                <w:sz w:val="22"/>
                <w:lang w:val="sk-SK"/>
              </w:rPr>
            </w:pPr>
            <w:r w:rsidRPr="00107019">
              <w:rPr>
                <w:rFonts w:ascii="Calibri" w:hAnsi="Calibri"/>
                <w:bCs/>
                <w:sz w:val="22"/>
                <w:lang w:val="sk-SK"/>
              </w:rPr>
              <w:t>Hodnota v tis. EUR vo finančnej analýze:</w:t>
            </w:r>
          </w:p>
        </w:tc>
      </w:tr>
      <w:tr w:rsidR="00B1316D" w:rsidTr="00B03A4E">
        <w:tc>
          <w:tcPr>
            <w:tcW w:w="9954" w:type="dxa"/>
            <w:shd w:val="clear" w:color="auto" w:fill="4F81BD" w:themeFill="accent1"/>
          </w:tcPr>
          <w:p w:rsidR="00B1316D" w:rsidRPr="008D15A8" w:rsidRDefault="00B1316D" w:rsidP="00170EFE">
            <w:pPr>
              <w:spacing w:before="120" w:after="120"/>
              <w:rPr>
                <w:rFonts w:ascii="Calibri" w:hAnsi="Calibri"/>
                <w:bCs/>
                <w:sz w:val="22"/>
                <w:u w:val="single"/>
                <w:lang w:val="sk-SK"/>
              </w:rPr>
            </w:pPr>
            <w:r w:rsidRPr="0041131C">
              <w:rPr>
                <w:rFonts w:ascii="Calibri" w:hAnsi="Calibri"/>
                <w:b/>
                <w:bCs/>
                <w:sz w:val="24"/>
                <w:szCs w:val="24"/>
                <w:u w:val="single"/>
                <w:lang w:val="sk-SK"/>
              </w:rPr>
              <w:t>II. Prevádzkové náklady  žiadateľ uvádza v tis. EUR - tabuľka č. II v rámci finančnej analýzy</w:t>
            </w:r>
          </w:p>
        </w:tc>
      </w:tr>
      <w:tr w:rsidR="00B1316D" w:rsidTr="00170EFE">
        <w:tc>
          <w:tcPr>
            <w:tcW w:w="9954" w:type="dxa"/>
          </w:tcPr>
          <w:p w:rsidR="00B1316D" w:rsidRPr="00017156" w:rsidRDefault="00B1316D" w:rsidP="00B1316D">
            <w:pPr>
              <w:tabs>
                <w:tab w:val="left" w:pos="284"/>
              </w:tabs>
              <w:spacing w:before="120" w:after="120"/>
              <w:rPr>
                <w:rFonts w:ascii="Calibri" w:hAnsi="Calibri"/>
                <w:bCs/>
                <w:sz w:val="22"/>
                <w:lang w:val="sk-SK"/>
              </w:rPr>
            </w:pPr>
            <w:r w:rsidRPr="00DD38A8">
              <w:rPr>
                <w:rFonts w:ascii="Calibri" w:hAnsi="Calibri"/>
                <w:b/>
                <w:bCs/>
                <w:sz w:val="22"/>
                <w:u w:val="single"/>
                <w:lang w:val="sk-SK"/>
              </w:rPr>
              <w:t>9.</w:t>
            </w:r>
            <w:r w:rsidRPr="00DD38A8">
              <w:rPr>
                <w:rFonts w:ascii="Calibri" w:hAnsi="Calibri"/>
                <w:b/>
                <w:bCs/>
                <w:sz w:val="22"/>
                <w:u w:val="single"/>
                <w:lang w:val="sk-SK"/>
              </w:rPr>
              <w:tab/>
              <w:t>Materiál</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náklady na materiál, ktorý je potrebné obstarávať v súvislosti so zabezpečením prevádzky investičného majetku</w:t>
            </w:r>
          </w:p>
          <w:p w:rsidR="00B1316D" w:rsidRPr="00107019" w:rsidRDefault="00B1316D" w:rsidP="00B1316D">
            <w:pPr>
              <w:pStyle w:val="Odsekzoznamu"/>
              <w:numPr>
                <w:ilvl w:val="1"/>
                <w:numId w:val="9"/>
              </w:numPr>
              <w:spacing w:before="120" w:after="120"/>
              <w:ind w:left="567" w:hanging="283"/>
              <w:contextualSpacing w:val="0"/>
              <w:rPr>
                <w:rFonts w:ascii="Calibri" w:hAnsi="Calibri"/>
                <w:bCs/>
                <w:sz w:val="22"/>
                <w:lang w:val="sk-SK"/>
              </w:rPr>
            </w:pPr>
            <w:r w:rsidRPr="00107019">
              <w:rPr>
                <w:rFonts w:ascii="Calibri" w:hAnsi="Calibri"/>
                <w:bCs/>
                <w:sz w:val="22"/>
                <w:lang w:val="sk-SK"/>
              </w:rPr>
              <w:t xml:space="preserve">Vymedzenie všetkých druhov materiálov v súlade s ich vymedzením v rámci časti </w:t>
            </w:r>
            <w:r>
              <w:rPr>
                <w:rFonts w:ascii="Calibri" w:hAnsi="Calibri"/>
                <w:bCs/>
                <w:sz w:val="22"/>
                <w:lang w:val="sk-SK"/>
              </w:rPr>
              <w:t>5</w:t>
            </w:r>
            <w:r w:rsidRPr="00107019">
              <w:rPr>
                <w:rFonts w:ascii="Calibri" w:hAnsi="Calibri"/>
                <w:bCs/>
                <w:sz w:val="22"/>
                <w:lang w:val="sk-SK"/>
              </w:rPr>
              <w:t>.a) Popis produkčného procesu:</w:t>
            </w:r>
          </w:p>
          <w:p w:rsidR="00B1316D" w:rsidRPr="00107019" w:rsidRDefault="00B1316D" w:rsidP="00B1316D">
            <w:pPr>
              <w:pStyle w:val="Odsekzoznamu"/>
              <w:numPr>
                <w:ilvl w:val="1"/>
                <w:numId w:val="9"/>
              </w:numPr>
              <w:spacing w:before="120" w:after="120"/>
              <w:ind w:left="567" w:hanging="283"/>
              <w:contextualSpacing w:val="0"/>
              <w:rPr>
                <w:rFonts w:ascii="Calibri" w:hAnsi="Calibri"/>
                <w:bCs/>
                <w:sz w:val="22"/>
                <w:lang w:val="sk-SK"/>
              </w:rPr>
            </w:pPr>
            <w:r w:rsidRPr="00107019">
              <w:rPr>
                <w:rFonts w:ascii="Calibri" w:hAnsi="Calibri"/>
                <w:bCs/>
                <w:sz w:val="22"/>
                <w:lang w:val="sk-SK"/>
              </w:rPr>
              <w:t>Zdôvodnenie/vysvetlenie zahrnutia každého druhu materiálu  do investičnej analýzy:</w:t>
            </w:r>
          </w:p>
          <w:p w:rsidR="00B1316D" w:rsidRPr="00107019" w:rsidRDefault="00B1316D" w:rsidP="00B1316D">
            <w:pPr>
              <w:pStyle w:val="Odsekzoznamu"/>
              <w:numPr>
                <w:ilvl w:val="1"/>
                <w:numId w:val="9"/>
              </w:numPr>
              <w:spacing w:before="120" w:after="120"/>
              <w:ind w:left="567" w:hanging="283"/>
              <w:contextualSpacing w:val="0"/>
              <w:rPr>
                <w:rFonts w:ascii="Calibri" w:hAnsi="Calibri"/>
                <w:bCs/>
                <w:sz w:val="22"/>
                <w:lang w:val="sk-SK"/>
              </w:rPr>
            </w:pPr>
            <w:r w:rsidRPr="00107019">
              <w:rPr>
                <w:rFonts w:ascii="Calibri" w:hAnsi="Calibri"/>
                <w:bCs/>
                <w:sz w:val="22"/>
                <w:lang w:val="sk-SK"/>
              </w:rPr>
              <w:t>Popis metódy/spôsobu určenia hodnoty vstupu (každého druhu materiálu) do finančnej analýzy, vrátane uvedenia zdroja  (napr. zmluva o dodávke) pre určenie hodnoty každého druhu materiálu:</w:t>
            </w:r>
          </w:p>
          <w:p w:rsidR="00B1316D" w:rsidRPr="00170EFE" w:rsidRDefault="00B1316D" w:rsidP="00170EFE">
            <w:pPr>
              <w:pStyle w:val="Odsekzoznamu"/>
              <w:numPr>
                <w:ilvl w:val="1"/>
                <w:numId w:val="9"/>
              </w:numPr>
              <w:spacing w:before="120" w:after="120"/>
              <w:ind w:left="567" w:hanging="283"/>
              <w:contextualSpacing w:val="0"/>
              <w:rPr>
                <w:rFonts w:ascii="Calibri" w:hAnsi="Calibri"/>
                <w:bCs/>
                <w:sz w:val="22"/>
                <w:lang w:val="sk-SK"/>
              </w:rPr>
            </w:pPr>
            <w:r w:rsidRPr="00107019">
              <w:rPr>
                <w:rFonts w:ascii="Calibri" w:hAnsi="Calibri"/>
                <w:bCs/>
                <w:sz w:val="22"/>
                <w:lang w:val="sk-SK"/>
              </w:rPr>
              <w:t xml:space="preserve">Hodnota v tis. EUR vo finančnej analýze ako </w:t>
            </w:r>
            <w:proofErr w:type="spellStart"/>
            <w:r w:rsidRPr="00107019">
              <w:rPr>
                <w:rFonts w:ascii="Calibri" w:hAnsi="Calibri"/>
                <w:bCs/>
                <w:sz w:val="22"/>
                <w:lang w:val="sk-SK"/>
              </w:rPr>
              <w:t>kumulatív</w:t>
            </w:r>
            <w:proofErr w:type="spellEnd"/>
            <w:r w:rsidRPr="00107019">
              <w:rPr>
                <w:rFonts w:ascii="Calibri" w:hAnsi="Calibri"/>
                <w:bCs/>
                <w:sz w:val="22"/>
                <w:lang w:val="sk-SK"/>
              </w:rPr>
              <w:t xml:space="preserve"> všetkých druhov materiálov (vrátane hodnoty každého druhu materiál):</w:t>
            </w:r>
          </w:p>
        </w:tc>
      </w:tr>
      <w:tr w:rsidR="00B1316D" w:rsidTr="00170EFE">
        <w:tc>
          <w:tcPr>
            <w:tcW w:w="9954" w:type="dxa"/>
          </w:tcPr>
          <w:p w:rsidR="00B1316D" w:rsidRPr="00017156" w:rsidRDefault="00B1316D" w:rsidP="00B1316D">
            <w:pPr>
              <w:tabs>
                <w:tab w:val="left" w:pos="284"/>
              </w:tabs>
              <w:spacing w:before="120" w:after="120"/>
              <w:rPr>
                <w:rFonts w:ascii="Calibri" w:hAnsi="Calibri"/>
                <w:bCs/>
                <w:sz w:val="22"/>
                <w:lang w:val="sk-SK"/>
              </w:rPr>
            </w:pPr>
            <w:r w:rsidRPr="00DD38A8">
              <w:rPr>
                <w:rFonts w:ascii="Calibri" w:hAnsi="Calibri"/>
                <w:b/>
                <w:bCs/>
                <w:sz w:val="22"/>
                <w:u w:val="single"/>
                <w:lang w:val="sk-SK"/>
              </w:rPr>
              <w:t>10.</w:t>
            </w:r>
            <w:r w:rsidRPr="00DD38A8">
              <w:rPr>
                <w:rFonts w:ascii="Calibri" w:hAnsi="Calibri"/>
                <w:b/>
                <w:bCs/>
                <w:sz w:val="22"/>
                <w:u w:val="single"/>
                <w:lang w:val="sk-SK"/>
              </w:rPr>
              <w:tab/>
              <w:t xml:space="preserve"> </w:t>
            </w:r>
            <w:r w:rsidR="00BC7C53" w:rsidRPr="00DD38A8">
              <w:rPr>
                <w:rFonts w:ascii="Calibri" w:hAnsi="Calibri"/>
                <w:b/>
                <w:bCs/>
                <w:sz w:val="22"/>
                <w:u w:val="single"/>
                <w:lang w:val="sk-SK"/>
              </w:rPr>
              <w:t xml:space="preserve"> </w:t>
            </w:r>
            <w:r w:rsidRPr="00DD38A8">
              <w:rPr>
                <w:rFonts w:ascii="Calibri" w:hAnsi="Calibri"/>
                <w:b/>
                <w:bCs/>
                <w:sz w:val="22"/>
                <w:u w:val="single"/>
                <w:lang w:val="sk-SK"/>
              </w:rPr>
              <w:t>Obstaranie tovarov</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náklady na obstaranie tovarov. Pod tovarom sa rozumie tovar v zmysle účtovníctva, určený na ďalší predaj (ak relevantné). prípade, ak daná položka nie je relevantná ako vstup do finančnej analýzy, žiadateľ uvedie dôvod.</w:t>
            </w:r>
            <w:r w:rsidRPr="00017156">
              <w:rPr>
                <w:rFonts w:ascii="Calibri" w:hAnsi="Calibri"/>
                <w:bCs/>
                <w:sz w:val="22"/>
                <w:lang w:val="sk-SK"/>
              </w:rPr>
              <w:tab/>
            </w:r>
          </w:p>
          <w:p w:rsidR="00B1316D" w:rsidRPr="00F03DD8" w:rsidRDefault="00B1316D" w:rsidP="00B66253">
            <w:pPr>
              <w:pStyle w:val="Odsekzoznamu"/>
              <w:numPr>
                <w:ilvl w:val="1"/>
                <w:numId w:val="17"/>
              </w:numPr>
              <w:spacing w:before="120" w:after="120"/>
              <w:ind w:left="567" w:hanging="283"/>
              <w:contextualSpacing w:val="0"/>
              <w:rPr>
                <w:rFonts w:ascii="Calibri" w:hAnsi="Calibri"/>
                <w:bCs/>
                <w:sz w:val="22"/>
                <w:lang w:val="sk-SK"/>
              </w:rPr>
            </w:pPr>
            <w:r w:rsidRPr="00F03DD8">
              <w:rPr>
                <w:rFonts w:ascii="Calibri" w:hAnsi="Calibri"/>
                <w:bCs/>
                <w:sz w:val="22"/>
                <w:lang w:val="sk-SK"/>
              </w:rPr>
              <w:t>Vymedzenie všetkých druhov tovarov:</w:t>
            </w:r>
          </w:p>
          <w:p w:rsidR="00B1316D" w:rsidRPr="00F03DD8" w:rsidRDefault="00B1316D" w:rsidP="00B66253">
            <w:pPr>
              <w:pStyle w:val="Odsekzoznamu"/>
              <w:numPr>
                <w:ilvl w:val="1"/>
                <w:numId w:val="17"/>
              </w:numPr>
              <w:spacing w:before="120" w:after="120"/>
              <w:ind w:left="567" w:hanging="283"/>
              <w:contextualSpacing w:val="0"/>
              <w:rPr>
                <w:rFonts w:ascii="Calibri" w:hAnsi="Calibri"/>
                <w:bCs/>
                <w:sz w:val="22"/>
                <w:lang w:val="sk-SK"/>
              </w:rPr>
            </w:pPr>
            <w:r w:rsidRPr="00F03DD8">
              <w:rPr>
                <w:rFonts w:ascii="Calibri" w:hAnsi="Calibri"/>
                <w:bCs/>
                <w:sz w:val="22"/>
                <w:lang w:val="sk-SK"/>
              </w:rPr>
              <w:t>Zdôvodnenie/vysvetlenie zahrnutia každého druhu tovaru  do investičnej analýzy:</w:t>
            </w:r>
          </w:p>
          <w:p w:rsidR="00B1316D" w:rsidRPr="00F03DD8" w:rsidRDefault="00B1316D" w:rsidP="00B66253">
            <w:pPr>
              <w:pStyle w:val="Odsekzoznamu"/>
              <w:numPr>
                <w:ilvl w:val="1"/>
                <w:numId w:val="17"/>
              </w:numPr>
              <w:spacing w:before="120" w:after="120"/>
              <w:ind w:left="567" w:hanging="283"/>
              <w:contextualSpacing w:val="0"/>
              <w:rPr>
                <w:rFonts w:ascii="Calibri" w:hAnsi="Calibri"/>
                <w:bCs/>
                <w:sz w:val="22"/>
                <w:lang w:val="sk-SK"/>
              </w:rPr>
            </w:pPr>
            <w:r w:rsidRPr="00F03DD8">
              <w:rPr>
                <w:rFonts w:ascii="Calibri" w:hAnsi="Calibri"/>
                <w:bCs/>
                <w:sz w:val="22"/>
                <w:lang w:val="sk-SK"/>
              </w:rPr>
              <w:t>Popis metódy/spôsobu určenia hodnoty vstupu (každého druhu tovaru) do finančnej analýzy, vrátane uvedenia zdroja  (napr. zmluva o dodávke) pre určenie hodnoty každého druhu tovaru:</w:t>
            </w:r>
          </w:p>
          <w:p w:rsidR="00B1316D" w:rsidRPr="00170EFE" w:rsidRDefault="00B1316D" w:rsidP="00B66253">
            <w:pPr>
              <w:pStyle w:val="Odsekzoznamu"/>
              <w:numPr>
                <w:ilvl w:val="1"/>
                <w:numId w:val="17"/>
              </w:numPr>
              <w:spacing w:before="120" w:after="120"/>
              <w:ind w:left="567" w:hanging="283"/>
              <w:contextualSpacing w:val="0"/>
              <w:rPr>
                <w:rFonts w:ascii="Calibri" w:hAnsi="Calibri"/>
                <w:bCs/>
                <w:sz w:val="22"/>
                <w:u w:val="single"/>
                <w:lang w:val="sk-SK"/>
              </w:rPr>
            </w:pPr>
            <w:r w:rsidRPr="00F03DD8">
              <w:rPr>
                <w:rFonts w:ascii="Calibri" w:hAnsi="Calibri"/>
                <w:bCs/>
                <w:sz w:val="22"/>
                <w:lang w:val="sk-SK"/>
              </w:rPr>
              <w:t xml:space="preserve">Hodnota v tis. EUR vo finančnej analýze ako </w:t>
            </w:r>
            <w:proofErr w:type="spellStart"/>
            <w:r w:rsidRPr="00F03DD8">
              <w:rPr>
                <w:rFonts w:ascii="Calibri" w:hAnsi="Calibri"/>
                <w:bCs/>
                <w:sz w:val="22"/>
                <w:lang w:val="sk-SK"/>
              </w:rPr>
              <w:t>kumulatív</w:t>
            </w:r>
            <w:proofErr w:type="spellEnd"/>
            <w:r w:rsidRPr="00F03DD8">
              <w:rPr>
                <w:rFonts w:ascii="Calibri" w:hAnsi="Calibri"/>
                <w:bCs/>
                <w:sz w:val="22"/>
                <w:lang w:val="sk-SK"/>
              </w:rPr>
              <w:t xml:space="preserve"> všetkých druhov tovarov (vrátane hodnoty každého druhu tovaru):  </w:t>
            </w:r>
          </w:p>
        </w:tc>
      </w:tr>
      <w:tr w:rsidR="00B1316D" w:rsidTr="00170EFE">
        <w:tc>
          <w:tcPr>
            <w:tcW w:w="9954" w:type="dxa"/>
          </w:tcPr>
          <w:p w:rsidR="00B1316D" w:rsidRPr="00017156" w:rsidRDefault="00B1316D" w:rsidP="00B1316D">
            <w:pPr>
              <w:tabs>
                <w:tab w:val="left" w:pos="284"/>
              </w:tabs>
              <w:spacing w:before="120" w:after="120"/>
              <w:rPr>
                <w:rFonts w:ascii="Calibri" w:hAnsi="Calibri"/>
                <w:bCs/>
                <w:sz w:val="22"/>
                <w:lang w:val="sk-SK"/>
              </w:rPr>
            </w:pPr>
            <w:r w:rsidRPr="00DD38A8">
              <w:rPr>
                <w:rFonts w:ascii="Calibri" w:hAnsi="Calibri"/>
                <w:b/>
                <w:bCs/>
                <w:sz w:val="22"/>
                <w:u w:val="single"/>
                <w:lang w:val="sk-SK"/>
              </w:rPr>
              <w:t>11.</w:t>
            </w:r>
            <w:r w:rsidRPr="00DD38A8">
              <w:rPr>
                <w:rFonts w:ascii="Calibri" w:hAnsi="Calibri"/>
                <w:b/>
                <w:bCs/>
                <w:sz w:val="22"/>
                <w:u w:val="single"/>
                <w:lang w:val="sk-SK"/>
              </w:rPr>
              <w:tab/>
            </w:r>
            <w:r w:rsidR="00BC7C53" w:rsidRPr="00DD38A8">
              <w:rPr>
                <w:rFonts w:ascii="Calibri" w:hAnsi="Calibri"/>
                <w:b/>
                <w:bCs/>
                <w:sz w:val="22"/>
                <w:u w:val="single"/>
                <w:lang w:val="sk-SK"/>
              </w:rPr>
              <w:t xml:space="preserve"> </w:t>
            </w:r>
            <w:r w:rsidRPr="00DD38A8">
              <w:rPr>
                <w:rFonts w:ascii="Calibri" w:hAnsi="Calibri"/>
                <w:b/>
                <w:bCs/>
                <w:sz w:val="22"/>
                <w:u w:val="single"/>
                <w:lang w:val="sk-SK"/>
              </w:rPr>
              <w:t>Osobné náklady</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náklady na zamestnancov a zmluvy uzatvorené podľa zákonníka práce. Ide o celkovú cenu prace – t.j. hrubá mzda a odvody za zamestnancov, ktorí vykonávajú práce súvisiace s realizovanou investíciou (napr. obsluha zariadenia). Pokiaľ bude práca dodaná na základe inej zmluvy ako podľa Zákonníka práce (napr. zmluva o dielo so živnostníkom), vstupuje do analýzy v riadku č. 12 Služby</w:t>
            </w:r>
            <w:r>
              <w:rPr>
                <w:rFonts w:ascii="Calibri" w:hAnsi="Calibri"/>
                <w:bCs/>
                <w:sz w:val="22"/>
                <w:lang w:val="sk-SK"/>
              </w:rPr>
              <w:t>.</w:t>
            </w:r>
          </w:p>
          <w:p w:rsidR="00B1316D" w:rsidRPr="00F03DD8" w:rsidRDefault="00B1316D" w:rsidP="00B66253">
            <w:pPr>
              <w:pStyle w:val="Odsekzoznamu"/>
              <w:numPr>
                <w:ilvl w:val="1"/>
                <w:numId w:val="18"/>
              </w:numPr>
              <w:spacing w:before="120" w:after="120"/>
              <w:ind w:left="567" w:hanging="283"/>
              <w:contextualSpacing w:val="0"/>
              <w:rPr>
                <w:rFonts w:ascii="Calibri" w:hAnsi="Calibri"/>
                <w:bCs/>
                <w:sz w:val="22"/>
                <w:lang w:val="sk-SK"/>
              </w:rPr>
            </w:pPr>
            <w:r w:rsidRPr="00F03DD8">
              <w:rPr>
                <w:rFonts w:ascii="Calibri" w:hAnsi="Calibri"/>
                <w:bCs/>
                <w:sz w:val="22"/>
                <w:lang w:val="sk-SK"/>
              </w:rPr>
              <w:t>Vymedzenie všetkých druhov osobných nákladov:</w:t>
            </w:r>
          </w:p>
          <w:p w:rsidR="00B1316D" w:rsidRPr="00F03DD8" w:rsidRDefault="00B1316D" w:rsidP="00B66253">
            <w:pPr>
              <w:pStyle w:val="Odsekzoznamu"/>
              <w:numPr>
                <w:ilvl w:val="1"/>
                <w:numId w:val="18"/>
              </w:numPr>
              <w:spacing w:before="120" w:after="120"/>
              <w:ind w:left="567" w:hanging="283"/>
              <w:contextualSpacing w:val="0"/>
              <w:rPr>
                <w:rFonts w:ascii="Calibri" w:hAnsi="Calibri"/>
                <w:bCs/>
                <w:sz w:val="22"/>
                <w:lang w:val="sk-SK"/>
              </w:rPr>
            </w:pPr>
            <w:r w:rsidRPr="00F03DD8">
              <w:rPr>
                <w:rFonts w:ascii="Calibri" w:hAnsi="Calibri"/>
                <w:bCs/>
                <w:sz w:val="22"/>
                <w:lang w:val="sk-SK"/>
              </w:rPr>
              <w:t>Zdôvodnenie/vysvetlenie zahrnutia každého druhu osobných nákladov do investičnej analýzy:</w:t>
            </w:r>
          </w:p>
          <w:p w:rsidR="00B1316D" w:rsidRPr="00F03DD8" w:rsidRDefault="00B1316D" w:rsidP="00B66253">
            <w:pPr>
              <w:pStyle w:val="Odsekzoznamu"/>
              <w:numPr>
                <w:ilvl w:val="1"/>
                <w:numId w:val="18"/>
              </w:numPr>
              <w:spacing w:before="120" w:after="120"/>
              <w:ind w:left="567" w:hanging="283"/>
              <w:contextualSpacing w:val="0"/>
              <w:rPr>
                <w:rFonts w:ascii="Calibri" w:hAnsi="Calibri"/>
                <w:bCs/>
                <w:sz w:val="22"/>
                <w:lang w:val="sk-SK"/>
              </w:rPr>
            </w:pPr>
            <w:r w:rsidRPr="00F03DD8">
              <w:rPr>
                <w:rFonts w:ascii="Calibri" w:hAnsi="Calibri"/>
                <w:bCs/>
                <w:sz w:val="22"/>
                <w:lang w:val="sk-SK"/>
              </w:rPr>
              <w:t>Popis metódy/spôsobu určenia hodnoty vstupu (každého druhu osobných nákladov) do finančnej analýzy, vrátane uvedenia zdroja  (napr. pracovná zmluva) pre určenie hodnoty každého druhu osobných nákladov:</w:t>
            </w:r>
          </w:p>
          <w:p w:rsidR="00B1316D" w:rsidRPr="00170EFE" w:rsidRDefault="00B1316D" w:rsidP="00B66253">
            <w:pPr>
              <w:pStyle w:val="Odsekzoznamu"/>
              <w:numPr>
                <w:ilvl w:val="1"/>
                <w:numId w:val="18"/>
              </w:numPr>
              <w:spacing w:before="120" w:after="120"/>
              <w:ind w:left="567" w:hanging="283"/>
              <w:contextualSpacing w:val="0"/>
              <w:rPr>
                <w:rFonts w:ascii="Calibri" w:hAnsi="Calibri"/>
                <w:bCs/>
                <w:sz w:val="22"/>
                <w:lang w:val="sk-SK"/>
              </w:rPr>
            </w:pPr>
            <w:r w:rsidRPr="00F03DD8">
              <w:rPr>
                <w:rFonts w:ascii="Calibri" w:hAnsi="Calibri"/>
                <w:bCs/>
                <w:sz w:val="22"/>
                <w:lang w:val="sk-SK"/>
              </w:rPr>
              <w:t xml:space="preserve">Hodnota v tis. EUR vo finančnej analýze ako </w:t>
            </w:r>
            <w:proofErr w:type="spellStart"/>
            <w:r w:rsidRPr="00F03DD8">
              <w:rPr>
                <w:rFonts w:ascii="Calibri" w:hAnsi="Calibri"/>
                <w:bCs/>
                <w:sz w:val="22"/>
                <w:lang w:val="sk-SK"/>
              </w:rPr>
              <w:t>kumulatív</w:t>
            </w:r>
            <w:proofErr w:type="spellEnd"/>
            <w:r w:rsidRPr="00F03DD8">
              <w:rPr>
                <w:rFonts w:ascii="Calibri" w:hAnsi="Calibri"/>
                <w:bCs/>
                <w:sz w:val="22"/>
                <w:lang w:val="sk-SK"/>
              </w:rPr>
              <w:t xml:space="preserve"> všetkých druhov osobných nákladov (vrátane hodnoty každého druhu osobných nákladov):  </w:t>
            </w:r>
          </w:p>
        </w:tc>
      </w:tr>
      <w:tr w:rsidR="00B1316D" w:rsidTr="00170EFE">
        <w:tc>
          <w:tcPr>
            <w:tcW w:w="9954" w:type="dxa"/>
          </w:tcPr>
          <w:p w:rsidR="00B1316D" w:rsidRPr="00017156" w:rsidRDefault="00B1316D" w:rsidP="00170EFE">
            <w:pPr>
              <w:tabs>
                <w:tab w:val="left" w:pos="459"/>
              </w:tabs>
              <w:spacing w:before="120" w:after="120"/>
              <w:rPr>
                <w:rFonts w:ascii="Calibri" w:hAnsi="Calibri"/>
                <w:bCs/>
                <w:sz w:val="22"/>
                <w:lang w:val="sk-SK"/>
              </w:rPr>
            </w:pPr>
            <w:r w:rsidRPr="00DD38A8">
              <w:rPr>
                <w:rFonts w:ascii="Calibri" w:hAnsi="Calibri"/>
                <w:b/>
                <w:bCs/>
                <w:sz w:val="22"/>
                <w:u w:val="single"/>
                <w:lang w:val="sk-SK"/>
              </w:rPr>
              <w:t>12.</w:t>
            </w:r>
            <w:r w:rsidR="00BC7C53" w:rsidRPr="00DD38A8">
              <w:rPr>
                <w:rFonts w:ascii="Calibri" w:hAnsi="Calibri"/>
                <w:b/>
                <w:bCs/>
                <w:sz w:val="22"/>
                <w:u w:val="single"/>
                <w:lang w:val="sk-SK"/>
              </w:rPr>
              <w:t xml:space="preserve"> </w:t>
            </w:r>
            <w:r w:rsidRPr="00DD38A8">
              <w:rPr>
                <w:rFonts w:ascii="Calibri" w:hAnsi="Calibri"/>
                <w:b/>
                <w:bCs/>
                <w:sz w:val="22"/>
                <w:u w:val="single"/>
                <w:lang w:val="sk-SK"/>
              </w:rPr>
              <w:t>Služby</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náklady na externé služby súvisiace s  investíciou (+bankové poplatky) (ak relevantné). V prípade, ak daná položka nie je relevantná ako vstup do finančnej analýzy, žiadateľ uvedie dôvod.</w:t>
            </w:r>
          </w:p>
          <w:p w:rsidR="00B1316D" w:rsidRPr="00F03DD8" w:rsidRDefault="00B1316D" w:rsidP="00B66253">
            <w:pPr>
              <w:pStyle w:val="Odsekzoznamu"/>
              <w:numPr>
                <w:ilvl w:val="1"/>
                <w:numId w:val="19"/>
              </w:numPr>
              <w:spacing w:before="120" w:after="120"/>
              <w:ind w:left="567" w:hanging="283"/>
              <w:contextualSpacing w:val="0"/>
              <w:rPr>
                <w:rFonts w:ascii="Calibri" w:hAnsi="Calibri"/>
                <w:bCs/>
                <w:sz w:val="22"/>
                <w:lang w:val="sk-SK"/>
              </w:rPr>
            </w:pPr>
            <w:r w:rsidRPr="00F03DD8">
              <w:rPr>
                <w:rFonts w:ascii="Calibri" w:hAnsi="Calibri"/>
                <w:bCs/>
                <w:sz w:val="22"/>
                <w:lang w:val="sk-SK"/>
              </w:rPr>
              <w:t>Vymedzenie všetkých druhov služieb:</w:t>
            </w:r>
          </w:p>
          <w:p w:rsidR="00B1316D" w:rsidRPr="00F03DD8" w:rsidRDefault="00B1316D" w:rsidP="00B66253">
            <w:pPr>
              <w:pStyle w:val="Odsekzoznamu"/>
              <w:numPr>
                <w:ilvl w:val="1"/>
                <w:numId w:val="19"/>
              </w:numPr>
              <w:spacing w:before="120" w:after="120"/>
              <w:ind w:left="567" w:hanging="283"/>
              <w:contextualSpacing w:val="0"/>
              <w:rPr>
                <w:rFonts w:ascii="Calibri" w:hAnsi="Calibri"/>
                <w:bCs/>
                <w:sz w:val="22"/>
                <w:lang w:val="sk-SK"/>
              </w:rPr>
            </w:pPr>
            <w:r w:rsidRPr="00F03DD8">
              <w:rPr>
                <w:rFonts w:ascii="Calibri" w:hAnsi="Calibri"/>
                <w:bCs/>
                <w:sz w:val="22"/>
                <w:lang w:val="sk-SK"/>
              </w:rPr>
              <w:t>Zdôvodnenie/vysvetlenie zahrnutia každého druhu služieb do investičnej analýzy:</w:t>
            </w:r>
          </w:p>
          <w:p w:rsidR="00B1316D" w:rsidRPr="00F03DD8" w:rsidRDefault="00B1316D" w:rsidP="00B66253">
            <w:pPr>
              <w:pStyle w:val="Odsekzoznamu"/>
              <w:numPr>
                <w:ilvl w:val="1"/>
                <w:numId w:val="19"/>
              </w:numPr>
              <w:spacing w:before="120" w:after="120"/>
              <w:ind w:left="567" w:hanging="283"/>
              <w:contextualSpacing w:val="0"/>
              <w:rPr>
                <w:rFonts w:ascii="Calibri" w:hAnsi="Calibri"/>
                <w:bCs/>
                <w:sz w:val="22"/>
                <w:lang w:val="sk-SK"/>
              </w:rPr>
            </w:pPr>
            <w:r w:rsidRPr="00F03DD8">
              <w:rPr>
                <w:rFonts w:ascii="Calibri" w:hAnsi="Calibri"/>
                <w:bCs/>
                <w:sz w:val="22"/>
                <w:lang w:val="sk-SK"/>
              </w:rPr>
              <w:t>Popis metódy/spôsobu určenia hodnoty vstupu (každého druhu osobných nákladov) do finančnej analýzy, vrátane uvedenia zdroja  (napr.  zmluva o dodávke) pre určenie hodnoty každého druhu služby:</w:t>
            </w:r>
          </w:p>
          <w:p w:rsidR="00B1316D" w:rsidRPr="00170EFE" w:rsidRDefault="00B1316D" w:rsidP="00B66253">
            <w:pPr>
              <w:pStyle w:val="Odsekzoznamu"/>
              <w:numPr>
                <w:ilvl w:val="1"/>
                <w:numId w:val="19"/>
              </w:numPr>
              <w:spacing w:before="120" w:after="120"/>
              <w:ind w:left="567" w:hanging="283"/>
              <w:contextualSpacing w:val="0"/>
              <w:rPr>
                <w:rFonts w:ascii="Calibri" w:hAnsi="Calibri"/>
                <w:bCs/>
                <w:sz w:val="22"/>
                <w:lang w:val="sk-SK"/>
              </w:rPr>
            </w:pPr>
            <w:r w:rsidRPr="00F03DD8">
              <w:rPr>
                <w:rFonts w:ascii="Calibri" w:hAnsi="Calibri"/>
                <w:bCs/>
                <w:sz w:val="22"/>
                <w:lang w:val="sk-SK"/>
              </w:rPr>
              <w:t xml:space="preserve">Hodnota v tis. EUR vo finančnej analýze ako </w:t>
            </w:r>
            <w:proofErr w:type="spellStart"/>
            <w:r w:rsidRPr="00F03DD8">
              <w:rPr>
                <w:rFonts w:ascii="Calibri" w:hAnsi="Calibri"/>
                <w:bCs/>
                <w:sz w:val="22"/>
                <w:lang w:val="sk-SK"/>
              </w:rPr>
              <w:t>kumulatív</w:t>
            </w:r>
            <w:proofErr w:type="spellEnd"/>
            <w:r w:rsidRPr="00F03DD8">
              <w:rPr>
                <w:rFonts w:ascii="Calibri" w:hAnsi="Calibri"/>
                <w:bCs/>
                <w:sz w:val="22"/>
                <w:lang w:val="sk-SK"/>
              </w:rPr>
              <w:t xml:space="preserve"> všetkých druhov služieb (vrátane hodnoty každého druhu služieb):  </w:t>
            </w:r>
          </w:p>
        </w:tc>
      </w:tr>
      <w:tr w:rsidR="00B1316D" w:rsidTr="00170EFE">
        <w:tc>
          <w:tcPr>
            <w:tcW w:w="9954" w:type="dxa"/>
          </w:tcPr>
          <w:p w:rsidR="00B1316D" w:rsidRPr="00017156" w:rsidRDefault="00B1316D" w:rsidP="00170EFE">
            <w:pPr>
              <w:tabs>
                <w:tab w:val="left" w:pos="318"/>
              </w:tabs>
              <w:spacing w:before="120" w:after="120"/>
              <w:rPr>
                <w:rFonts w:ascii="Calibri" w:hAnsi="Calibri"/>
                <w:bCs/>
                <w:sz w:val="22"/>
                <w:lang w:val="sk-SK"/>
              </w:rPr>
            </w:pPr>
            <w:r w:rsidRPr="00DD38A8">
              <w:rPr>
                <w:rFonts w:ascii="Calibri" w:hAnsi="Calibri"/>
                <w:b/>
                <w:bCs/>
                <w:sz w:val="22"/>
                <w:u w:val="single"/>
                <w:lang w:val="sk-SK"/>
              </w:rPr>
              <w:t>13.</w:t>
            </w:r>
            <w:r w:rsidRPr="00DD38A8">
              <w:rPr>
                <w:rFonts w:ascii="Calibri" w:hAnsi="Calibri"/>
                <w:b/>
                <w:bCs/>
                <w:sz w:val="22"/>
                <w:u w:val="single"/>
                <w:lang w:val="sk-SK"/>
              </w:rPr>
              <w:tab/>
              <w:t>Energie</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náklady na energie. Ide o náklady na dodatočné energie, ktorých potreba bola vyvolaná investíciou – t.j. napr. energie na prevádzku obstaraných strojov, prístrojov, zariadení</w:t>
            </w:r>
          </w:p>
          <w:p w:rsidR="00B1316D" w:rsidRPr="00E64D48" w:rsidRDefault="00B1316D" w:rsidP="00B66253">
            <w:pPr>
              <w:pStyle w:val="Odsekzoznamu"/>
              <w:numPr>
                <w:ilvl w:val="1"/>
                <w:numId w:val="20"/>
              </w:numPr>
              <w:spacing w:before="120" w:after="120"/>
              <w:ind w:left="567" w:hanging="283"/>
              <w:contextualSpacing w:val="0"/>
              <w:rPr>
                <w:rFonts w:ascii="Calibri" w:hAnsi="Calibri"/>
                <w:bCs/>
                <w:sz w:val="22"/>
                <w:lang w:val="sk-SK"/>
              </w:rPr>
            </w:pPr>
            <w:r w:rsidRPr="00E64D48">
              <w:rPr>
                <w:rFonts w:ascii="Calibri" w:hAnsi="Calibri"/>
                <w:bCs/>
                <w:sz w:val="22"/>
                <w:lang w:val="sk-SK"/>
              </w:rPr>
              <w:t>Vymedzenie všetkých druhov energií :</w:t>
            </w:r>
          </w:p>
          <w:p w:rsidR="00B1316D" w:rsidRPr="00E64D48" w:rsidRDefault="00B1316D" w:rsidP="00B66253">
            <w:pPr>
              <w:pStyle w:val="Odsekzoznamu"/>
              <w:numPr>
                <w:ilvl w:val="1"/>
                <w:numId w:val="20"/>
              </w:numPr>
              <w:spacing w:before="120" w:after="120"/>
              <w:ind w:left="567" w:hanging="283"/>
              <w:contextualSpacing w:val="0"/>
              <w:rPr>
                <w:rFonts w:ascii="Calibri" w:hAnsi="Calibri"/>
                <w:bCs/>
                <w:sz w:val="22"/>
                <w:lang w:val="sk-SK"/>
              </w:rPr>
            </w:pPr>
            <w:r w:rsidRPr="00E64D48">
              <w:rPr>
                <w:rFonts w:ascii="Calibri" w:hAnsi="Calibri"/>
                <w:bCs/>
                <w:sz w:val="22"/>
                <w:lang w:val="sk-SK"/>
              </w:rPr>
              <w:t>Zdôvodnenie/vysvetlenie zahrnutia každého druhu energií do investičnej analýzy:</w:t>
            </w:r>
          </w:p>
          <w:p w:rsidR="00B1316D" w:rsidRPr="00E64D48" w:rsidRDefault="00B1316D" w:rsidP="00B66253">
            <w:pPr>
              <w:pStyle w:val="Odsekzoznamu"/>
              <w:numPr>
                <w:ilvl w:val="1"/>
                <w:numId w:val="20"/>
              </w:numPr>
              <w:spacing w:before="120" w:after="120"/>
              <w:ind w:left="567" w:hanging="283"/>
              <w:contextualSpacing w:val="0"/>
              <w:rPr>
                <w:rFonts w:ascii="Calibri" w:hAnsi="Calibri"/>
                <w:bCs/>
                <w:sz w:val="22"/>
                <w:lang w:val="sk-SK"/>
              </w:rPr>
            </w:pPr>
            <w:r w:rsidRPr="00E64D48">
              <w:rPr>
                <w:rFonts w:ascii="Calibri" w:hAnsi="Calibri"/>
                <w:bCs/>
                <w:sz w:val="22"/>
                <w:lang w:val="sk-SK"/>
              </w:rPr>
              <w:t>Popis metódy/spôsobu určenia hodnoty vstupu (každého druhu energií) do finančnej analýzy, vrátane uvedenia zdroja  (napr.  zmluva o dodávke) pre určenie hodnoty každého druhu energií:</w:t>
            </w:r>
          </w:p>
          <w:p w:rsidR="00B1316D" w:rsidRPr="00170EFE" w:rsidRDefault="00B1316D" w:rsidP="00B66253">
            <w:pPr>
              <w:pStyle w:val="Odsekzoznamu"/>
              <w:numPr>
                <w:ilvl w:val="1"/>
                <w:numId w:val="20"/>
              </w:numPr>
              <w:spacing w:before="120" w:after="120"/>
              <w:ind w:left="567" w:hanging="283"/>
              <w:contextualSpacing w:val="0"/>
              <w:rPr>
                <w:rFonts w:ascii="Calibri" w:hAnsi="Calibri"/>
                <w:bCs/>
                <w:sz w:val="22"/>
                <w:u w:val="single"/>
                <w:lang w:val="sk-SK"/>
              </w:rPr>
            </w:pPr>
            <w:r w:rsidRPr="00E64D48">
              <w:rPr>
                <w:rFonts w:ascii="Calibri" w:hAnsi="Calibri"/>
                <w:bCs/>
                <w:sz w:val="22"/>
                <w:lang w:val="sk-SK"/>
              </w:rPr>
              <w:t xml:space="preserve">Hodnota v tis. EUR vo finančnej analýze ako </w:t>
            </w:r>
            <w:proofErr w:type="spellStart"/>
            <w:r w:rsidRPr="00E64D48">
              <w:rPr>
                <w:rFonts w:ascii="Calibri" w:hAnsi="Calibri"/>
                <w:bCs/>
                <w:sz w:val="22"/>
                <w:lang w:val="sk-SK"/>
              </w:rPr>
              <w:t>kumulatív</w:t>
            </w:r>
            <w:proofErr w:type="spellEnd"/>
            <w:r w:rsidRPr="00E64D48">
              <w:rPr>
                <w:rFonts w:ascii="Calibri" w:hAnsi="Calibri"/>
                <w:bCs/>
                <w:sz w:val="22"/>
                <w:lang w:val="sk-SK"/>
              </w:rPr>
              <w:t xml:space="preserve"> všetkých druhov energií  (vrátane hodnoty každého druhu energií):  </w:t>
            </w:r>
          </w:p>
        </w:tc>
      </w:tr>
      <w:tr w:rsidR="00B1316D" w:rsidTr="00170EFE">
        <w:tc>
          <w:tcPr>
            <w:tcW w:w="9954" w:type="dxa"/>
          </w:tcPr>
          <w:p w:rsidR="00B1316D" w:rsidRPr="00017156" w:rsidRDefault="00B1316D" w:rsidP="00170EFE">
            <w:pPr>
              <w:tabs>
                <w:tab w:val="left" w:pos="318"/>
              </w:tabs>
              <w:spacing w:before="120" w:after="120"/>
              <w:rPr>
                <w:rFonts w:ascii="Calibri" w:hAnsi="Calibri"/>
                <w:bCs/>
                <w:sz w:val="22"/>
                <w:lang w:val="sk-SK"/>
              </w:rPr>
            </w:pPr>
            <w:r w:rsidRPr="00DD38A8">
              <w:rPr>
                <w:rFonts w:ascii="Calibri" w:hAnsi="Calibri"/>
                <w:b/>
                <w:bCs/>
                <w:sz w:val="22"/>
                <w:u w:val="single"/>
                <w:lang w:val="sk-SK"/>
              </w:rPr>
              <w:t>14.</w:t>
            </w:r>
            <w:r w:rsidRPr="00DD38A8">
              <w:rPr>
                <w:rFonts w:ascii="Calibri" w:hAnsi="Calibri"/>
                <w:b/>
                <w:bCs/>
                <w:sz w:val="22"/>
                <w:u w:val="single"/>
                <w:lang w:val="sk-SK"/>
              </w:rPr>
              <w:tab/>
              <w:t>Údržba</w:t>
            </w:r>
            <w:r>
              <w:rPr>
                <w:rFonts w:ascii="Calibri" w:hAnsi="Calibri"/>
                <w:bCs/>
                <w:sz w:val="22"/>
                <w:lang w:val="sk-SK"/>
              </w:rPr>
              <w:t xml:space="preserve"> -</w:t>
            </w:r>
            <w:r w:rsidRPr="00017156">
              <w:rPr>
                <w:rFonts w:ascii="Calibri" w:hAnsi="Calibri"/>
                <w:bCs/>
                <w:sz w:val="22"/>
                <w:lang w:val="sk-SK"/>
              </w:rPr>
              <w:t xml:space="preserve"> náklady na údržbu</w:t>
            </w:r>
            <w:r>
              <w:rPr>
                <w:rFonts w:ascii="Calibri" w:hAnsi="Calibri"/>
                <w:bCs/>
                <w:sz w:val="22"/>
                <w:lang w:val="sk-SK"/>
              </w:rPr>
              <w:t xml:space="preserve"> (</w:t>
            </w:r>
            <w:r w:rsidRPr="00017156">
              <w:rPr>
                <w:rFonts w:ascii="Calibri" w:hAnsi="Calibri"/>
                <w:bCs/>
                <w:sz w:val="22"/>
                <w:lang w:val="sk-SK"/>
              </w:rPr>
              <w:t>nie nákup nového majetku alebo jeho zhodnotenie</w:t>
            </w:r>
            <w:r>
              <w:rPr>
                <w:rFonts w:ascii="Calibri" w:hAnsi="Calibri"/>
                <w:bCs/>
                <w:sz w:val="22"/>
                <w:lang w:val="sk-SK"/>
              </w:rPr>
              <w:t>)</w:t>
            </w:r>
          </w:p>
          <w:p w:rsidR="00B1316D" w:rsidRPr="000A5F77" w:rsidRDefault="00B1316D" w:rsidP="00B66253">
            <w:pPr>
              <w:pStyle w:val="Odsekzoznamu"/>
              <w:numPr>
                <w:ilvl w:val="1"/>
                <w:numId w:val="21"/>
              </w:numPr>
              <w:spacing w:before="120" w:after="120"/>
              <w:ind w:left="567" w:hanging="283"/>
              <w:contextualSpacing w:val="0"/>
              <w:rPr>
                <w:rFonts w:ascii="Calibri" w:hAnsi="Calibri"/>
                <w:bCs/>
                <w:sz w:val="22"/>
                <w:lang w:val="sk-SK"/>
              </w:rPr>
            </w:pPr>
            <w:r w:rsidRPr="000A5F77">
              <w:rPr>
                <w:rFonts w:ascii="Calibri" w:hAnsi="Calibri"/>
                <w:bCs/>
                <w:sz w:val="22"/>
                <w:lang w:val="sk-SK"/>
              </w:rPr>
              <w:t>Vymedzenie všetkých druhov údržieb:</w:t>
            </w:r>
          </w:p>
          <w:p w:rsidR="00B1316D" w:rsidRPr="000A5F77" w:rsidRDefault="00B1316D" w:rsidP="00B66253">
            <w:pPr>
              <w:pStyle w:val="Odsekzoznamu"/>
              <w:numPr>
                <w:ilvl w:val="1"/>
                <w:numId w:val="21"/>
              </w:numPr>
              <w:spacing w:before="120" w:after="120"/>
              <w:ind w:left="567" w:hanging="283"/>
              <w:contextualSpacing w:val="0"/>
              <w:rPr>
                <w:rFonts w:ascii="Calibri" w:hAnsi="Calibri"/>
                <w:bCs/>
                <w:sz w:val="22"/>
                <w:lang w:val="sk-SK"/>
              </w:rPr>
            </w:pPr>
            <w:r w:rsidRPr="000A5F77">
              <w:rPr>
                <w:rFonts w:ascii="Calibri" w:hAnsi="Calibri"/>
                <w:bCs/>
                <w:sz w:val="22"/>
                <w:lang w:val="sk-SK"/>
              </w:rPr>
              <w:t>Zdôvodnenie/vysvetlenie zahrnutia každého druhu údržieb do investičnej analýzy:</w:t>
            </w:r>
          </w:p>
          <w:p w:rsidR="00B1316D" w:rsidRPr="000A5F77" w:rsidRDefault="00B1316D" w:rsidP="00B66253">
            <w:pPr>
              <w:pStyle w:val="Odsekzoznamu"/>
              <w:numPr>
                <w:ilvl w:val="1"/>
                <w:numId w:val="21"/>
              </w:numPr>
              <w:spacing w:before="120" w:after="120"/>
              <w:ind w:left="567" w:hanging="283"/>
              <w:contextualSpacing w:val="0"/>
              <w:rPr>
                <w:rFonts w:ascii="Calibri" w:hAnsi="Calibri"/>
                <w:bCs/>
                <w:sz w:val="22"/>
                <w:lang w:val="sk-SK"/>
              </w:rPr>
            </w:pPr>
            <w:r w:rsidRPr="000A5F77">
              <w:rPr>
                <w:rFonts w:ascii="Calibri" w:hAnsi="Calibri"/>
                <w:bCs/>
                <w:sz w:val="22"/>
                <w:lang w:val="sk-SK"/>
              </w:rPr>
              <w:t>Popis metódy/spôsobu určenia hodnoty vstupu (každého druhu údržieb) do finančnej analýzy, vrátane uvedenia zdroja  (napr.  zmluva o údržbe) pre určenie hodnoty každého druhu údržieb:</w:t>
            </w:r>
          </w:p>
          <w:p w:rsidR="00B1316D" w:rsidRPr="00170EFE" w:rsidRDefault="00B1316D" w:rsidP="00B66253">
            <w:pPr>
              <w:pStyle w:val="Odsekzoznamu"/>
              <w:numPr>
                <w:ilvl w:val="1"/>
                <w:numId w:val="21"/>
              </w:numPr>
              <w:spacing w:before="120" w:after="120"/>
              <w:ind w:left="567" w:hanging="283"/>
              <w:contextualSpacing w:val="0"/>
              <w:rPr>
                <w:rFonts w:ascii="Calibri" w:hAnsi="Calibri"/>
                <w:bCs/>
                <w:sz w:val="22"/>
                <w:lang w:val="sk-SK"/>
              </w:rPr>
            </w:pPr>
            <w:r w:rsidRPr="000A5F77">
              <w:rPr>
                <w:rFonts w:ascii="Calibri" w:hAnsi="Calibri"/>
                <w:bCs/>
                <w:sz w:val="22"/>
                <w:lang w:val="sk-SK"/>
              </w:rPr>
              <w:t xml:space="preserve">Hodnota v tis. EUR vo finančnej analýze ako </w:t>
            </w:r>
            <w:proofErr w:type="spellStart"/>
            <w:r w:rsidRPr="000A5F77">
              <w:rPr>
                <w:rFonts w:ascii="Calibri" w:hAnsi="Calibri"/>
                <w:bCs/>
                <w:sz w:val="22"/>
                <w:lang w:val="sk-SK"/>
              </w:rPr>
              <w:t>kumulatív</w:t>
            </w:r>
            <w:proofErr w:type="spellEnd"/>
            <w:r w:rsidRPr="000A5F77">
              <w:rPr>
                <w:rFonts w:ascii="Calibri" w:hAnsi="Calibri"/>
                <w:bCs/>
                <w:sz w:val="22"/>
                <w:lang w:val="sk-SK"/>
              </w:rPr>
              <w:t xml:space="preserve"> všetkých druhov údržieb  (vrátane hodnoty každého druhu údržieb):  </w:t>
            </w:r>
          </w:p>
        </w:tc>
      </w:tr>
      <w:tr w:rsidR="00B1316D" w:rsidTr="00170EFE">
        <w:tc>
          <w:tcPr>
            <w:tcW w:w="9954" w:type="dxa"/>
          </w:tcPr>
          <w:p w:rsidR="00B1316D" w:rsidRPr="00017156" w:rsidRDefault="00B1316D" w:rsidP="00170EFE">
            <w:pPr>
              <w:tabs>
                <w:tab w:val="left" w:pos="318"/>
              </w:tabs>
              <w:spacing w:before="120" w:after="120"/>
              <w:rPr>
                <w:rFonts w:ascii="Calibri" w:hAnsi="Calibri"/>
                <w:bCs/>
                <w:sz w:val="22"/>
                <w:lang w:val="sk-SK"/>
              </w:rPr>
            </w:pPr>
            <w:r w:rsidRPr="00DD38A8">
              <w:rPr>
                <w:rFonts w:ascii="Calibri" w:hAnsi="Calibri"/>
                <w:b/>
                <w:bCs/>
                <w:sz w:val="22"/>
                <w:u w:val="single"/>
                <w:lang w:val="sk-SK"/>
              </w:rPr>
              <w:t>15.</w:t>
            </w:r>
            <w:r w:rsidRPr="00DD38A8">
              <w:rPr>
                <w:rFonts w:ascii="Calibri" w:hAnsi="Calibri"/>
                <w:b/>
                <w:bCs/>
                <w:sz w:val="22"/>
                <w:u w:val="single"/>
                <w:lang w:val="sk-SK"/>
              </w:rPr>
              <w:tab/>
              <w:t>Úroky</w:t>
            </w:r>
            <w:r>
              <w:rPr>
                <w:rFonts w:ascii="Calibri" w:hAnsi="Calibri"/>
                <w:bCs/>
                <w:sz w:val="22"/>
                <w:lang w:val="sk-SK"/>
              </w:rPr>
              <w:t xml:space="preserve"> -</w:t>
            </w:r>
            <w:r w:rsidRPr="00017156">
              <w:rPr>
                <w:rFonts w:ascii="Calibri" w:hAnsi="Calibri"/>
                <w:bCs/>
                <w:sz w:val="22"/>
                <w:lang w:val="sk-SK"/>
              </w:rPr>
              <w:t xml:space="preserve"> úroky z poskytnutých úverov, týkajúcich sa financovania investície, pokiaľ je spolufinancovanie investície zabezpečené prostredníctvom úverovej zmluvy (ak relevantné). V prípade, ak daná položka nie je relevantná ako vstup do finančnej analýzy, žiadateľ uvedie dôvod.</w:t>
            </w:r>
          </w:p>
          <w:p w:rsidR="00B1316D" w:rsidRPr="000A5F77" w:rsidRDefault="00B1316D" w:rsidP="00B66253">
            <w:pPr>
              <w:pStyle w:val="Odsekzoznamu"/>
              <w:numPr>
                <w:ilvl w:val="1"/>
                <w:numId w:val="22"/>
              </w:numPr>
              <w:spacing w:before="120" w:after="120"/>
              <w:ind w:left="567" w:hanging="283"/>
              <w:contextualSpacing w:val="0"/>
              <w:rPr>
                <w:rFonts w:ascii="Calibri" w:hAnsi="Calibri"/>
                <w:bCs/>
                <w:sz w:val="22"/>
                <w:lang w:val="sk-SK"/>
              </w:rPr>
            </w:pPr>
            <w:r w:rsidRPr="000A5F77">
              <w:rPr>
                <w:rFonts w:ascii="Calibri" w:hAnsi="Calibri"/>
                <w:bCs/>
                <w:sz w:val="22"/>
                <w:lang w:val="sk-SK"/>
              </w:rPr>
              <w:t>Vymedzenie všetkých druhov úrokov:</w:t>
            </w:r>
          </w:p>
          <w:p w:rsidR="00B1316D" w:rsidRPr="000A5F77" w:rsidRDefault="00B1316D" w:rsidP="00B66253">
            <w:pPr>
              <w:pStyle w:val="Odsekzoznamu"/>
              <w:numPr>
                <w:ilvl w:val="1"/>
                <w:numId w:val="22"/>
              </w:numPr>
              <w:spacing w:before="120" w:after="120"/>
              <w:ind w:left="567" w:hanging="283"/>
              <w:contextualSpacing w:val="0"/>
              <w:rPr>
                <w:rFonts w:ascii="Calibri" w:hAnsi="Calibri"/>
                <w:bCs/>
                <w:sz w:val="22"/>
                <w:lang w:val="sk-SK"/>
              </w:rPr>
            </w:pPr>
            <w:r w:rsidRPr="000A5F77">
              <w:rPr>
                <w:rFonts w:ascii="Calibri" w:hAnsi="Calibri"/>
                <w:bCs/>
                <w:sz w:val="22"/>
                <w:lang w:val="sk-SK"/>
              </w:rPr>
              <w:t>Zdôvodnenie/vysvetlenie zahrnutia každého druhu úrokov do investičnej analýzy:</w:t>
            </w:r>
          </w:p>
          <w:p w:rsidR="00B1316D" w:rsidRPr="000A5F77" w:rsidRDefault="00B1316D" w:rsidP="00B66253">
            <w:pPr>
              <w:pStyle w:val="Odsekzoznamu"/>
              <w:numPr>
                <w:ilvl w:val="1"/>
                <w:numId w:val="22"/>
              </w:numPr>
              <w:spacing w:before="120" w:after="120"/>
              <w:ind w:left="567" w:hanging="283"/>
              <w:contextualSpacing w:val="0"/>
              <w:rPr>
                <w:rFonts w:ascii="Calibri" w:hAnsi="Calibri"/>
                <w:bCs/>
                <w:sz w:val="22"/>
                <w:lang w:val="sk-SK"/>
              </w:rPr>
            </w:pPr>
            <w:r w:rsidRPr="000A5F77">
              <w:rPr>
                <w:rFonts w:ascii="Calibri" w:hAnsi="Calibri"/>
                <w:bCs/>
                <w:sz w:val="22"/>
                <w:lang w:val="sk-SK"/>
              </w:rPr>
              <w:t>Popis metódy/spôsobu určenia hodnoty vstupu (každého druhu úrokov) do finančnej analýzy, vrátane uvedenia zdroja  (napr.  úverová zmluva) pre určenie hodnoty každého druhu úrokov:</w:t>
            </w:r>
          </w:p>
          <w:p w:rsidR="00B1316D" w:rsidRPr="00170EFE" w:rsidRDefault="00B1316D" w:rsidP="00B66253">
            <w:pPr>
              <w:pStyle w:val="Odsekzoznamu"/>
              <w:numPr>
                <w:ilvl w:val="1"/>
                <w:numId w:val="22"/>
              </w:numPr>
              <w:spacing w:before="120" w:after="120"/>
              <w:ind w:left="567" w:hanging="283"/>
              <w:contextualSpacing w:val="0"/>
              <w:rPr>
                <w:rFonts w:ascii="Calibri" w:hAnsi="Calibri"/>
                <w:bCs/>
                <w:sz w:val="22"/>
                <w:u w:val="single"/>
                <w:lang w:val="sk-SK"/>
              </w:rPr>
            </w:pPr>
            <w:r w:rsidRPr="000A5F77">
              <w:rPr>
                <w:rFonts w:ascii="Calibri" w:hAnsi="Calibri"/>
                <w:bCs/>
                <w:sz w:val="22"/>
                <w:lang w:val="sk-SK"/>
              </w:rPr>
              <w:t xml:space="preserve">Hodnota v tis. EUR vo finančnej analýze ako </w:t>
            </w:r>
            <w:proofErr w:type="spellStart"/>
            <w:r w:rsidRPr="000A5F77">
              <w:rPr>
                <w:rFonts w:ascii="Calibri" w:hAnsi="Calibri"/>
                <w:bCs/>
                <w:sz w:val="22"/>
                <w:lang w:val="sk-SK"/>
              </w:rPr>
              <w:t>kumulatív</w:t>
            </w:r>
            <w:proofErr w:type="spellEnd"/>
            <w:r w:rsidRPr="000A5F77">
              <w:rPr>
                <w:rFonts w:ascii="Calibri" w:hAnsi="Calibri"/>
                <w:bCs/>
                <w:sz w:val="22"/>
                <w:lang w:val="sk-SK"/>
              </w:rPr>
              <w:t xml:space="preserve"> všetkých druhov úrokov  (vrátane hodnoty každého druhu úrokov):  </w:t>
            </w:r>
          </w:p>
        </w:tc>
      </w:tr>
      <w:tr w:rsidR="00B1316D" w:rsidTr="00170EFE">
        <w:tc>
          <w:tcPr>
            <w:tcW w:w="9954" w:type="dxa"/>
          </w:tcPr>
          <w:p w:rsidR="00B1316D" w:rsidRPr="00017156" w:rsidRDefault="00B1316D" w:rsidP="00B1316D">
            <w:pPr>
              <w:tabs>
                <w:tab w:val="left" w:pos="284"/>
              </w:tabs>
              <w:spacing w:before="120" w:after="120"/>
              <w:rPr>
                <w:rFonts w:ascii="Calibri" w:hAnsi="Calibri"/>
                <w:bCs/>
                <w:sz w:val="22"/>
                <w:lang w:val="sk-SK"/>
              </w:rPr>
            </w:pPr>
            <w:r w:rsidRPr="00DD38A8">
              <w:rPr>
                <w:rFonts w:ascii="Calibri" w:hAnsi="Calibri"/>
                <w:b/>
                <w:bCs/>
                <w:sz w:val="22"/>
                <w:u w:val="single"/>
                <w:lang w:val="sk-SK"/>
              </w:rPr>
              <w:t>16.</w:t>
            </w:r>
            <w:r w:rsidRPr="00DD38A8">
              <w:rPr>
                <w:rFonts w:ascii="Calibri" w:hAnsi="Calibri"/>
                <w:b/>
                <w:bCs/>
                <w:sz w:val="22"/>
                <w:u w:val="single"/>
                <w:lang w:val="sk-SK"/>
              </w:rPr>
              <w:tab/>
              <w:t>Poplatky a dane</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iné poplatky (napr. obci). V prípade daní, ide napr. o daň z nehnuteľnosti. (ak relevantné). V prípade, ak daná položka nie je relevantná ako vstup do finančnej analýzy, žiadateľ uvedie dôvod.</w:t>
            </w:r>
          </w:p>
          <w:p w:rsidR="00B1316D" w:rsidRPr="00017156" w:rsidRDefault="00B1316D" w:rsidP="00B1316D">
            <w:pPr>
              <w:spacing w:before="120" w:after="120"/>
              <w:rPr>
                <w:rFonts w:ascii="Calibri" w:hAnsi="Calibri"/>
                <w:bCs/>
                <w:sz w:val="22"/>
                <w:lang w:val="sk-SK"/>
              </w:rPr>
            </w:pPr>
            <w:r w:rsidRPr="000A5F77">
              <w:rPr>
                <w:rFonts w:ascii="Calibri" w:hAnsi="Calibri"/>
                <w:b/>
                <w:bCs/>
                <w:sz w:val="22"/>
                <w:lang w:val="sk-SK"/>
              </w:rPr>
              <w:t>Upozornenie:</w:t>
            </w:r>
            <w:r w:rsidRPr="00017156">
              <w:rPr>
                <w:rFonts w:ascii="Calibri" w:hAnsi="Calibri"/>
                <w:bCs/>
                <w:sz w:val="22"/>
                <w:lang w:val="sk-SK"/>
              </w:rPr>
              <w:t xml:space="preserve"> Nejde tu o daň z príjmov.</w:t>
            </w:r>
          </w:p>
          <w:p w:rsidR="00B1316D" w:rsidRPr="000A5F77" w:rsidRDefault="00B1316D" w:rsidP="00B66253">
            <w:pPr>
              <w:pStyle w:val="Odsekzoznamu"/>
              <w:numPr>
                <w:ilvl w:val="1"/>
                <w:numId w:val="23"/>
              </w:numPr>
              <w:spacing w:before="120" w:after="120"/>
              <w:ind w:left="567" w:hanging="283"/>
              <w:contextualSpacing w:val="0"/>
              <w:rPr>
                <w:rFonts w:ascii="Calibri" w:hAnsi="Calibri"/>
                <w:bCs/>
                <w:sz w:val="22"/>
                <w:lang w:val="sk-SK"/>
              </w:rPr>
            </w:pPr>
            <w:r w:rsidRPr="000A5F77">
              <w:rPr>
                <w:rFonts w:ascii="Calibri" w:hAnsi="Calibri"/>
                <w:bCs/>
                <w:sz w:val="22"/>
                <w:lang w:val="sk-SK"/>
              </w:rPr>
              <w:t>Vymedzenie všetkých druhov poplatkov a daní:</w:t>
            </w:r>
          </w:p>
          <w:p w:rsidR="00B1316D" w:rsidRPr="000A5F77" w:rsidRDefault="00B1316D" w:rsidP="00B66253">
            <w:pPr>
              <w:pStyle w:val="Odsekzoznamu"/>
              <w:numPr>
                <w:ilvl w:val="1"/>
                <w:numId w:val="23"/>
              </w:numPr>
              <w:spacing w:before="120" w:after="120"/>
              <w:ind w:left="567" w:hanging="283"/>
              <w:contextualSpacing w:val="0"/>
              <w:rPr>
                <w:rFonts w:ascii="Calibri" w:hAnsi="Calibri"/>
                <w:bCs/>
                <w:sz w:val="22"/>
                <w:lang w:val="sk-SK"/>
              </w:rPr>
            </w:pPr>
            <w:r w:rsidRPr="000A5F77">
              <w:rPr>
                <w:rFonts w:ascii="Calibri" w:hAnsi="Calibri"/>
                <w:bCs/>
                <w:sz w:val="22"/>
                <w:lang w:val="sk-SK"/>
              </w:rPr>
              <w:t>Zdôvodnenie/vysvetlenie zahrnutia každého druhu poplatkov a daní do investičnej analýzy:</w:t>
            </w:r>
          </w:p>
          <w:p w:rsidR="00B1316D" w:rsidRPr="000A5F77" w:rsidRDefault="00B1316D" w:rsidP="00B66253">
            <w:pPr>
              <w:pStyle w:val="Odsekzoznamu"/>
              <w:numPr>
                <w:ilvl w:val="1"/>
                <w:numId w:val="23"/>
              </w:numPr>
              <w:spacing w:before="120" w:after="120"/>
              <w:ind w:left="567" w:hanging="283"/>
              <w:contextualSpacing w:val="0"/>
              <w:rPr>
                <w:rFonts w:ascii="Calibri" w:hAnsi="Calibri"/>
                <w:bCs/>
                <w:sz w:val="22"/>
                <w:lang w:val="sk-SK"/>
              </w:rPr>
            </w:pPr>
            <w:r w:rsidRPr="000A5F77">
              <w:rPr>
                <w:rFonts w:ascii="Calibri" w:hAnsi="Calibri"/>
                <w:bCs/>
                <w:sz w:val="22"/>
                <w:lang w:val="sk-SK"/>
              </w:rPr>
              <w:t>Popis metódy/spôsobu určenia hodnoty vstupu (každého druhu poplatkov a daní) do finančnej analýzy, vrátane uvedenia zdroja  (napr. sadzobník daní) pre určenie hodnoty každého druhu poplatkov a daní:</w:t>
            </w:r>
          </w:p>
          <w:p w:rsidR="00B1316D" w:rsidRPr="00170EFE" w:rsidRDefault="00B1316D" w:rsidP="00B66253">
            <w:pPr>
              <w:pStyle w:val="Odsekzoznamu"/>
              <w:numPr>
                <w:ilvl w:val="1"/>
                <w:numId w:val="23"/>
              </w:numPr>
              <w:spacing w:before="120" w:after="120"/>
              <w:ind w:left="567" w:hanging="283"/>
              <w:contextualSpacing w:val="0"/>
              <w:rPr>
                <w:rFonts w:ascii="Calibri" w:hAnsi="Calibri"/>
                <w:bCs/>
                <w:sz w:val="22"/>
                <w:u w:val="single"/>
                <w:lang w:val="sk-SK"/>
              </w:rPr>
            </w:pPr>
            <w:r w:rsidRPr="000A5F77">
              <w:rPr>
                <w:rFonts w:ascii="Calibri" w:hAnsi="Calibri"/>
                <w:bCs/>
                <w:sz w:val="22"/>
                <w:lang w:val="sk-SK"/>
              </w:rPr>
              <w:t xml:space="preserve">Hodnota v tis. EUR vo finančnej analýze ako </w:t>
            </w:r>
            <w:proofErr w:type="spellStart"/>
            <w:r w:rsidRPr="000A5F77">
              <w:rPr>
                <w:rFonts w:ascii="Calibri" w:hAnsi="Calibri"/>
                <w:bCs/>
                <w:sz w:val="22"/>
                <w:lang w:val="sk-SK"/>
              </w:rPr>
              <w:t>kumulatív</w:t>
            </w:r>
            <w:proofErr w:type="spellEnd"/>
            <w:r w:rsidRPr="000A5F77">
              <w:rPr>
                <w:rFonts w:ascii="Calibri" w:hAnsi="Calibri"/>
                <w:bCs/>
                <w:sz w:val="22"/>
                <w:lang w:val="sk-SK"/>
              </w:rPr>
              <w:t xml:space="preserve"> všetkých druhov poplatkov a daní  (vrátane hodnoty každého druhu poplatkov a daní):  </w:t>
            </w:r>
          </w:p>
        </w:tc>
      </w:tr>
      <w:tr w:rsidR="00B1316D" w:rsidTr="00B03A4E">
        <w:tc>
          <w:tcPr>
            <w:tcW w:w="9954" w:type="dxa"/>
            <w:tcBorders>
              <w:bottom w:val="single" w:sz="4" w:space="0" w:color="auto"/>
            </w:tcBorders>
          </w:tcPr>
          <w:p w:rsidR="00B1316D" w:rsidRPr="00017156" w:rsidRDefault="00B1316D" w:rsidP="00170EFE">
            <w:pPr>
              <w:tabs>
                <w:tab w:val="left" w:pos="318"/>
              </w:tabs>
              <w:spacing w:before="120" w:after="120"/>
              <w:rPr>
                <w:rFonts w:ascii="Calibri" w:hAnsi="Calibri"/>
                <w:bCs/>
                <w:sz w:val="22"/>
                <w:lang w:val="sk-SK"/>
              </w:rPr>
            </w:pPr>
            <w:r w:rsidRPr="00DD38A8">
              <w:rPr>
                <w:rFonts w:ascii="Calibri" w:hAnsi="Calibri"/>
                <w:b/>
                <w:bCs/>
                <w:sz w:val="22"/>
                <w:u w:val="single"/>
                <w:lang w:val="sk-SK"/>
              </w:rPr>
              <w:t>17.</w:t>
            </w:r>
            <w:r w:rsidRPr="00DD38A8">
              <w:rPr>
                <w:rFonts w:ascii="Calibri" w:hAnsi="Calibri"/>
                <w:b/>
                <w:bCs/>
                <w:sz w:val="22"/>
                <w:u w:val="single"/>
                <w:lang w:val="sk-SK"/>
              </w:rPr>
              <w:tab/>
              <w:t>Iné náklady</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iné náklady súvisiace s investíciou (ak relevantné). V prípade, ak daná položka nie je relevantná ako vstup do finančnej analýzy, žiadateľ uvedie dôvod</w:t>
            </w:r>
          </w:p>
          <w:p w:rsidR="00B1316D" w:rsidRPr="000A5F77" w:rsidRDefault="00B1316D" w:rsidP="00B66253">
            <w:pPr>
              <w:pStyle w:val="Odsekzoznamu"/>
              <w:numPr>
                <w:ilvl w:val="1"/>
                <w:numId w:val="24"/>
              </w:numPr>
              <w:spacing w:before="120" w:after="120"/>
              <w:ind w:left="567" w:hanging="283"/>
              <w:contextualSpacing w:val="0"/>
              <w:rPr>
                <w:rFonts w:ascii="Calibri" w:hAnsi="Calibri"/>
                <w:bCs/>
                <w:sz w:val="22"/>
                <w:lang w:val="sk-SK"/>
              </w:rPr>
            </w:pPr>
            <w:r w:rsidRPr="000A5F77">
              <w:rPr>
                <w:rFonts w:ascii="Calibri" w:hAnsi="Calibri"/>
                <w:bCs/>
                <w:sz w:val="22"/>
                <w:lang w:val="sk-SK"/>
              </w:rPr>
              <w:t>Vymedzenie všetkých druhov iných nákladov:</w:t>
            </w:r>
          </w:p>
          <w:p w:rsidR="00B1316D" w:rsidRPr="000A5F77" w:rsidRDefault="00B1316D" w:rsidP="00B66253">
            <w:pPr>
              <w:pStyle w:val="Odsekzoznamu"/>
              <w:numPr>
                <w:ilvl w:val="1"/>
                <w:numId w:val="24"/>
              </w:numPr>
              <w:spacing w:before="120" w:after="120"/>
              <w:ind w:left="567" w:hanging="283"/>
              <w:contextualSpacing w:val="0"/>
              <w:rPr>
                <w:rFonts w:ascii="Calibri" w:hAnsi="Calibri"/>
                <w:bCs/>
                <w:sz w:val="22"/>
                <w:lang w:val="sk-SK"/>
              </w:rPr>
            </w:pPr>
            <w:r w:rsidRPr="000A5F77">
              <w:rPr>
                <w:rFonts w:ascii="Calibri" w:hAnsi="Calibri"/>
                <w:bCs/>
                <w:sz w:val="22"/>
                <w:lang w:val="sk-SK"/>
              </w:rPr>
              <w:t>Zdôvodnenie/vysvetlenie zahrnutia každého druhu iných nákladov do investičnej analýzy:</w:t>
            </w:r>
          </w:p>
          <w:p w:rsidR="00B1316D" w:rsidRPr="000A5F77" w:rsidRDefault="00B1316D" w:rsidP="00B66253">
            <w:pPr>
              <w:pStyle w:val="Odsekzoznamu"/>
              <w:numPr>
                <w:ilvl w:val="1"/>
                <w:numId w:val="24"/>
              </w:numPr>
              <w:spacing w:before="120" w:after="120"/>
              <w:ind w:left="567" w:hanging="283"/>
              <w:contextualSpacing w:val="0"/>
              <w:rPr>
                <w:rFonts w:ascii="Calibri" w:hAnsi="Calibri"/>
                <w:bCs/>
                <w:sz w:val="22"/>
                <w:lang w:val="sk-SK"/>
              </w:rPr>
            </w:pPr>
            <w:r w:rsidRPr="000A5F77">
              <w:rPr>
                <w:rFonts w:ascii="Calibri" w:hAnsi="Calibri"/>
                <w:bCs/>
                <w:sz w:val="22"/>
                <w:lang w:val="sk-SK"/>
              </w:rPr>
              <w:t>Popis metódy/spôsobu určenia hodnoty vstupu (každého druhu iných nákladov) do finančnej analýzy, vrátane uvedenia zdroja  pre určenie hodnoty každého druhu iných nákladov :</w:t>
            </w:r>
          </w:p>
          <w:p w:rsidR="00B1316D" w:rsidRPr="00170EFE" w:rsidRDefault="00B1316D" w:rsidP="00B66253">
            <w:pPr>
              <w:pStyle w:val="Odsekzoznamu"/>
              <w:numPr>
                <w:ilvl w:val="1"/>
                <w:numId w:val="24"/>
              </w:numPr>
              <w:spacing w:before="120" w:after="120"/>
              <w:ind w:left="567" w:hanging="283"/>
              <w:contextualSpacing w:val="0"/>
              <w:rPr>
                <w:rFonts w:ascii="Calibri" w:hAnsi="Calibri"/>
                <w:bCs/>
                <w:sz w:val="22"/>
                <w:lang w:val="sk-SK"/>
              </w:rPr>
            </w:pPr>
            <w:r w:rsidRPr="000A5F77">
              <w:rPr>
                <w:rFonts w:ascii="Calibri" w:hAnsi="Calibri"/>
                <w:bCs/>
                <w:sz w:val="22"/>
                <w:lang w:val="sk-SK"/>
              </w:rPr>
              <w:t xml:space="preserve">Hodnota v tis. EUR vo finančnej analýze ako </w:t>
            </w:r>
            <w:proofErr w:type="spellStart"/>
            <w:r w:rsidRPr="000A5F77">
              <w:rPr>
                <w:rFonts w:ascii="Calibri" w:hAnsi="Calibri"/>
                <w:bCs/>
                <w:sz w:val="22"/>
                <w:lang w:val="sk-SK"/>
              </w:rPr>
              <w:t>kumulatív</w:t>
            </w:r>
            <w:proofErr w:type="spellEnd"/>
            <w:r w:rsidRPr="000A5F77">
              <w:rPr>
                <w:rFonts w:ascii="Calibri" w:hAnsi="Calibri"/>
                <w:bCs/>
                <w:sz w:val="22"/>
                <w:lang w:val="sk-SK"/>
              </w:rPr>
              <w:t xml:space="preserve"> všetkých druhov iných nákladov (vrátane hodnoty každého druhu iných nákladov):  </w:t>
            </w:r>
          </w:p>
        </w:tc>
      </w:tr>
      <w:tr w:rsidR="00B1316D" w:rsidTr="00B03A4E">
        <w:tc>
          <w:tcPr>
            <w:tcW w:w="9954" w:type="dxa"/>
            <w:shd w:val="clear" w:color="auto" w:fill="4F81BD" w:themeFill="accent1"/>
          </w:tcPr>
          <w:p w:rsidR="00B1316D" w:rsidRPr="00F03DD8" w:rsidRDefault="00B1316D" w:rsidP="00170EFE">
            <w:pPr>
              <w:spacing w:before="120" w:after="120"/>
              <w:rPr>
                <w:rFonts w:ascii="Calibri" w:hAnsi="Calibri"/>
                <w:bCs/>
                <w:sz w:val="22"/>
                <w:u w:val="single"/>
                <w:lang w:val="sk-SK"/>
              </w:rPr>
            </w:pPr>
            <w:r w:rsidRPr="0041131C">
              <w:rPr>
                <w:rFonts w:ascii="Calibri" w:hAnsi="Calibri"/>
                <w:b/>
                <w:bCs/>
                <w:sz w:val="24"/>
                <w:szCs w:val="24"/>
                <w:u w:val="single"/>
                <w:lang w:val="sk-SK"/>
              </w:rPr>
              <w:t>III. Výnosy žiadateľ uvádza v tis. EUR - tabuľka č. III v rámci finančnej analýzy</w:t>
            </w:r>
          </w:p>
        </w:tc>
      </w:tr>
      <w:tr w:rsidR="00B1316D" w:rsidTr="00170EFE">
        <w:tc>
          <w:tcPr>
            <w:tcW w:w="9954" w:type="dxa"/>
          </w:tcPr>
          <w:p w:rsidR="00B1316D" w:rsidRPr="00017156" w:rsidRDefault="00B1316D" w:rsidP="00170EFE">
            <w:pPr>
              <w:tabs>
                <w:tab w:val="left" w:pos="318"/>
              </w:tabs>
              <w:spacing w:before="120" w:after="120"/>
              <w:rPr>
                <w:rFonts w:ascii="Calibri" w:hAnsi="Calibri"/>
                <w:bCs/>
                <w:sz w:val="22"/>
                <w:lang w:val="sk-SK"/>
              </w:rPr>
            </w:pPr>
            <w:r w:rsidRPr="00DD38A8">
              <w:rPr>
                <w:rFonts w:ascii="Calibri" w:hAnsi="Calibri"/>
                <w:b/>
                <w:bCs/>
                <w:sz w:val="22"/>
                <w:u w:val="single"/>
                <w:lang w:val="sk-SK"/>
              </w:rPr>
              <w:t>18.</w:t>
            </w:r>
            <w:r w:rsidRPr="00DD38A8">
              <w:rPr>
                <w:rFonts w:ascii="Calibri" w:hAnsi="Calibri"/>
                <w:b/>
                <w:bCs/>
                <w:sz w:val="22"/>
                <w:u w:val="single"/>
                <w:lang w:val="sk-SK"/>
              </w:rPr>
              <w:tab/>
              <w:t>Tržby za služby</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tržby za služby, ktoré sa dodatočne vytvoria v priamej súvislosti s  realizovanou investíciou (ak relevantné). V prípade, ak daná položka nie je relevantná ako vstup do finančnej analýzy, žiadateľ uvedie dôvod</w:t>
            </w:r>
          </w:p>
          <w:p w:rsidR="00B1316D" w:rsidRPr="000A5F77" w:rsidRDefault="00B1316D" w:rsidP="00B66253">
            <w:pPr>
              <w:pStyle w:val="Odsekzoznamu"/>
              <w:numPr>
                <w:ilvl w:val="1"/>
                <w:numId w:val="25"/>
              </w:numPr>
              <w:spacing w:before="120" w:after="120"/>
              <w:ind w:left="567" w:hanging="283"/>
              <w:contextualSpacing w:val="0"/>
              <w:rPr>
                <w:rFonts w:ascii="Calibri" w:hAnsi="Calibri"/>
                <w:bCs/>
                <w:sz w:val="22"/>
                <w:lang w:val="sk-SK"/>
              </w:rPr>
            </w:pPr>
            <w:r w:rsidRPr="000A5F77">
              <w:rPr>
                <w:rFonts w:ascii="Calibri" w:hAnsi="Calibri"/>
                <w:bCs/>
                <w:sz w:val="22"/>
                <w:lang w:val="sk-SK"/>
              </w:rPr>
              <w:t>Vymedzenie všetkých druhov tržieb za služby:</w:t>
            </w:r>
          </w:p>
          <w:p w:rsidR="00B1316D" w:rsidRPr="000A5F77" w:rsidRDefault="00B1316D" w:rsidP="00B66253">
            <w:pPr>
              <w:pStyle w:val="Odsekzoznamu"/>
              <w:numPr>
                <w:ilvl w:val="1"/>
                <w:numId w:val="25"/>
              </w:numPr>
              <w:spacing w:before="120" w:after="120"/>
              <w:ind w:left="567" w:hanging="283"/>
              <w:contextualSpacing w:val="0"/>
              <w:rPr>
                <w:rFonts w:ascii="Calibri" w:hAnsi="Calibri"/>
                <w:bCs/>
                <w:sz w:val="22"/>
                <w:lang w:val="sk-SK"/>
              </w:rPr>
            </w:pPr>
            <w:r w:rsidRPr="000A5F77">
              <w:rPr>
                <w:rFonts w:ascii="Calibri" w:hAnsi="Calibri"/>
                <w:bCs/>
                <w:sz w:val="22"/>
                <w:lang w:val="sk-SK"/>
              </w:rPr>
              <w:t>Zdôvodnenie/vysvetlenie zahrnutia každého druhu tržieb za služby do investičnej analýzy:</w:t>
            </w:r>
          </w:p>
          <w:p w:rsidR="00B1316D" w:rsidRPr="000A5F77" w:rsidRDefault="00B1316D" w:rsidP="00B66253">
            <w:pPr>
              <w:pStyle w:val="Odsekzoznamu"/>
              <w:numPr>
                <w:ilvl w:val="1"/>
                <w:numId w:val="25"/>
              </w:numPr>
              <w:spacing w:before="120" w:after="120"/>
              <w:ind w:left="567" w:hanging="283"/>
              <w:contextualSpacing w:val="0"/>
              <w:rPr>
                <w:rFonts w:ascii="Calibri" w:hAnsi="Calibri"/>
                <w:bCs/>
                <w:sz w:val="22"/>
                <w:lang w:val="sk-SK"/>
              </w:rPr>
            </w:pPr>
            <w:r w:rsidRPr="000A5F77">
              <w:rPr>
                <w:rFonts w:ascii="Calibri" w:hAnsi="Calibri"/>
                <w:bCs/>
                <w:sz w:val="22"/>
                <w:lang w:val="sk-SK"/>
              </w:rPr>
              <w:t xml:space="preserve">Popis metódy/spôsobu určenia hodnoty vstupu/výstupu (každého druhu tržieb za služby) do finančnej analýzy, vrátane uvedenia zdroja (napr. jednotková cena </w:t>
            </w:r>
            <w:proofErr w:type="spellStart"/>
            <w:r w:rsidRPr="000A5F77">
              <w:rPr>
                <w:rFonts w:ascii="Calibri" w:hAnsi="Calibri"/>
                <w:bCs/>
                <w:sz w:val="22"/>
                <w:lang w:val="sk-SK"/>
              </w:rPr>
              <w:t>zlužby</w:t>
            </w:r>
            <w:proofErr w:type="spellEnd"/>
            <w:r w:rsidRPr="000A5F77">
              <w:rPr>
                <w:rFonts w:ascii="Calibri" w:hAnsi="Calibri"/>
                <w:bCs/>
                <w:sz w:val="22"/>
                <w:lang w:val="sk-SK"/>
              </w:rPr>
              <w:t xml:space="preserve"> na základe zmluvy o odbere) pre určenie hodnoty každého druhu tržieb za služby</w:t>
            </w:r>
            <w:r>
              <w:rPr>
                <w:rFonts w:ascii="Calibri" w:hAnsi="Calibri"/>
                <w:bCs/>
                <w:sz w:val="22"/>
                <w:lang w:val="sk-SK"/>
              </w:rPr>
              <w:t>:</w:t>
            </w:r>
            <w:r w:rsidRPr="000A5F77">
              <w:rPr>
                <w:rFonts w:ascii="Calibri" w:hAnsi="Calibri"/>
                <w:bCs/>
                <w:sz w:val="22"/>
                <w:lang w:val="sk-SK"/>
              </w:rPr>
              <w:t xml:space="preserve"> </w:t>
            </w:r>
          </w:p>
          <w:p w:rsidR="00B1316D" w:rsidRPr="00170EFE" w:rsidRDefault="00B1316D" w:rsidP="00B66253">
            <w:pPr>
              <w:pStyle w:val="Odsekzoznamu"/>
              <w:numPr>
                <w:ilvl w:val="1"/>
                <w:numId w:val="25"/>
              </w:numPr>
              <w:spacing w:before="120" w:after="120"/>
              <w:ind w:left="567" w:hanging="283"/>
              <w:contextualSpacing w:val="0"/>
              <w:rPr>
                <w:rFonts w:ascii="Calibri" w:hAnsi="Calibri"/>
                <w:bCs/>
                <w:sz w:val="22"/>
                <w:u w:val="single"/>
                <w:lang w:val="sk-SK"/>
              </w:rPr>
            </w:pPr>
            <w:r w:rsidRPr="000A5F77">
              <w:rPr>
                <w:rFonts w:ascii="Calibri" w:hAnsi="Calibri"/>
                <w:bCs/>
                <w:sz w:val="22"/>
                <w:lang w:val="sk-SK"/>
              </w:rPr>
              <w:t xml:space="preserve">Hodnota v tis. EUR vo finančnej analýze ako </w:t>
            </w:r>
            <w:proofErr w:type="spellStart"/>
            <w:r w:rsidRPr="000A5F77">
              <w:rPr>
                <w:rFonts w:ascii="Calibri" w:hAnsi="Calibri"/>
                <w:bCs/>
                <w:sz w:val="22"/>
                <w:lang w:val="sk-SK"/>
              </w:rPr>
              <w:t>kumulatív</w:t>
            </w:r>
            <w:proofErr w:type="spellEnd"/>
            <w:r w:rsidRPr="000A5F77">
              <w:rPr>
                <w:rFonts w:ascii="Calibri" w:hAnsi="Calibri"/>
                <w:bCs/>
                <w:sz w:val="22"/>
                <w:lang w:val="sk-SK"/>
              </w:rPr>
              <w:t xml:space="preserve"> všetkých druhov tržieb za služby (vrátane hodnoty každého druhu tržieb za služby):  </w:t>
            </w:r>
          </w:p>
        </w:tc>
      </w:tr>
      <w:tr w:rsidR="00B1316D" w:rsidTr="00170EFE">
        <w:tc>
          <w:tcPr>
            <w:tcW w:w="9954" w:type="dxa"/>
          </w:tcPr>
          <w:p w:rsidR="00B1316D" w:rsidRPr="00017156" w:rsidRDefault="00B1316D" w:rsidP="00B1316D">
            <w:pPr>
              <w:tabs>
                <w:tab w:val="left" w:pos="284"/>
              </w:tabs>
              <w:spacing w:before="120" w:after="120"/>
              <w:rPr>
                <w:rFonts w:ascii="Calibri" w:hAnsi="Calibri"/>
                <w:bCs/>
                <w:sz w:val="22"/>
                <w:lang w:val="sk-SK"/>
              </w:rPr>
            </w:pPr>
            <w:r w:rsidRPr="00DD38A8">
              <w:rPr>
                <w:rFonts w:ascii="Calibri" w:hAnsi="Calibri"/>
                <w:b/>
                <w:bCs/>
                <w:sz w:val="22"/>
                <w:u w:val="single"/>
                <w:lang w:val="sk-SK"/>
              </w:rPr>
              <w:t>19. Tržby za výrobky</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tržby za výrobky, ktoré sa dodatočne vytvoria v priamej súvislosti s  realizovanou investíciou </w:t>
            </w:r>
          </w:p>
          <w:p w:rsidR="00B1316D" w:rsidRPr="000A5F77" w:rsidRDefault="00B1316D" w:rsidP="00B66253">
            <w:pPr>
              <w:pStyle w:val="Odsekzoznamu"/>
              <w:numPr>
                <w:ilvl w:val="1"/>
                <w:numId w:val="26"/>
              </w:numPr>
              <w:spacing w:before="120" w:after="120"/>
              <w:ind w:left="567" w:hanging="283"/>
              <w:contextualSpacing w:val="0"/>
              <w:rPr>
                <w:rFonts w:ascii="Calibri" w:hAnsi="Calibri"/>
                <w:bCs/>
                <w:sz w:val="22"/>
                <w:lang w:val="sk-SK"/>
              </w:rPr>
            </w:pPr>
            <w:r w:rsidRPr="000A5F77">
              <w:rPr>
                <w:rFonts w:ascii="Calibri" w:hAnsi="Calibri"/>
                <w:bCs/>
                <w:sz w:val="22"/>
                <w:lang w:val="sk-SK"/>
              </w:rPr>
              <w:t>Vymedzenie všetkých druhov tržieb za výrobky:</w:t>
            </w:r>
          </w:p>
          <w:p w:rsidR="00B1316D" w:rsidRPr="000A5F77" w:rsidRDefault="00B1316D" w:rsidP="00B66253">
            <w:pPr>
              <w:pStyle w:val="Odsekzoznamu"/>
              <w:numPr>
                <w:ilvl w:val="1"/>
                <w:numId w:val="26"/>
              </w:numPr>
              <w:spacing w:before="120" w:after="120"/>
              <w:ind w:left="567" w:hanging="283"/>
              <w:contextualSpacing w:val="0"/>
              <w:rPr>
                <w:rFonts w:ascii="Calibri" w:hAnsi="Calibri"/>
                <w:bCs/>
                <w:sz w:val="22"/>
                <w:lang w:val="sk-SK"/>
              </w:rPr>
            </w:pPr>
            <w:r w:rsidRPr="000A5F77">
              <w:rPr>
                <w:rFonts w:ascii="Calibri" w:hAnsi="Calibri"/>
                <w:bCs/>
                <w:sz w:val="22"/>
                <w:lang w:val="sk-SK"/>
              </w:rPr>
              <w:t>Zdôvodnenie/vysvetlenie zahrnutia každého druhu tržieb za výrobky do investičnej analýzy:</w:t>
            </w:r>
          </w:p>
          <w:p w:rsidR="00B1316D" w:rsidRPr="000A5F77" w:rsidRDefault="00B1316D" w:rsidP="00B66253">
            <w:pPr>
              <w:pStyle w:val="Odsekzoznamu"/>
              <w:numPr>
                <w:ilvl w:val="1"/>
                <w:numId w:val="26"/>
              </w:numPr>
              <w:spacing w:before="120" w:after="120"/>
              <w:ind w:left="567" w:hanging="283"/>
              <w:contextualSpacing w:val="0"/>
              <w:rPr>
                <w:rFonts w:ascii="Calibri" w:hAnsi="Calibri"/>
                <w:bCs/>
                <w:sz w:val="22"/>
                <w:lang w:val="sk-SK"/>
              </w:rPr>
            </w:pPr>
            <w:r w:rsidRPr="000A5F77">
              <w:rPr>
                <w:rFonts w:ascii="Calibri" w:hAnsi="Calibri"/>
                <w:bCs/>
                <w:sz w:val="22"/>
                <w:lang w:val="sk-SK"/>
              </w:rPr>
              <w:t xml:space="preserve">Popis metódy/spôsobu určenia hodnoty vstupu/výstupu (každého druhu tržieb za výrobky) do finančnej analýzy, vrátane uvedenia zdroja (napr. jednotková cena výrobku na základe zmluvy o odbere) pre určenie hodnoty každého druhu tržieb za výrobky): </w:t>
            </w:r>
          </w:p>
          <w:p w:rsidR="00B1316D" w:rsidRPr="00170EFE" w:rsidRDefault="00B1316D" w:rsidP="00B66253">
            <w:pPr>
              <w:pStyle w:val="Odsekzoznamu"/>
              <w:numPr>
                <w:ilvl w:val="1"/>
                <w:numId w:val="26"/>
              </w:numPr>
              <w:spacing w:before="120" w:after="120"/>
              <w:ind w:left="567" w:hanging="283"/>
              <w:contextualSpacing w:val="0"/>
              <w:rPr>
                <w:rFonts w:ascii="Calibri" w:hAnsi="Calibri"/>
                <w:bCs/>
                <w:sz w:val="22"/>
                <w:u w:val="single"/>
                <w:lang w:val="sk-SK"/>
              </w:rPr>
            </w:pPr>
            <w:r w:rsidRPr="000A5F77">
              <w:rPr>
                <w:rFonts w:ascii="Calibri" w:hAnsi="Calibri"/>
                <w:bCs/>
                <w:sz w:val="22"/>
                <w:lang w:val="sk-SK"/>
              </w:rPr>
              <w:t xml:space="preserve">Hodnota v tis. EUR vo finančnej analýze ako </w:t>
            </w:r>
            <w:proofErr w:type="spellStart"/>
            <w:r w:rsidRPr="000A5F77">
              <w:rPr>
                <w:rFonts w:ascii="Calibri" w:hAnsi="Calibri"/>
                <w:bCs/>
                <w:sz w:val="22"/>
                <w:lang w:val="sk-SK"/>
              </w:rPr>
              <w:t>kumulatív</w:t>
            </w:r>
            <w:proofErr w:type="spellEnd"/>
            <w:r w:rsidRPr="000A5F77">
              <w:rPr>
                <w:rFonts w:ascii="Calibri" w:hAnsi="Calibri"/>
                <w:bCs/>
                <w:sz w:val="22"/>
                <w:lang w:val="sk-SK"/>
              </w:rPr>
              <w:t xml:space="preserve"> všetkých druhov tržieb za výrobky (vrátane hodnoty každého druhu tržieb za výrobky):  </w:t>
            </w:r>
          </w:p>
        </w:tc>
      </w:tr>
      <w:tr w:rsidR="00B1316D" w:rsidTr="00170EFE">
        <w:tc>
          <w:tcPr>
            <w:tcW w:w="9954" w:type="dxa"/>
          </w:tcPr>
          <w:p w:rsidR="00B1316D" w:rsidRPr="00017156" w:rsidRDefault="00B1316D" w:rsidP="00170EFE">
            <w:pPr>
              <w:tabs>
                <w:tab w:val="left" w:pos="318"/>
              </w:tabs>
              <w:spacing w:before="120" w:after="120"/>
              <w:rPr>
                <w:rFonts w:ascii="Calibri" w:hAnsi="Calibri"/>
                <w:bCs/>
                <w:sz w:val="22"/>
                <w:lang w:val="sk-SK"/>
              </w:rPr>
            </w:pPr>
            <w:r w:rsidRPr="00DD38A8">
              <w:rPr>
                <w:rFonts w:ascii="Calibri" w:hAnsi="Calibri"/>
                <w:b/>
                <w:bCs/>
                <w:sz w:val="22"/>
                <w:u w:val="single"/>
                <w:lang w:val="sk-SK"/>
              </w:rPr>
              <w:t>20.</w:t>
            </w:r>
            <w:r w:rsidRPr="00DD38A8">
              <w:rPr>
                <w:rFonts w:ascii="Calibri" w:hAnsi="Calibri"/>
                <w:b/>
                <w:bCs/>
                <w:sz w:val="22"/>
                <w:u w:val="single"/>
                <w:lang w:val="sk-SK"/>
              </w:rPr>
              <w:tab/>
              <w:t>Tržby za tovary</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tržby za tovary, ktoré boli pôvodne zakúpené od dodávateľov (ak relevantné). V prípade, ak daná položka nie je relevantná ako vstup do finančnej analýzy, žiadateľ uvedie dôvod.</w:t>
            </w:r>
          </w:p>
          <w:p w:rsidR="00B1316D" w:rsidRPr="000B3754" w:rsidRDefault="00B1316D" w:rsidP="00B66253">
            <w:pPr>
              <w:pStyle w:val="Odsekzoznamu"/>
              <w:numPr>
                <w:ilvl w:val="1"/>
                <w:numId w:val="27"/>
              </w:numPr>
              <w:spacing w:before="120" w:after="120"/>
              <w:ind w:left="567" w:hanging="283"/>
              <w:contextualSpacing w:val="0"/>
              <w:rPr>
                <w:rFonts w:ascii="Calibri" w:hAnsi="Calibri"/>
                <w:bCs/>
                <w:sz w:val="22"/>
                <w:lang w:val="sk-SK"/>
              </w:rPr>
            </w:pPr>
            <w:r w:rsidRPr="000B3754">
              <w:rPr>
                <w:rFonts w:ascii="Calibri" w:hAnsi="Calibri"/>
                <w:bCs/>
                <w:sz w:val="22"/>
                <w:lang w:val="sk-SK"/>
              </w:rPr>
              <w:t>Vymedzenie všetkých druhov tržieb za tovary:</w:t>
            </w:r>
          </w:p>
          <w:p w:rsidR="00B1316D" w:rsidRPr="000B3754" w:rsidRDefault="00B1316D" w:rsidP="00B66253">
            <w:pPr>
              <w:pStyle w:val="Odsekzoznamu"/>
              <w:numPr>
                <w:ilvl w:val="1"/>
                <w:numId w:val="27"/>
              </w:numPr>
              <w:spacing w:before="120" w:after="120"/>
              <w:ind w:left="567" w:hanging="283"/>
              <w:contextualSpacing w:val="0"/>
              <w:rPr>
                <w:rFonts w:ascii="Calibri" w:hAnsi="Calibri"/>
                <w:bCs/>
                <w:sz w:val="22"/>
                <w:lang w:val="sk-SK"/>
              </w:rPr>
            </w:pPr>
            <w:r w:rsidRPr="000B3754">
              <w:rPr>
                <w:rFonts w:ascii="Calibri" w:hAnsi="Calibri"/>
                <w:bCs/>
                <w:sz w:val="22"/>
                <w:lang w:val="sk-SK"/>
              </w:rPr>
              <w:t>Zdôvodnenie/vysvetlenie zahrnutia každého druhu tržieb za tovary do investičnej analýzy:</w:t>
            </w:r>
          </w:p>
          <w:p w:rsidR="00B1316D" w:rsidRPr="000B3754" w:rsidRDefault="00B1316D" w:rsidP="00B66253">
            <w:pPr>
              <w:pStyle w:val="Odsekzoznamu"/>
              <w:numPr>
                <w:ilvl w:val="1"/>
                <w:numId w:val="27"/>
              </w:numPr>
              <w:spacing w:before="120" w:after="120"/>
              <w:ind w:left="567" w:hanging="283"/>
              <w:contextualSpacing w:val="0"/>
              <w:rPr>
                <w:rFonts w:ascii="Calibri" w:hAnsi="Calibri"/>
                <w:bCs/>
                <w:sz w:val="22"/>
                <w:lang w:val="sk-SK"/>
              </w:rPr>
            </w:pPr>
            <w:r w:rsidRPr="000B3754">
              <w:rPr>
                <w:rFonts w:ascii="Calibri" w:hAnsi="Calibri"/>
                <w:bCs/>
                <w:sz w:val="22"/>
                <w:lang w:val="sk-SK"/>
              </w:rPr>
              <w:t xml:space="preserve">Popis metódy/spôsobu určenia hodnoty vstupu/výstupu (každého druhu tržieb za výrobky) do finančnej analýzy, vrátane uvedenia zdroja (napr. jednotková cena tovaru  na základe zmluvy o odbere) pre určenie hodnoty každého druhu tržieb za tovary): </w:t>
            </w:r>
          </w:p>
          <w:p w:rsidR="00B1316D" w:rsidRPr="00170EFE" w:rsidRDefault="00B1316D" w:rsidP="00B66253">
            <w:pPr>
              <w:pStyle w:val="Odsekzoznamu"/>
              <w:numPr>
                <w:ilvl w:val="1"/>
                <w:numId w:val="27"/>
              </w:numPr>
              <w:spacing w:before="120" w:after="120"/>
              <w:ind w:left="567" w:hanging="283"/>
              <w:contextualSpacing w:val="0"/>
              <w:rPr>
                <w:rFonts w:ascii="Calibri" w:hAnsi="Calibri"/>
                <w:bCs/>
                <w:sz w:val="22"/>
                <w:u w:val="single"/>
                <w:lang w:val="sk-SK"/>
              </w:rPr>
            </w:pPr>
            <w:r w:rsidRPr="000B3754">
              <w:rPr>
                <w:rFonts w:ascii="Calibri" w:hAnsi="Calibri"/>
                <w:bCs/>
                <w:sz w:val="22"/>
                <w:lang w:val="sk-SK"/>
              </w:rPr>
              <w:t xml:space="preserve">Hodnota v tis. EUR vo finančnej analýze ako </w:t>
            </w:r>
            <w:proofErr w:type="spellStart"/>
            <w:r w:rsidRPr="000B3754">
              <w:rPr>
                <w:rFonts w:ascii="Calibri" w:hAnsi="Calibri"/>
                <w:bCs/>
                <w:sz w:val="22"/>
                <w:lang w:val="sk-SK"/>
              </w:rPr>
              <w:t>kumulatív</w:t>
            </w:r>
            <w:proofErr w:type="spellEnd"/>
            <w:r w:rsidRPr="000B3754">
              <w:rPr>
                <w:rFonts w:ascii="Calibri" w:hAnsi="Calibri"/>
                <w:bCs/>
                <w:sz w:val="22"/>
                <w:lang w:val="sk-SK"/>
              </w:rPr>
              <w:t xml:space="preserve"> všetkých druhov tržieb za tovary (vrátane hodnoty každého druhu tržieb za tovary):  </w:t>
            </w:r>
          </w:p>
        </w:tc>
      </w:tr>
      <w:tr w:rsidR="00B1316D" w:rsidTr="00B03A4E">
        <w:tc>
          <w:tcPr>
            <w:tcW w:w="9954" w:type="dxa"/>
            <w:tcBorders>
              <w:bottom w:val="single" w:sz="4" w:space="0" w:color="auto"/>
            </w:tcBorders>
          </w:tcPr>
          <w:p w:rsidR="00B1316D" w:rsidRPr="00017156" w:rsidRDefault="00B1316D" w:rsidP="00B1316D">
            <w:pPr>
              <w:tabs>
                <w:tab w:val="left" w:pos="284"/>
              </w:tabs>
              <w:spacing w:before="120" w:after="120"/>
              <w:rPr>
                <w:rFonts w:ascii="Calibri" w:hAnsi="Calibri"/>
                <w:bCs/>
                <w:sz w:val="22"/>
                <w:lang w:val="sk-SK"/>
              </w:rPr>
            </w:pPr>
            <w:r w:rsidRPr="00DD38A8">
              <w:rPr>
                <w:rFonts w:ascii="Calibri" w:hAnsi="Calibri"/>
                <w:b/>
                <w:bCs/>
                <w:sz w:val="22"/>
                <w:u w:val="single"/>
                <w:lang w:val="sk-SK"/>
              </w:rPr>
              <w:t>22.</w:t>
            </w:r>
            <w:r w:rsidRPr="00DD38A8">
              <w:rPr>
                <w:rFonts w:ascii="Calibri" w:hAnsi="Calibri"/>
                <w:b/>
                <w:bCs/>
                <w:sz w:val="22"/>
                <w:u w:val="single"/>
                <w:lang w:val="sk-SK"/>
              </w:rPr>
              <w:tab/>
              <w:t xml:space="preserve"> Iné výnosy</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iné výnosy vytvorené realizovanou investíciou (ak relevantné). V prípade, ak daná položka nie je relevantná ako vstup do finančnej analýzy, žiadateľ uvedie dôvod.</w:t>
            </w:r>
          </w:p>
          <w:p w:rsidR="00B1316D" w:rsidRPr="000B3754" w:rsidRDefault="00B1316D" w:rsidP="008A2044">
            <w:pPr>
              <w:pStyle w:val="Odsekzoznamu"/>
              <w:numPr>
                <w:ilvl w:val="1"/>
                <w:numId w:val="28"/>
              </w:numPr>
              <w:spacing w:before="120" w:after="120"/>
              <w:ind w:left="567" w:hanging="283"/>
              <w:contextualSpacing w:val="0"/>
              <w:rPr>
                <w:rFonts w:ascii="Calibri" w:hAnsi="Calibri"/>
                <w:bCs/>
                <w:sz w:val="22"/>
                <w:lang w:val="sk-SK"/>
              </w:rPr>
            </w:pPr>
            <w:r w:rsidRPr="000B3754">
              <w:rPr>
                <w:rFonts w:ascii="Calibri" w:hAnsi="Calibri"/>
                <w:bCs/>
                <w:sz w:val="22"/>
                <w:lang w:val="sk-SK"/>
              </w:rPr>
              <w:t>Vymedzenie všetkých druhov tržieb za iné výnosy:</w:t>
            </w:r>
          </w:p>
          <w:p w:rsidR="00B1316D" w:rsidRPr="000B3754" w:rsidRDefault="00B1316D" w:rsidP="00B66253">
            <w:pPr>
              <w:pStyle w:val="Odsekzoznamu"/>
              <w:numPr>
                <w:ilvl w:val="1"/>
                <w:numId w:val="28"/>
              </w:numPr>
              <w:spacing w:before="120" w:after="120"/>
              <w:ind w:left="567" w:hanging="283"/>
              <w:contextualSpacing w:val="0"/>
              <w:rPr>
                <w:rFonts w:ascii="Calibri" w:hAnsi="Calibri"/>
                <w:bCs/>
                <w:sz w:val="22"/>
                <w:lang w:val="sk-SK"/>
              </w:rPr>
            </w:pPr>
            <w:r w:rsidRPr="000B3754">
              <w:rPr>
                <w:rFonts w:ascii="Calibri" w:hAnsi="Calibri"/>
                <w:bCs/>
                <w:sz w:val="22"/>
                <w:lang w:val="sk-SK"/>
              </w:rPr>
              <w:t>Zdôvodnenie/vysvetlenie zahrnutia každého druhu tržieb za iné výnosy do investičnej analýzy:</w:t>
            </w:r>
          </w:p>
          <w:p w:rsidR="00B1316D" w:rsidRPr="000B3754" w:rsidRDefault="00B1316D" w:rsidP="00B66253">
            <w:pPr>
              <w:pStyle w:val="Odsekzoznamu"/>
              <w:numPr>
                <w:ilvl w:val="1"/>
                <w:numId w:val="28"/>
              </w:numPr>
              <w:spacing w:before="120" w:after="120"/>
              <w:ind w:left="567" w:hanging="283"/>
              <w:contextualSpacing w:val="0"/>
              <w:rPr>
                <w:rFonts w:ascii="Calibri" w:hAnsi="Calibri"/>
                <w:bCs/>
                <w:sz w:val="22"/>
                <w:lang w:val="sk-SK"/>
              </w:rPr>
            </w:pPr>
            <w:r w:rsidRPr="000B3754">
              <w:rPr>
                <w:rFonts w:ascii="Calibri" w:hAnsi="Calibri"/>
                <w:bCs/>
                <w:sz w:val="22"/>
                <w:lang w:val="sk-SK"/>
              </w:rPr>
              <w:t xml:space="preserve">Popis metódy/spôsobu určenia hodnoty vstupu/výstupu (každého druhu tržieb za iné výnosy) do finančnej analýzy, vrátane uvedenia zdroja pre určenie hodnoty každého druhu tržieb za  iné výnosy): </w:t>
            </w:r>
          </w:p>
          <w:p w:rsidR="00B1316D" w:rsidRPr="00170EFE" w:rsidRDefault="00B1316D" w:rsidP="00B66253">
            <w:pPr>
              <w:pStyle w:val="Odsekzoznamu"/>
              <w:numPr>
                <w:ilvl w:val="1"/>
                <w:numId w:val="28"/>
              </w:numPr>
              <w:spacing w:before="120" w:after="120"/>
              <w:ind w:left="567" w:hanging="283"/>
              <w:contextualSpacing w:val="0"/>
              <w:rPr>
                <w:rFonts w:ascii="Calibri" w:hAnsi="Calibri"/>
                <w:bCs/>
                <w:sz w:val="22"/>
                <w:u w:val="single"/>
                <w:lang w:val="sk-SK"/>
              </w:rPr>
            </w:pPr>
            <w:r w:rsidRPr="000B3754">
              <w:rPr>
                <w:rFonts w:ascii="Calibri" w:hAnsi="Calibri"/>
                <w:bCs/>
                <w:sz w:val="22"/>
                <w:lang w:val="sk-SK"/>
              </w:rPr>
              <w:t xml:space="preserve">Hodnota v tis. EUR vo finančnej analýze ako </w:t>
            </w:r>
            <w:proofErr w:type="spellStart"/>
            <w:r w:rsidRPr="000B3754">
              <w:rPr>
                <w:rFonts w:ascii="Calibri" w:hAnsi="Calibri"/>
                <w:bCs/>
                <w:sz w:val="22"/>
                <w:lang w:val="sk-SK"/>
              </w:rPr>
              <w:t>kumulatív</w:t>
            </w:r>
            <w:proofErr w:type="spellEnd"/>
            <w:r w:rsidRPr="000B3754">
              <w:rPr>
                <w:rFonts w:ascii="Calibri" w:hAnsi="Calibri"/>
                <w:bCs/>
                <w:sz w:val="22"/>
                <w:lang w:val="sk-SK"/>
              </w:rPr>
              <w:t xml:space="preserve"> všetkých druhov tržieb za tovary (vrátane hodnoty každého druhu tržieb za iné výnosy):  </w:t>
            </w:r>
          </w:p>
        </w:tc>
      </w:tr>
      <w:tr w:rsidR="00B1316D" w:rsidTr="00B03A4E">
        <w:tc>
          <w:tcPr>
            <w:tcW w:w="9954" w:type="dxa"/>
            <w:shd w:val="clear" w:color="auto" w:fill="4F81BD" w:themeFill="accent1"/>
          </w:tcPr>
          <w:p w:rsidR="00B1316D" w:rsidRPr="000A5F77" w:rsidRDefault="00B1316D" w:rsidP="00170EFE">
            <w:pPr>
              <w:spacing w:before="120" w:after="120"/>
              <w:rPr>
                <w:rFonts w:ascii="Calibri" w:hAnsi="Calibri"/>
                <w:bCs/>
                <w:sz w:val="22"/>
                <w:u w:val="single"/>
                <w:lang w:val="sk-SK"/>
              </w:rPr>
            </w:pPr>
            <w:r w:rsidRPr="00B05C69">
              <w:rPr>
                <w:rFonts w:ascii="Calibri" w:hAnsi="Calibri"/>
                <w:b/>
                <w:bCs/>
                <w:sz w:val="24"/>
                <w:szCs w:val="24"/>
                <w:u w:val="single"/>
                <w:lang w:val="sk-SK"/>
              </w:rPr>
              <w:t>IV. Zisk v žiadateľ uvádza v tis. EUR - tabuľka č. IV  v rámci finančnej analýzy</w:t>
            </w:r>
          </w:p>
        </w:tc>
      </w:tr>
      <w:tr w:rsidR="00B1316D" w:rsidTr="00170EFE">
        <w:tc>
          <w:tcPr>
            <w:tcW w:w="9954" w:type="dxa"/>
          </w:tcPr>
          <w:p w:rsidR="00B1316D" w:rsidRPr="00017156" w:rsidRDefault="00B1316D" w:rsidP="00B1316D">
            <w:pPr>
              <w:tabs>
                <w:tab w:val="left" w:pos="284"/>
              </w:tabs>
              <w:spacing w:before="120" w:after="120"/>
              <w:rPr>
                <w:rFonts w:ascii="Calibri" w:hAnsi="Calibri"/>
                <w:bCs/>
                <w:sz w:val="22"/>
                <w:lang w:val="sk-SK"/>
              </w:rPr>
            </w:pPr>
            <w:r w:rsidRPr="00DD38A8">
              <w:rPr>
                <w:rFonts w:ascii="Calibri" w:hAnsi="Calibri"/>
                <w:b/>
                <w:bCs/>
                <w:sz w:val="22"/>
                <w:u w:val="single"/>
                <w:lang w:val="sk-SK"/>
              </w:rPr>
              <w:t>2</w:t>
            </w:r>
            <w:r w:rsidR="00DD38A8" w:rsidRPr="00DD38A8">
              <w:rPr>
                <w:rFonts w:ascii="Calibri" w:hAnsi="Calibri"/>
                <w:b/>
                <w:bCs/>
                <w:sz w:val="22"/>
                <w:u w:val="single"/>
                <w:lang w:val="sk-SK"/>
              </w:rPr>
              <w:t>3</w:t>
            </w:r>
            <w:r w:rsidRPr="00DD38A8">
              <w:rPr>
                <w:rFonts w:ascii="Calibri" w:hAnsi="Calibri"/>
                <w:b/>
                <w:bCs/>
                <w:sz w:val="22"/>
                <w:u w:val="single"/>
                <w:lang w:val="sk-SK"/>
              </w:rPr>
              <w:t>.</w:t>
            </w:r>
            <w:r w:rsidRPr="00DD38A8">
              <w:rPr>
                <w:rFonts w:ascii="Calibri" w:hAnsi="Calibri"/>
                <w:b/>
                <w:bCs/>
                <w:sz w:val="22"/>
                <w:u w:val="single"/>
                <w:lang w:val="sk-SK"/>
              </w:rPr>
              <w:tab/>
              <w:t>Daňové odpisy</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Ide o odpisy DHM a DNM v zmysle daňových zákonov. </w:t>
            </w:r>
          </w:p>
          <w:p w:rsidR="00B1316D" w:rsidRPr="00017156" w:rsidRDefault="00B1316D" w:rsidP="00B1316D">
            <w:pPr>
              <w:spacing w:before="120" w:after="120"/>
              <w:rPr>
                <w:rFonts w:ascii="Calibri" w:hAnsi="Calibri"/>
                <w:bCs/>
                <w:sz w:val="22"/>
                <w:lang w:val="sk-SK"/>
              </w:rPr>
            </w:pPr>
            <w:r w:rsidRPr="00017156">
              <w:rPr>
                <w:rFonts w:ascii="Calibri" w:hAnsi="Calibri"/>
                <w:bCs/>
                <w:sz w:val="22"/>
                <w:lang w:val="sk-SK"/>
              </w:rPr>
              <w:t>Pozn.: musí uviesť žiadateľ. Nemusia byť totožné s účtovnými odpismi.</w:t>
            </w:r>
            <w:r w:rsidRPr="00017156">
              <w:rPr>
                <w:rFonts w:ascii="Calibri" w:hAnsi="Calibri"/>
                <w:bCs/>
                <w:sz w:val="22"/>
                <w:lang w:val="sk-SK"/>
              </w:rPr>
              <w:tab/>
            </w:r>
          </w:p>
          <w:p w:rsidR="00B1316D" w:rsidRPr="00116A38" w:rsidRDefault="00B1316D" w:rsidP="00B66253">
            <w:pPr>
              <w:pStyle w:val="Odsekzoznamu"/>
              <w:numPr>
                <w:ilvl w:val="1"/>
                <w:numId w:val="29"/>
              </w:numPr>
              <w:spacing w:before="120" w:after="120"/>
              <w:ind w:left="567" w:hanging="283"/>
              <w:contextualSpacing w:val="0"/>
              <w:rPr>
                <w:rFonts w:ascii="Calibri" w:hAnsi="Calibri"/>
                <w:bCs/>
                <w:sz w:val="22"/>
                <w:lang w:val="sk-SK"/>
              </w:rPr>
            </w:pPr>
            <w:r w:rsidRPr="00116A38">
              <w:rPr>
                <w:rFonts w:ascii="Calibri" w:hAnsi="Calibri"/>
                <w:bCs/>
                <w:sz w:val="22"/>
                <w:lang w:val="sk-SK"/>
              </w:rPr>
              <w:t>Vymedzenie zaradenia každej investície do odpisovej skupiny (vrátane počtu rok</w:t>
            </w:r>
            <w:r>
              <w:rPr>
                <w:rFonts w:ascii="Calibri" w:hAnsi="Calibri"/>
                <w:bCs/>
                <w:sz w:val="22"/>
                <w:lang w:val="sk-SK"/>
              </w:rPr>
              <w:t>o</w:t>
            </w:r>
            <w:r w:rsidRPr="00116A38">
              <w:rPr>
                <w:rFonts w:ascii="Calibri" w:hAnsi="Calibri"/>
                <w:bCs/>
                <w:sz w:val="22"/>
                <w:lang w:val="sk-SK"/>
              </w:rPr>
              <w:t>v odpisovania za každú investíciu)</w:t>
            </w:r>
            <w:r>
              <w:rPr>
                <w:rFonts w:ascii="Calibri" w:hAnsi="Calibri"/>
                <w:bCs/>
                <w:sz w:val="22"/>
                <w:lang w:val="sk-SK"/>
              </w:rPr>
              <w:t>:</w:t>
            </w:r>
          </w:p>
          <w:p w:rsidR="00B1316D" w:rsidRPr="00116A38" w:rsidRDefault="00B1316D" w:rsidP="00B66253">
            <w:pPr>
              <w:pStyle w:val="Odsekzoznamu"/>
              <w:numPr>
                <w:ilvl w:val="1"/>
                <w:numId w:val="29"/>
              </w:numPr>
              <w:spacing w:before="120" w:after="120"/>
              <w:ind w:left="567" w:hanging="283"/>
              <w:contextualSpacing w:val="0"/>
              <w:rPr>
                <w:rFonts w:ascii="Calibri" w:hAnsi="Calibri"/>
                <w:bCs/>
                <w:sz w:val="22"/>
                <w:lang w:val="sk-SK"/>
              </w:rPr>
            </w:pPr>
            <w:r w:rsidRPr="00116A38">
              <w:rPr>
                <w:rFonts w:ascii="Calibri" w:hAnsi="Calibri"/>
                <w:bCs/>
                <w:sz w:val="22"/>
                <w:lang w:val="sk-SK"/>
              </w:rPr>
              <w:t>Popis metódy/spôsobu odpisovania (každého druhu odpisu za všetky uvedené investície vo finančnej analýze):</w:t>
            </w:r>
          </w:p>
          <w:p w:rsidR="00B1316D" w:rsidRPr="00170EFE" w:rsidRDefault="00B1316D" w:rsidP="00B66253">
            <w:pPr>
              <w:pStyle w:val="Odsekzoznamu"/>
              <w:numPr>
                <w:ilvl w:val="1"/>
                <w:numId w:val="29"/>
              </w:numPr>
              <w:spacing w:before="120" w:after="120"/>
              <w:ind w:left="567" w:hanging="283"/>
              <w:contextualSpacing w:val="0"/>
              <w:rPr>
                <w:rFonts w:ascii="Calibri" w:hAnsi="Calibri"/>
                <w:bCs/>
                <w:sz w:val="22"/>
                <w:lang w:val="sk-SK"/>
              </w:rPr>
            </w:pPr>
            <w:r w:rsidRPr="00116A38">
              <w:rPr>
                <w:rFonts w:ascii="Calibri" w:hAnsi="Calibri"/>
                <w:bCs/>
                <w:sz w:val="22"/>
                <w:lang w:val="sk-SK"/>
              </w:rPr>
              <w:t xml:space="preserve">Hodnota v tis. EUR vo finančnej analýze ako </w:t>
            </w:r>
            <w:proofErr w:type="spellStart"/>
            <w:r w:rsidRPr="00116A38">
              <w:rPr>
                <w:rFonts w:ascii="Calibri" w:hAnsi="Calibri"/>
                <w:bCs/>
                <w:sz w:val="22"/>
                <w:lang w:val="sk-SK"/>
              </w:rPr>
              <w:t>kumulatív</w:t>
            </w:r>
            <w:proofErr w:type="spellEnd"/>
            <w:r w:rsidRPr="00116A38">
              <w:rPr>
                <w:rFonts w:ascii="Calibri" w:hAnsi="Calibri"/>
                <w:bCs/>
                <w:sz w:val="22"/>
                <w:lang w:val="sk-SK"/>
              </w:rPr>
              <w:t xml:space="preserve"> všetkých druhov odpisov a tovary </w:t>
            </w:r>
            <w:r>
              <w:rPr>
                <w:rFonts w:ascii="Calibri" w:hAnsi="Calibri"/>
                <w:bCs/>
                <w:sz w:val="22"/>
                <w:lang w:val="sk-SK"/>
              </w:rPr>
              <w:t xml:space="preserve">(vrátane hodnoty každého druhu </w:t>
            </w:r>
            <w:r w:rsidRPr="00116A38">
              <w:rPr>
                <w:rFonts w:ascii="Calibri" w:hAnsi="Calibri"/>
                <w:bCs/>
                <w:sz w:val="22"/>
                <w:lang w:val="sk-SK"/>
              </w:rPr>
              <w:t>odpisu)</w:t>
            </w:r>
            <w:r>
              <w:rPr>
                <w:rFonts w:ascii="Calibri" w:hAnsi="Calibri"/>
                <w:bCs/>
                <w:sz w:val="22"/>
                <w:lang w:val="sk-SK"/>
              </w:rPr>
              <w:t>:</w:t>
            </w:r>
          </w:p>
        </w:tc>
      </w:tr>
    </w:tbl>
    <w:p w:rsidR="00517BC9" w:rsidRPr="00930E5B" w:rsidRDefault="00517BC9" w:rsidP="0063080C">
      <w:pPr>
        <w:pStyle w:val="Odsekzoznamu"/>
        <w:spacing w:before="120" w:after="120" w:line="240" w:lineRule="auto"/>
        <w:ind w:left="284"/>
        <w:contextualSpacing w:val="0"/>
        <w:rPr>
          <w:rFonts w:ascii="Calibri" w:hAnsi="Calibri"/>
          <w:bCs/>
          <w:sz w:val="22"/>
          <w:lang w:val="sk-SK"/>
        </w:rPr>
      </w:pPr>
    </w:p>
    <w:tbl>
      <w:tblPr>
        <w:tblStyle w:val="Mriekatabuky"/>
        <w:tblpPr w:leftFromText="141" w:rightFromText="141" w:vertAnchor="text" w:horzAnchor="margin" w:tblpX="108" w:tblpY="5"/>
        <w:tblW w:w="0" w:type="auto"/>
        <w:tblLook w:val="04A0" w:firstRow="1" w:lastRow="0" w:firstColumn="1" w:lastColumn="0" w:noHBand="0" w:noVBand="1"/>
      </w:tblPr>
      <w:tblGrid>
        <w:gridCol w:w="9889"/>
      </w:tblGrid>
      <w:tr w:rsidR="00BD23B1" w:rsidRPr="00476021" w:rsidTr="00170EFE">
        <w:tc>
          <w:tcPr>
            <w:tcW w:w="9889" w:type="dxa"/>
            <w:shd w:val="clear" w:color="auto" w:fill="C6D9F1" w:themeFill="text2" w:themeFillTint="33"/>
            <w:vAlign w:val="center"/>
          </w:tcPr>
          <w:p w:rsidR="00BD23B1" w:rsidRPr="00BD23B1" w:rsidRDefault="00145E3F" w:rsidP="00C26CE4">
            <w:pPr>
              <w:spacing w:before="120" w:after="120"/>
              <w:jc w:val="center"/>
              <w:rPr>
                <w:rFonts w:ascii="Calibri" w:hAnsi="Calibri"/>
                <w:b/>
                <w:sz w:val="24"/>
                <w:szCs w:val="24"/>
                <w:lang w:val="sk-SK"/>
              </w:rPr>
            </w:pPr>
            <w:r>
              <w:rPr>
                <w:rFonts w:ascii="Calibri" w:hAnsi="Calibri"/>
                <w:b/>
                <w:sz w:val="24"/>
                <w:szCs w:val="24"/>
                <w:lang w:val="sk-SK"/>
              </w:rPr>
              <w:t>7</w:t>
            </w:r>
            <w:r w:rsidR="00BD23B1">
              <w:rPr>
                <w:rFonts w:ascii="Calibri" w:hAnsi="Calibri"/>
                <w:b/>
                <w:sz w:val="24"/>
                <w:szCs w:val="24"/>
                <w:lang w:val="sk-SK"/>
              </w:rPr>
              <w:t>. Spôsob stanovenia oprávnenej časti výdavkov</w:t>
            </w:r>
          </w:p>
        </w:tc>
      </w:tr>
    </w:tbl>
    <w:p w:rsidR="009A222A" w:rsidRPr="00170EFE" w:rsidRDefault="00BD23B1" w:rsidP="0063080C">
      <w:pPr>
        <w:spacing w:before="120" w:after="120" w:line="240" w:lineRule="auto"/>
        <w:rPr>
          <w:rFonts w:ascii="Calibri" w:hAnsi="Calibri"/>
          <w:sz w:val="22"/>
          <w:lang w:val="sk-SK"/>
        </w:rPr>
      </w:pPr>
      <w:r w:rsidRPr="00170EFE">
        <w:rPr>
          <w:rFonts w:ascii="Calibri" w:hAnsi="Calibri"/>
          <w:sz w:val="22"/>
          <w:lang w:val="sk-SK"/>
        </w:rPr>
        <w:t xml:space="preserve">Vyplnenie tejto časti </w:t>
      </w:r>
      <w:r w:rsidRPr="00170EFE">
        <w:rPr>
          <w:rFonts w:ascii="Calibri" w:hAnsi="Calibri"/>
          <w:b/>
          <w:sz w:val="22"/>
          <w:lang w:val="sk-SK"/>
        </w:rPr>
        <w:t>je povinné iba v prípade</w:t>
      </w:r>
      <w:r w:rsidRPr="00170EFE">
        <w:rPr>
          <w:rFonts w:ascii="Calibri" w:hAnsi="Calibri"/>
          <w:sz w:val="22"/>
          <w:lang w:val="sk-SK"/>
        </w:rPr>
        <w:t xml:space="preserve">, ak žiadateľ vykonáva aj </w:t>
      </w:r>
      <w:r w:rsidRPr="00170EFE">
        <w:rPr>
          <w:rFonts w:ascii="Calibri" w:hAnsi="Calibri"/>
          <w:b/>
          <w:sz w:val="22"/>
          <w:lang w:val="sk-SK"/>
        </w:rPr>
        <w:t>neoprávnené</w:t>
      </w:r>
      <w:r w:rsidRPr="00170EFE">
        <w:rPr>
          <w:rFonts w:ascii="Calibri" w:hAnsi="Calibri"/>
          <w:sz w:val="22"/>
          <w:lang w:val="sk-SK"/>
        </w:rPr>
        <w:t xml:space="preserve"> </w:t>
      </w:r>
      <w:r w:rsidRPr="00170EFE">
        <w:rPr>
          <w:rFonts w:ascii="Calibri" w:hAnsi="Calibri"/>
          <w:b/>
          <w:sz w:val="22"/>
          <w:lang w:val="sk-SK"/>
        </w:rPr>
        <w:t xml:space="preserve">činnosti </w:t>
      </w:r>
      <w:r w:rsidRPr="00170EFE">
        <w:rPr>
          <w:rFonts w:ascii="Calibri" w:hAnsi="Calibri"/>
          <w:sz w:val="22"/>
          <w:lang w:val="sk-SK"/>
        </w:rPr>
        <w:t xml:space="preserve">a ak sa aktivity projektu vzťahujú aj na niektorú z týchto neoprávnených činností, resp. sa aktivity projektu vzťahujú na viaceré prevádzkarne žiadateľa, z ktorých niektoré sa nachádzajú v rámci </w:t>
      </w:r>
      <w:r w:rsidRPr="00170EFE">
        <w:rPr>
          <w:rFonts w:ascii="Calibri" w:hAnsi="Calibri"/>
          <w:b/>
          <w:sz w:val="22"/>
          <w:lang w:val="sk-SK"/>
        </w:rPr>
        <w:t>neoprávneného územia</w:t>
      </w:r>
      <w:r w:rsidRPr="00170EFE">
        <w:rPr>
          <w:rFonts w:ascii="Calibri" w:hAnsi="Calibri"/>
          <w:sz w:val="22"/>
          <w:lang w:val="sk-SK"/>
        </w:rPr>
        <w:t xml:space="preserve"> a žiadateľ prostredníctvom primeraných prostriedkov zabezpečil, aby žiadna podpora nesmerovala do </w:t>
      </w:r>
      <w:r w:rsidRPr="00170EFE">
        <w:rPr>
          <w:rFonts w:ascii="Calibri" w:hAnsi="Calibri"/>
          <w:b/>
          <w:sz w:val="22"/>
          <w:lang w:val="sk-SK"/>
        </w:rPr>
        <w:t>niektorej</w:t>
      </w:r>
      <w:r w:rsidRPr="00170EFE">
        <w:rPr>
          <w:rFonts w:ascii="Calibri" w:hAnsi="Calibri"/>
          <w:sz w:val="22"/>
          <w:lang w:val="sk-SK"/>
        </w:rPr>
        <w:t xml:space="preserve"> z týchto neoprávnených činností, resp. do </w:t>
      </w:r>
      <w:r w:rsidRPr="00170EFE">
        <w:rPr>
          <w:rFonts w:ascii="Calibri" w:hAnsi="Calibri"/>
          <w:b/>
          <w:sz w:val="22"/>
          <w:lang w:val="sk-SK"/>
        </w:rPr>
        <w:t>niektorej</w:t>
      </w:r>
      <w:r w:rsidRPr="00170EFE">
        <w:rPr>
          <w:rFonts w:ascii="Calibri" w:hAnsi="Calibri"/>
          <w:sz w:val="22"/>
          <w:lang w:val="sk-SK"/>
        </w:rPr>
        <w:t xml:space="preserve"> z prevádzkarní v rámci neoprávneného územia.</w:t>
      </w:r>
    </w:p>
    <w:tbl>
      <w:tblPr>
        <w:tblStyle w:val="Mriekatabuky"/>
        <w:tblW w:w="4884" w:type="pct"/>
        <w:tblInd w:w="108" w:type="dxa"/>
        <w:tblLook w:val="04A0" w:firstRow="1" w:lastRow="0" w:firstColumn="1" w:lastColumn="0" w:noHBand="0" w:noVBand="1"/>
      </w:tblPr>
      <w:tblGrid>
        <w:gridCol w:w="9903"/>
      </w:tblGrid>
      <w:tr w:rsidR="00BD23B1" w:rsidRPr="00E249B8" w:rsidTr="00AD2A96">
        <w:trPr>
          <w:trHeight w:val="256"/>
        </w:trPr>
        <w:tc>
          <w:tcPr>
            <w:tcW w:w="5000" w:type="pct"/>
            <w:shd w:val="clear" w:color="auto" w:fill="4F81BD" w:themeFill="accent1"/>
            <w:vAlign w:val="center"/>
          </w:tcPr>
          <w:p w:rsidR="00BD23B1" w:rsidRDefault="00BD23B1" w:rsidP="0063080C">
            <w:pPr>
              <w:spacing w:before="120" w:after="120"/>
              <w:jc w:val="center"/>
              <w:rPr>
                <w:rFonts w:ascii="Calibri" w:hAnsi="Calibri"/>
                <w:b/>
                <w:sz w:val="22"/>
                <w:lang w:val="sk-SK"/>
              </w:rPr>
            </w:pPr>
            <w:r w:rsidRPr="00D3108F">
              <w:rPr>
                <w:rFonts w:ascii="Calibri" w:hAnsi="Calibri"/>
                <w:b/>
                <w:sz w:val="22"/>
                <w:lang w:val="sk-SK"/>
              </w:rPr>
              <w:t xml:space="preserve">Spôsob </w:t>
            </w:r>
            <w:r>
              <w:rPr>
                <w:rFonts w:ascii="Calibri" w:hAnsi="Calibri"/>
                <w:b/>
                <w:sz w:val="22"/>
                <w:lang w:val="sk-SK"/>
              </w:rPr>
              <w:t>stanovenia</w:t>
            </w:r>
            <w:r w:rsidRPr="00D3108F">
              <w:rPr>
                <w:rFonts w:ascii="Calibri" w:hAnsi="Calibri"/>
                <w:b/>
                <w:sz w:val="22"/>
                <w:lang w:val="sk-SK"/>
              </w:rPr>
              <w:t xml:space="preserve"> oprávnenej časti výdavkov</w:t>
            </w:r>
            <w:r>
              <w:rPr>
                <w:rFonts w:ascii="Calibri" w:hAnsi="Calibri"/>
                <w:b/>
                <w:sz w:val="22"/>
                <w:lang w:val="sk-SK"/>
              </w:rPr>
              <w:t xml:space="preserve"> vo vzťahu k činnostiam žiadateľa</w:t>
            </w:r>
          </w:p>
          <w:p w:rsidR="00BD23B1" w:rsidRPr="00D3108F" w:rsidRDefault="00BD23B1" w:rsidP="0063080C">
            <w:pPr>
              <w:spacing w:before="120" w:after="120"/>
              <w:jc w:val="center"/>
              <w:rPr>
                <w:rFonts w:ascii="Calibri" w:hAnsi="Calibri"/>
                <w:i/>
                <w:sz w:val="22"/>
                <w:lang w:val="sk-SK"/>
              </w:rPr>
            </w:pPr>
            <w:r>
              <w:rPr>
                <w:rFonts w:ascii="Calibri" w:hAnsi="Calibri"/>
                <w:i/>
                <w:sz w:val="22"/>
                <w:lang w:val="sk-SK"/>
              </w:rPr>
              <w:t>(ak relevantné)</w:t>
            </w:r>
          </w:p>
        </w:tc>
      </w:tr>
      <w:tr w:rsidR="00BD23B1" w:rsidRPr="00E249B8" w:rsidTr="00AD2A96">
        <w:tc>
          <w:tcPr>
            <w:tcW w:w="5000" w:type="pct"/>
          </w:tcPr>
          <w:p w:rsidR="00BD23B1" w:rsidRDefault="00BD23B1" w:rsidP="0063080C">
            <w:pPr>
              <w:spacing w:before="120" w:after="120"/>
              <w:rPr>
                <w:rFonts w:ascii="Calibri" w:hAnsi="Calibri"/>
                <w:i/>
                <w:color w:val="FF0000"/>
                <w:sz w:val="22"/>
                <w:lang w:val="sk-SK"/>
              </w:rPr>
            </w:pPr>
            <w:r w:rsidRPr="00BD23B1">
              <w:rPr>
                <w:rFonts w:ascii="Calibri" w:hAnsi="Calibri"/>
                <w:i/>
                <w:color w:val="FF0000"/>
                <w:sz w:val="22"/>
                <w:lang w:val="sk-SK"/>
              </w:rPr>
              <w:t xml:space="preserve">V prípade, ak žiadateľ vykonáva aj </w:t>
            </w:r>
            <w:r w:rsidRPr="00BD23B1">
              <w:rPr>
                <w:rFonts w:ascii="Calibri" w:hAnsi="Calibri"/>
                <w:b/>
                <w:i/>
                <w:color w:val="FF0000"/>
                <w:sz w:val="22"/>
                <w:lang w:val="sk-SK"/>
              </w:rPr>
              <w:t>neoprávnené činnosti a ak sa aktivity projektu vzťahujú aj na niektorú z týchto neoprávnených činností</w:t>
            </w:r>
            <w:r w:rsidRPr="00BD23B1">
              <w:rPr>
                <w:rFonts w:ascii="Calibri" w:hAnsi="Calibri"/>
                <w:i/>
                <w:color w:val="FF0000"/>
                <w:sz w:val="22"/>
                <w:lang w:val="sk-SK"/>
              </w:rPr>
              <w:t xml:space="preserve">, v tejto časti </w:t>
            </w:r>
            <w:r w:rsidRPr="00BD23B1">
              <w:rPr>
                <w:rFonts w:ascii="Calibri" w:hAnsi="Calibri"/>
                <w:b/>
                <w:i/>
                <w:color w:val="FF0000"/>
                <w:sz w:val="22"/>
                <w:lang w:val="sk-SK"/>
              </w:rPr>
              <w:t>povinne</w:t>
            </w:r>
            <w:r w:rsidRPr="00BD23B1">
              <w:rPr>
                <w:rFonts w:ascii="Calibri" w:hAnsi="Calibri"/>
                <w:i/>
                <w:color w:val="FF0000"/>
                <w:sz w:val="22"/>
                <w:lang w:val="sk-SK"/>
              </w:rPr>
              <w:t xml:space="preserve"> popíše spôsob stanovenia oprávnenej časti výdavkov (t.j. vyčlenenie neoprávnenej časti výdavkov z financovania v rámci projektu), pomocou ktorého zabezpečil, aby žiadna podpora nesmerovala do </w:t>
            </w:r>
            <w:r w:rsidRPr="00BD23B1">
              <w:rPr>
                <w:rFonts w:ascii="Calibri" w:hAnsi="Calibri"/>
                <w:b/>
                <w:i/>
                <w:color w:val="FF0000"/>
                <w:sz w:val="22"/>
                <w:lang w:val="sk-SK"/>
              </w:rPr>
              <w:t>niektorej z týchto</w:t>
            </w:r>
            <w:r w:rsidRPr="00BD23B1">
              <w:rPr>
                <w:rFonts w:ascii="Calibri" w:hAnsi="Calibri"/>
                <w:i/>
                <w:color w:val="FF0000"/>
                <w:sz w:val="22"/>
                <w:lang w:val="sk-SK"/>
              </w:rPr>
              <w:t xml:space="preserve"> </w:t>
            </w:r>
            <w:r w:rsidRPr="00BD23B1">
              <w:rPr>
                <w:rFonts w:ascii="Calibri" w:hAnsi="Calibri"/>
                <w:b/>
                <w:i/>
                <w:color w:val="FF0000"/>
                <w:sz w:val="22"/>
                <w:lang w:val="sk-SK"/>
              </w:rPr>
              <w:t>neoprávnených činností</w:t>
            </w:r>
            <w:r w:rsidRPr="00BD23B1">
              <w:rPr>
                <w:rFonts w:ascii="Calibri" w:hAnsi="Calibri"/>
                <w:i/>
                <w:color w:val="FF0000"/>
                <w:sz w:val="22"/>
                <w:lang w:val="sk-SK"/>
              </w:rPr>
              <w:t>.</w:t>
            </w:r>
          </w:p>
          <w:p w:rsidR="00E53FCE" w:rsidRPr="00476021" w:rsidRDefault="00E53FCE" w:rsidP="0063080C">
            <w:pPr>
              <w:spacing w:before="120" w:after="120"/>
              <w:rPr>
                <w:rFonts w:ascii="Calibri" w:hAnsi="Calibri"/>
                <w:lang w:val="sk-SK"/>
              </w:rPr>
            </w:pPr>
            <w:r w:rsidRPr="00BD23B1">
              <w:rPr>
                <w:rFonts w:ascii="Calibri" w:hAnsi="Calibri"/>
                <w:i/>
                <w:color w:val="FF0000"/>
                <w:sz w:val="22"/>
                <w:lang w:val="sk-SK"/>
              </w:rPr>
              <w:t xml:space="preserve">V prípade, ak sa aktivity projektu vzťahujú na viaceré prevádzkarne žiadateľa, z ktorých niektoré sa nachádzajú v rámci </w:t>
            </w:r>
            <w:r w:rsidRPr="00BD23B1">
              <w:rPr>
                <w:rFonts w:ascii="Calibri" w:hAnsi="Calibri"/>
                <w:b/>
                <w:i/>
                <w:color w:val="FF0000"/>
                <w:sz w:val="22"/>
                <w:lang w:val="sk-SK"/>
              </w:rPr>
              <w:t>neoprávneného územia</w:t>
            </w:r>
            <w:r w:rsidRPr="00BD23B1">
              <w:rPr>
                <w:rFonts w:ascii="Calibri" w:hAnsi="Calibri"/>
                <w:i/>
                <w:color w:val="FF0000"/>
                <w:sz w:val="22"/>
                <w:lang w:val="sk-SK"/>
              </w:rPr>
              <w:t xml:space="preserve">, v tejto časti povinne popíše spôsob stanovenia oprávnenej časti výdavkov (t.j. vyčlenenie neoprávnenej časti výdavkov z financovania v rámci projektu), pomocou ktorého zabezpečil, aby žiadna podpora nesmerovala </w:t>
            </w:r>
            <w:r w:rsidRPr="00BD23B1">
              <w:rPr>
                <w:rFonts w:ascii="Calibri" w:hAnsi="Calibri"/>
                <w:b/>
                <w:i/>
                <w:color w:val="FF0000"/>
                <w:sz w:val="22"/>
                <w:lang w:val="sk-SK"/>
              </w:rPr>
              <w:t>do niektorej z prevádzkarní v rámci neoprávneného územia.</w:t>
            </w:r>
          </w:p>
        </w:tc>
      </w:tr>
    </w:tbl>
    <w:p w:rsidR="00BD23B1" w:rsidRDefault="00BD23B1" w:rsidP="0063080C">
      <w:pPr>
        <w:spacing w:before="120" w:after="120" w:line="240" w:lineRule="auto"/>
        <w:rPr>
          <w:rFonts w:ascii="Calibri" w:hAnsi="Calibri"/>
          <w:sz w:val="22"/>
          <w:lang w:val="sk-SK"/>
        </w:rPr>
      </w:pPr>
    </w:p>
    <w:tbl>
      <w:tblPr>
        <w:tblStyle w:val="Mriekatabuky"/>
        <w:tblW w:w="0" w:type="auto"/>
        <w:tblInd w:w="108" w:type="dxa"/>
        <w:tblLook w:val="04A0" w:firstRow="1" w:lastRow="0" w:firstColumn="1" w:lastColumn="0" w:noHBand="0" w:noVBand="1"/>
      </w:tblPr>
      <w:tblGrid>
        <w:gridCol w:w="9923"/>
      </w:tblGrid>
      <w:tr w:rsidR="0049525B" w:rsidRPr="00930E5B" w:rsidTr="0049525B">
        <w:tc>
          <w:tcPr>
            <w:tcW w:w="9923" w:type="dxa"/>
            <w:shd w:val="clear" w:color="auto" w:fill="C6D9F1" w:themeFill="text2" w:themeFillTint="33"/>
            <w:vAlign w:val="center"/>
          </w:tcPr>
          <w:p w:rsidR="0049525B" w:rsidRPr="0049525B" w:rsidRDefault="00145E3F">
            <w:pPr>
              <w:jc w:val="center"/>
              <w:rPr>
                <w:rFonts w:ascii="Calibri" w:hAnsi="Calibri"/>
                <w:b/>
                <w:sz w:val="24"/>
                <w:szCs w:val="24"/>
                <w:lang w:val="sk-SK"/>
              </w:rPr>
            </w:pPr>
            <w:r>
              <w:rPr>
                <w:rFonts w:ascii="Calibri" w:hAnsi="Calibri"/>
                <w:b/>
                <w:sz w:val="24"/>
                <w:szCs w:val="24"/>
                <w:lang w:val="sk-SK"/>
              </w:rPr>
              <w:t>8</w:t>
            </w:r>
            <w:r w:rsidR="0049525B" w:rsidRPr="00930E5B">
              <w:rPr>
                <w:rFonts w:ascii="Calibri" w:hAnsi="Calibri"/>
                <w:b/>
                <w:sz w:val="24"/>
                <w:szCs w:val="24"/>
                <w:lang w:val="sk-SK"/>
              </w:rPr>
              <w:t xml:space="preserve">. </w:t>
            </w:r>
            <w:r w:rsidR="0049525B" w:rsidRPr="0049525B">
              <w:rPr>
                <w:rFonts w:ascii="Calibri" w:hAnsi="Calibri"/>
                <w:b/>
                <w:sz w:val="24"/>
                <w:szCs w:val="24"/>
                <w:lang w:val="sk-SK"/>
              </w:rPr>
              <w:t xml:space="preserve">Spolupráca s </w:t>
            </w:r>
            <w:r w:rsidR="00847FD6">
              <w:rPr>
                <w:rFonts w:ascii="Calibri" w:hAnsi="Calibri"/>
                <w:b/>
                <w:sz w:val="24"/>
                <w:szCs w:val="24"/>
                <w:lang w:val="sk-SK"/>
              </w:rPr>
              <w:t xml:space="preserve">mikro, </w:t>
            </w:r>
            <w:r w:rsidR="0049525B" w:rsidRPr="0049525B">
              <w:rPr>
                <w:rFonts w:ascii="Calibri" w:hAnsi="Calibri"/>
                <w:b/>
                <w:sz w:val="24"/>
                <w:szCs w:val="24"/>
                <w:lang w:val="sk-SK"/>
              </w:rPr>
              <w:t>malými a strednými podnikmi, zahraničnými subjektmi, inštitúciami výskumu a vývoja</w:t>
            </w:r>
          </w:p>
        </w:tc>
      </w:tr>
    </w:tbl>
    <w:p w:rsidR="0049525B" w:rsidRPr="002E34AC" w:rsidRDefault="0049525B" w:rsidP="0049525B">
      <w:pPr>
        <w:spacing w:before="120" w:after="120" w:line="240" w:lineRule="auto"/>
        <w:rPr>
          <w:rFonts w:ascii="Calibri" w:hAnsi="Calibri"/>
          <w:sz w:val="16"/>
          <w:szCs w:val="16"/>
          <w:lang w:val="sk-SK"/>
        </w:rPr>
      </w:pPr>
      <w:bookmarkStart w:id="2" w:name="_GoBack"/>
      <w:bookmarkEnd w:id="2"/>
    </w:p>
    <w:p w:rsidR="0049525B" w:rsidRDefault="0049525B" w:rsidP="0049525B">
      <w:pPr>
        <w:spacing w:before="120" w:after="120" w:line="240" w:lineRule="auto"/>
        <w:rPr>
          <w:rFonts w:ascii="Calibri" w:hAnsi="Calibri"/>
          <w:sz w:val="22"/>
          <w:lang w:val="sk-SK"/>
        </w:rPr>
      </w:pPr>
      <w:r w:rsidRPr="0049525B">
        <w:rPr>
          <w:rFonts w:ascii="Calibri" w:hAnsi="Calibri"/>
          <w:sz w:val="22"/>
          <w:lang w:val="sk-SK"/>
        </w:rPr>
        <w:t xml:space="preserve">Žiadateľ </w:t>
      </w:r>
      <w:r>
        <w:rPr>
          <w:rFonts w:ascii="Calibri" w:hAnsi="Calibri"/>
          <w:sz w:val="22"/>
          <w:lang w:val="sk-SK"/>
        </w:rPr>
        <w:t>v tejto časti identifikuje (ak relevantné) spoluprácu s </w:t>
      </w:r>
      <w:r w:rsidRPr="0049525B">
        <w:rPr>
          <w:rFonts w:ascii="Calibri" w:hAnsi="Calibri"/>
          <w:sz w:val="22"/>
          <w:lang w:val="sk-SK"/>
        </w:rPr>
        <w:t>menovanými skupinami subjektov, resp. inštitúci</w:t>
      </w:r>
      <w:r>
        <w:rPr>
          <w:rFonts w:ascii="Calibri" w:hAnsi="Calibri"/>
          <w:sz w:val="22"/>
          <w:lang w:val="sk-SK"/>
        </w:rPr>
        <w:t>ami</w:t>
      </w:r>
      <w:r w:rsidRPr="0049525B">
        <w:rPr>
          <w:rFonts w:ascii="Calibri" w:hAnsi="Calibri"/>
          <w:sz w:val="22"/>
          <w:lang w:val="sk-SK"/>
        </w:rPr>
        <w:t xml:space="preserve"> </w:t>
      </w:r>
      <w:r w:rsidRPr="0049525B">
        <w:rPr>
          <w:rFonts w:ascii="Calibri" w:hAnsi="Calibri"/>
          <w:b/>
          <w:sz w:val="22"/>
          <w:lang w:val="sk-SK"/>
        </w:rPr>
        <w:t>počas realizácie projektu</w:t>
      </w:r>
      <w:r>
        <w:rPr>
          <w:rFonts w:ascii="Calibri" w:hAnsi="Calibri"/>
          <w:b/>
          <w:sz w:val="22"/>
          <w:lang w:val="sk-SK"/>
        </w:rPr>
        <w:t xml:space="preserve"> </w:t>
      </w:r>
      <w:r w:rsidRPr="0049525B">
        <w:rPr>
          <w:rFonts w:ascii="Calibri" w:hAnsi="Calibri"/>
          <w:sz w:val="22"/>
          <w:lang w:val="sk-SK"/>
        </w:rPr>
        <w:t>(t.</w:t>
      </w:r>
      <w:r>
        <w:rPr>
          <w:rFonts w:ascii="Calibri" w:hAnsi="Calibri"/>
          <w:sz w:val="22"/>
          <w:lang w:val="sk-SK"/>
        </w:rPr>
        <w:t xml:space="preserve">j. od začiatku do ukončenia realizácie hlavnej aktivity projektu v súlade s harmonogramom realizácie aktivity projektu definovanom vo formulári ŽoNFP).  </w:t>
      </w:r>
    </w:p>
    <w:p w:rsidR="0049525B" w:rsidRDefault="0049525B" w:rsidP="0049525B">
      <w:pPr>
        <w:spacing w:before="120" w:after="120" w:line="240" w:lineRule="auto"/>
        <w:rPr>
          <w:rFonts w:ascii="Calibri" w:hAnsi="Calibri"/>
          <w:sz w:val="22"/>
          <w:lang w:val="sk-SK"/>
        </w:rPr>
      </w:pPr>
      <w:r>
        <w:rPr>
          <w:rFonts w:ascii="Calibri" w:hAnsi="Calibri"/>
          <w:sz w:val="22"/>
          <w:lang w:val="sk-SK"/>
        </w:rPr>
        <w:t>Žiadateľ identifikuje menované subjekty v nasledovnom rozsahu:</w:t>
      </w:r>
    </w:p>
    <w:p w:rsidR="006E44CE" w:rsidRDefault="006E44CE" w:rsidP="0049525B">
      <w:pPr>
        <w:pStyle w:val="Odsekzoznamu"/>
        <w:numPr>
          <w:ilvl w:val="0"/>
          <w:numId w:val="6"/>
        </w:numPr>
        <w:spacing w:before="120" w:after="120" w:line="240" w:lineRule="auto"/>
        <w:rPr>
          <w:rFonts w:ascii="Calibri" w:hAnsi="Calibri"/>
          <w:sz w:val="22"/>
          <w:lang w:val="sk-SK"/>
        </w:rPr>
      </w:pPr>
      <w:r>
        <w:rPr>
          <w:rFonts w:ascii="Calibri" w:hAnsi="Calibri"/>
          <w:sz w:val="22"/>
          <w:lang w:val="sk-SK"/>
        </w:rPr>
        <w:t>typ subjektu (</w:t>
      </w:r>
      <w:r w:rsidRPr="00126940">
        <w:rPr>
          <w:rFonts w:ascii="Calibri" w:hAnsi="Calibri"/>
          <w:sz w:val="22"/>
          <w:u w:val="single"/>
          <w:lang w:val="sk-SK"/>
        </w:rPr>
        <w:t>MSP</w:t>
      </w:r>
      <w:r w:rsidR="00F4403A">
        <w:rPr>
          <w:rStyle w:val="Odkaznapoznmkupodiarou"/>
          <w:rFonts w:ascii="Calibri" w:hAnsi="Calibri"/>
          <w:sz w:val="22"/>
          <w:u w:val="single"/>
          <w:lang w:val="sk-SK"/>
        </w:rPr>
        <w:footnoteReference w:id="18"/>
      </w:r>
      <w:r w:rsidR="00F4403A">
        <w:rPr>
          <w:rFonts w:ascii="Calibri" w:hAnsi="Calibri"/>
          <w:sz w:val="22"/>
          <w:lang w:val="sk-SK"/>
        </w:rPr>
        <w:t>,</w:t>
      </w:r>
      <w:r>
        <w:rPr>
          <w:rFonts w:ascii="Calibri" w:hAnsi="Calibri"/>
          <w:sz w:val="22"/>
          <w:lang w:val="sk-SK"/>
        </w:rPr>
        <w:t xml:space="preserve"> </w:t>
      </w:r>
      <w:r w:rsidRPr="00126940">
        <w:rPr>
          <w:rFonts w:ascii="Calibri" w:hAnsi="Calibri"/>
          <w:sz w:val="22"/>
          <w:u w:val="single"/>
          <w:lang w:val="sk-SK"/>
        </w:rPr>
        <w:t>zahraničný podnik</w:t>
      </w:r>
      <w:r w:rsidR="00F4403A">
        <w:rPr>
          <w:rFonts w:ascii="Calibri" w:hAnsi="Calibri"/>
          <w:sz w:val="22"/>
          <w:u w:val="single"/>
          <w:lang w:val="sk-SK"/>
        </w:rPr>
        <w:t>,</w:t>
      </w:r>
      <w:r>
        <w:rPr>
          <w:rFonts w:ascii="Calibri" w:hAnsi="Calibri"/>
          <w:sz w:val="22"/>
          <w:lang w:val="sk-SK"/>
        </w:rPr>
        <w:t xml:space="preserve"> </w:t>
      </w:r>
      <w:r w:rsidRPr="00126940">
        <w:rPr>
          <w:rFonts w:ascii="Calibri" w:hAnsi="Calibri"/>
          <w:sz w:val="22"/>
          <w:u w:val="single"/>
          <w:lang w:val="sk-SK"/>
        </w:rPr>
        <w:t>inštitúcia výskum a vývoja</w:t>
      </w:r>
      <w:r>
        <w:rPr>
          <w:rFonts w:ascii="Calibri" w:hAnsi="Calibri"/>
          <w:sz w:val="22"/>
          <w:lang w:val="sk-SK"/>
        </w:rPr>
        <w:t>),</w:t>
      </w:r>
    </w:p>
    <w:p w:rsidR="000C7B92" w:rsidRDefault="006E44CE" w:rsidP="0049525B">
      <w:pPr>
        <w:pStyle w:val="Odsekzoznamu"/>
        <w:numPr>
          <w:ilvl w:val="0"/>
          <w:numId w:val="6"/>
        </w:numPr>
        <w:spacing w:before="120" w:after="120" w:line="240" w:lineRule="auto"/>
        <w:rPr>
          <w:rFonts w:ascii="Calibri" w:hAnsi="Calibri"/>
          <w:sz w:val="22"/>
          <w:lang w:val="sk-SK"/>
        </w:rPr>
      </w:pPr>
      <w:r>
        <w:rPr>
          <w:rFonts w:ascii="Calibri" w:hAnsi="Calibri"/>
          <w:sz w:val="22"/>
          <w:lang w:val="sk-SK"/>
        </w:rPr>
        <w:t>n</w:t>
      </w:r>
      <w:r w:rsidR="0049525B" w:rsidRPr="000C7B92">
        <w:rPr>
          <w:rFonts w:ascii="Calibri" w:hAnsi="Calibri"/>
          <w:sz w:val="22"/>
          <w:lang w:val="sk-SK"/>
        </w:rPr>
        <w:t xml:space="preserve">ázov </w:t>
      </w:r>
      <w:r>
        <w:rPr>
          <w:rFonts w:ascii="Calibri" w:hAnsi="Calibri"/>
          <w:sz w:val="22"/>
          <w:lang w:val="sk-SK"/>
        </w:rPr>
        <w:t xml:space="preserve">a sídlo </w:t>
      </w:r>
      <w:r w:rsidRPr="000C7B92">
        <w:rPr>
          <w:rFonts w:ascii="Calibri" w:hAnsi="Calibri"/>
          <w:sz w:val="22"/>
          <w:lang w:val="sk-SK"/>
        </w:rPr>
        <w:t>subjektu</w:t>
      </w:r>
      <w:r>
        <w:rPr>
          <w:rFonts w:ascii="Calibri" w:hAnsi="Calibri"/>
          <w:sz w:val="22"/>
          <w:lang w:val="sk-SK"/>
        </w:rPr>
        <w:t>,</w:t>
      </w:r>
    </w:p>
    <w:p w:rsidR="0049525B" w:rsidRPr="000C7B92" w:rsidRDefault="006E44CE" w:rsidP="0049525B">
      <w:pPr>
        <w:pStyle w:val="Odsekzoznamu"/>
        <w:numPr>
          <w:ilvl w:val="0"/>
          <w:numId w:val="6"/>
        </w:numPr>
        <w:spacing w:before="120" w:after="120" w:line="240" w:lineRule="auto"/>
        <w:rPr>
          <w:rFonts w:ascii="Calibri" w:hAnsi="Calibri"/>
          <w:sz w:val="22"/>
          <w:lang w:val="sk-SK"/>
        </w:rPr>
      </w:pPr>
      <w:r>
        <w:rPr>
          <w:rFonts w:ascii="Calibri" w:hAnsi="Calibri"/>
          <w:sz w:val="22"/>
          <w:lang w:val="sk-SK"/>
        </w:rPr>
        <w:t>o</w:t>
      </w:r>
      <w:r w:rsidR="0049525B" w:rsidRPr="000C7B92">
        <w:rPr>
          <w:rFonts w:ascii="Calibri" w:hAnsi="Calibri"/>
          <w:sz w:val="22"/>
          <w:lang w:val="sk-SK"/>
        </w:rPr>
        <w:t>dvetvie SK NACE</w:t>
      </w:r>
      <w:r w:rsidR="000C7B92">
        <w:rPr>
          <w:rFonts w:ascii="Calibri" w:hAnsi="Calibri"/>
          <w:sz w:val="22"/>
          <w:lang w:val="sk-SK"/>
        </w:rPr>
        <w:t xml:space="preserve"> v rámci ktorého príslušný subjekt spolupracuje na realizácii projektu v zmysle príslušného oprávnenia</w:t>
      </w:r>
      <w:r>
        <w:rPr>
          <w:rFonts w:ascii="Calibri" w:hAnsi="Calibri"/>
          <w:sz w:val="22"/>
          <w:lang w:val="sk-SK"/>
        </w:rPr>
        <w:t>,</w:t>
      </w:r>
    </w:p>
    <w:p w:rsidR="000C7B92" w:rsidRDefault="006E44CE" w:rsidP="000C7B92">
      <w:pPr>
        <w:pStyle w:val="Odsekzoznamu"/>
        <w:numPr>
          <w:ilvl w:val="0"/>
          <w:numId w:val="6"/>
        </w:numPr>
        <w:spacing w:before="120" w:after="120" w:line="240" w:lineRule="auto"/>
        <w:rPr>
          <w:rFonts w:ascii="Calibri" w:hAnsi="Calibri"/>
          <w:sz w:val="22"/>
          <w:lang w:val="sk-SK"/>
        </w:rPr>
      </w:pPr>
      <w:r>
        <w:rPr>
          <w:rFonts w:ascii="Calibri" w:hAnsi="Calibri"/>
          <w:sz w:val="22"/>
          <w:lang w:val="sk-SK"/>
        </w:rPr>
        <w:t>f</w:t>
      </w:r>
      <w:r w:rsidR="0049525B">
        <w:rPr>
          <w:rFonts w:ascii="Calibri" w:hAnsi="Calibri"/>
          <w:sz w:val="22"/>
          <w:lang w:val="sk-SK"/>
        </w:rPr>
        <w:t xml:space="preserve">orma spolupráce </w:t>
      </w:r>
      <w:r w:rsidR="0049525B" w:rsidRPr="00430092">
        <w:rPr>
          <w:rFonts w:ascii="Calibri" w:hAnsi="Calibri"/>
          <w:b/>
          <w:sz w:val="22"/>
          <w:lang w:val="sk-SK"/>
        </w:rPr>
        <w:t>počas realizácie projektu</w:t>
      </w:r>
      <w:r w:rsidR="0049525B">
        <w:rPr>
          <w:rFonts w:ascii="Calibri" w:hAnsi="Calibri"/>
          <w:sz w:val="22"/>
          <w:lang w:val="sk-SK"/>
        </w:rPr>
        <w:t xml:space="preserve"> (</w:t>
      </w:r>
      <w:r w:rsidR="000C7B92">
        <w:rPr>
          <w:rFonts w:ascii="Calibri" w:hAnsi="Calibri"/>
          <w:sz w:val="22"/>
          <w:lang w:val="sk-SK"/>
        </w:rPr>
        <w:t>s</w:t>
      </w:r>
      <w:r w:rsidR="000C7B92" w:rsidRPr="000C7B92">
        <w:rPr>
          <w:rFonts w:ascii="Calibri" w:hAnsi="Calibri"/>
          <w:sz w:val="22"/>
          <w:lang w:val="sk-SK"/>
        </w:rPr>
        <w:t xml:space="preserve">ubjekty, </w:t>
      </w:r>
      <w:r w:rsidR="000C7B92">
        <w:rPr>
          <w:rFonts w:ascii="Calibri" w:hAnsi="Calibri"/>
          <w:sz w:val="22"/>
          <w:lang w:val="sk-SK"/>
        </w:rPr>
        <w:t>v prípade ktorých žiadateľ deklaruje spoluprácu na realizácii projektu</w:t>
      </w:r>
      <w:r w:rsidR="000C7B92" w:rsidRPr="000C7B92">
        <w:rPr>
          <w:rFonts w:ascii="Calibri" w:hAnsi="Calibri"/>
          <w:sz w:val="22"/>
          <w:lang w:val="sk-SK"/>
        </w:rPr>
        <w:t>, sa musia aktívne podieľať na realizácii projektu</w:t>
      </w:r>
      <w:r w:rsidR="000C7B92">
        <w:rPr>
          <w:rFonts w:ascii="Calibri" w:hAnsi="Calibri"/>
          <w:sz w:val="22"/>
          <w:lang w:val="sk-SK"/>
        </w:rPr>
        <w:t>).</w:t>
      </w:r>
      <w:r w:rsidR="000C7B92" w:rsidRPr="000C7B92">
        <w:rPr>
          <w:rFonts w:ascii="Calibri" w:hAnsi="Calibri"/>
          <w:sz w:val="22"/>
          <w:lang w:val="sk-SK"/>
        </w:rPr>
        <w:t xml:space="preserve"> </w:t>
      </w:r>
    </w:p>
    <w:p w:rsidR="00454525" w:rsidRPr="00165D28" w:rsidRDefault="00454525" w:rsidP="0063080C">
      <w:pPr>
        <w:spacing w:before="120" w:after="120" w:line="240" w:lineRule="auto"/>
        <w:rPr>
          <w:rFonts w:ascii="Calibri" w:hAnsi="Calibri" w:cstheme="minorHAnsi"/>
          <w:sz w:val="22"/>
          <w:lang w:val="sk-SK"/>
        </w:rPr>
      </w:pPr>
    </w:p>
    <w:tbl>
      <w:tblPr>
        <w:tblStyle w:val="Mriekatabuky"/>
        <w:tblW w:w="0" w:type="auto"/>
        <w:tblInd w:w="108" w:type="dxa"/>
        <w:tblLook w:val="04A0" w:firstRow="1" w:lastRow="0" w:firstColumn="1" w:lastColumn="0" w:noHBand="0" w:noVBand="1"/>
      </w:tblPr>
      <w:tblGrid>
        <w:gridCol w:w="9923"/>
      </w:tblGrid>
      <w:tr w:rsidR="00165D28" w:rsidRPr="00930E5B" w:rsidTr="00165D28">
        <w:tc>
          <w:tcPr>
            <w:tcW w:w="9923" w:type="dxa"/>
            <w:shd w:val="clear" w:color="auto" w:fill="C6D9F1" w:themeFill="text2" w:themeFillTint="33"/>
            <w:vAlign w:val="center"/>
          </w:tcPr>
          <w:p w:rsidR="00165D28" w:rsidRPr="00930E5B" w:rsidRDefault="00777D49" w:rsidP="00165D28">
            <w:pPr>
              <w:jc w:val="center"/>
              <w:rPr>
                <w:rFonts w:ascii="Calibri" w:hAnsi="Calibri"/>
                <w:b/>
                <w:sz w:val="24"/>
                <w:szCs w:val="24"/>
                <w:lang w:val="sk-SK"/>
              </w:rPr>
            </w:pPr>
            <w:r>
              <w:rPr>
                <w:rFonts w:ascii="Calibri" w:hAnsi="Calibri"/>
                <w:b/>
                <w:sz w:val="24"/>
                <w:szCs w:val="24"/>
                <w:lang w:val="sk-SK"/>
              </w:rPr>
              <w:t>9</w:t>
            </w:r>
            <w:r w:rsidR="00165D28" w:rsidRPr="00930E5B">
              <w:rPr>
                <w:rFonts w:ascii="Calibri" w:hAnsi="Calibri"/>
                <w:b/>
                <w:sz w:val="24"/>
                <w:szCs w:val="24"/>
                <w:lang w:val="sk-SK"/>
              </w:rPr>
              <w:t>. Iné doplňujúce informácie</w:t>
            </w:r>
          </w:p>
          <w:p w:rsidR="00165D28" w:rsidRPr="00927953" w:rsidRDefault="00165D28" w:rsidP="00165D28">
            <w:pPr>
              <w:jc w:val="center"/>
              <w:rPr>
                <w:rFonts w:ascii="Calibri" w:hAnsi="Calibri"/>
                <w:sz w:val="22"/>
                <w:lang w:val="sk-SK"/>
              </w:rPr>
            </w:pPr>
            <w:r w:rsidRPr="00927953">
              <w:rPr>
                <w:rFonts w:ascii="Calibri" w:hAnsi="Calibri"/>
                <w:sz w:val="22"/>
                <w:lang w:val="sk-SK"/>
              </w:rPr>
              <w:t>(vyplnenie tejto časti nie je povinné)</w:t>
            </w:r>
          </w:p>
        </w:tc>
      </w:tr>
    </w:tbl>
    <w:p w:rsidR="008F3613" w:rsidRPr="00930E5B" w:rsidRDefault="008F3613" w:rsidP="008F3613">
      <w:pPr>
        <w:spacing w:before="120" w:after="120" w:line="240" w:lineRule="auto"/>
        <w:rPr>
          <w:rFonts w:ascii="Calibri" w:hAnsi="Calibri"/>
          <w:bCs/>
          <w:sz w:val="22"/>
          <w:lang w:val="sk-SK"/>
        </w:rPr>
      </w:pPr>
      <w:r w:rsidRPr="00930E5B">
        <w:rPr>
          <w:rFonts w:ascii="Calibri" w:hAnsi="Calibri"/>
          <w:sz w:val="22"/>
          <w:lang w:val="sk-SK"/>
        </w:rPr>
        <w:t xml:space="preserve">Žiadateľ v tejto časti </w:t>
      </w:r>
      <w:r w:rsidRPr="00930E5B">
        <w:rPr>
          <w:rFonts w:ascii="Calibri" w:hAnsi="Calibri"/>
          <w:bCs/>
          <w:sz w:val="22"/>
          <w:lang w:val="sk-SK"/>
        </w:rPr>
        <w:t>uvedie iné informácie týkajúce sa projektu alebo žiadateľa, relevantné vo vzťahu k projektu, ktoré považuje za potrebné uviesť, resp. informovať o nich poskytovateľa (napr. fotografie prevádzky, dlhodobého hmotného majetku, ktorý plánuje obstarať v rámci projektu).</w:t>
      </w:r>
    </w:p>
    <w:p w:rsidR="008F3613" w:rsidRPr="00930E5B" w:rsidRDefault="008F3613" w:rsidP="008F3613">
      <w:pPr>
        <w:spacing w:before="120" w:after="120" w:line="240" w:lineRule="auto"/>
        <w:rPr>
          <w:rFonts w:ascii="Calibri" w:hAnsi="Calibri"/>
          <w:bCs/>
          <w:sz w:val="22"/>
          <w:lang w:val="sk-SK"/>
        </w:rPr>
      </w:pPr>
      <w:r w:rsidRPr="00930E5B">
        <w:rPr>
          <w:rFonts w:ascii="Calibri" w:hAnsi="Calibri"/>
          <w:bCs/>
          <w:sz w:val="22"/>
          <w:lang w:val="sk-SK"/>
        </w:rPr>
        <w:t>Odporúčaný rozsah – maximálne 1 A4.</w:t>
      </w:r>
    </w:p>
    <w:p w:rsidR="00C66733" w:rsidRPr="00930E5B" w:rsidRDefault="00C66733" w:rsidP="0063080C">
      <w:pPr>
        <w:spacing w:before="120" w:after="120" w:line="240" w:lineRule="auto"/>
        <w:rPr>
          <w:rFonts w:ascii="Calibri" w:hAnsi="Calibri"/>
          <w:sz w:val="22"/>
          <w:lang w:val="sk-SK"/>
        </w:rPr>
      </w:pPr>
    </w:p>
    <w:sectPr w:rsidR="00C66733" w:rsidRPr="00930E5B" w:rsidSect="008257B2">
      <w:pgSz w:w="11906" w:h="16838"/>
      <w:pgMar w:top="1417" w:right="991" w:bottom="1417"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E39" w:rsidRDefault="00821E39" w:rsidP="00890B39">
      <w:pPr>
        <w:spacing w:line="240" w:lineRule="auto"/>
      </w:pPr>
      <w:r>
        <w:separator/>
      </w:r>
    </w:p>
  </w:endnote>
  <w:endnote w:type="continuationSeparator" w:id="0">
    <w:p w:rsidR="00821E39" w:rsidRDefault="00821E39" w:rsidP="00890B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NimbuSanDEEBlaCon">
    <w:altName w:val="Times New Roman"/>
    <w:charset w:val="00"/>
    <w:family w:val="auto"/>
    <w:pitch w:val="variable"/>
    <w:sig w:usb0="00000001" w:usb1="00000000" w:usb2="00000000" w:usb3="00000000" w:csb0="00000003" w:csb1="00000000"/>
  </w:font>
  <w:font w:name="Lato">
    <w:altName w:val="Arial"/>
    <w:charset w:val="00"/>
    <w:family w:val="swiss"/>
    <w:pitch w:val="variable"/>
    <w:sig w:usb0="00000001" w:usb1="5000604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3951111"/>
      <w:docPartObj>
        <w:docPartGallery w:val="Page Numbers (Bottom of Page)"/>
        <w:docPartUnique/>
      </w:docPartObj>
    </w:sdtPr>
    <w:sdtEndPr>
      <w:rPr>
        <w:rFonts w:asciiTheme="minorHAnsi" w:hAnsiTheme="minorHAnsi"/>
        <w:sz w:val="22"/>
      </w:rPr>
    </w:sdtEndPr>
    <w:sdtContent>
      <w:p w:rsidR="00821E39" w:rsidRPr="009F46AA" w:rsidRDefault="00821E39" w:rsidP="009F46AA">
        <w:pPr>
          <w:pStyle w:val="Pta"/>
          <w:jc w:val="center"/>
          <w:rPr>
            <w:rFonts w:asciiTheme="minorHAnsi" w:hAnsiTheme="minorHAnsi"/>
            <w:sz w:val="22"/>
          </w:rPr>
        </w:pPr>
        <w:r w:rsidRPr="009F46AA">
          <w:rPr>
            <w:rFonts w:asciiTheme="minorHAnsi" w:hAnsiTheme="minorHAnsi"/>
            <w:sz w:val="22"/>
          </w:rPr>
          <w:fldChar w:fldCharType="begin"/>
        </w:r>
        <w:r w:rsidRPr="009F46AA">
          <w:rPr>
            <w:rFonts w:asciiTheme="minorHAnsi" w:hAnsiTheme="minorHAnsi"/>
            <w:sz w:val="22"/>
          </w:rPr>
          <w:instrText>PAGE   \* MERGEFORMAT</w:instrText>
        </w:r>
        <w:r w:rsidRPr="009F46AA">
          <w:rPr>
            <w:rFonts w:asciiTheme="minorHAnsi" w:hAnsiTheme="minorHAnsi"/>
            <w:sz w:val="22"/>
          </w:rPr>
          <w:fldChar w:fldCharType="separate"/>
        </w:r>
        <w:r w:rsidR="002E34AC">
          <w:rPr>
            <w:rFonts w:asciiTheme="minorHAnsi" w:hAnsiTheme="minorHAnsi"/>
            <w:noProof/>
            <w:sz w:val="22"/>
          </w:rPr>
          <w:t>12</w:t>
        </w:r>
        <w:r w:rsidRPr="009F46AA">
          <w:rPr>
            <w:rFonts w:asciiTheme="minorHAnsi" w:hAnsiTheme="minorHAnsi"/>
            <w:sz w:val="22"/>
          </w:rPr>
          <w:fldChar w:fldCharType="end"/>
        </w:r>
      </w:p>
    </w:sdtContent>
  </w:sdt>
  <w:p w:rsidR="00821E39" w:rsidRDefault="00821E39">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E39" w:rsidRDefault="00821E39" w:rsidP="00890B39">
      <w:pPr>
        <w:spacing w:line="240" w:lineRule="auto"/>
      </w:pPr>
      <w:r>
        <w:separator/>
      </w:r>
    </w:p>
  </w:footnote>
  <w:footnote w:type="continuationSeparator" w:id="0">
    <w:p w:rsidR="00821E39" w:rsidRDefault="00821E39" w:rsidP="00890B39">
      <w:pPr>
        <w:spacing w:line="240" w:lineRule="auto"/>
      </w:pPr>
      <w:r>
        <w:continuationSeparator/>
      </w:r>
    </w:p>
  </w:footnote>
  <w:footnote w:id="1">
    <w:p w:rsidR="00821E39" w:rsidRPr="00DC4EC0" w:rsidRDefault="00821E39" w:rsidP="009B3AF9">
      <w:pPr>
        <w:pStyle w:val="Textpoznmkypodiarou"/>
        <w:ind w:left="142" w:hanging="142"/>
        <w:rPr>
          <w:rFonts w:asciiTheme="minorHAnsi" w:hAnsiTheme="minorHAnsi"/>
          <w:sz w:val="18"/>
          <w:szCs w:val="18"/>
          <w:lang w:val="sk-SK"/>
        </w:rPr>
      </w:pPr>
      <w:r w:rsidRPr="00DC4EC0">
        <w:rPr>
          <w:rStyle w:val="Odkaznapoznmkupodiarou"/>
          <w:rFonts w:asciiTheme="minorHAnsi" w:hAnsiTheme="minorHAnsi"/>
          <w:sz w:val="18"/>
          <w:szCs w:val="18"/>
        </w:rPr>
        <w:footnoteRef/>
      </w:r>
      <w:r w:rsidRPr="00DC4EC0">
        <w:rPr>
          <w:rStyle w:val="Odkaznapoznmkupodiarou"/>
          <w:rFonts w:asciiTheme="minorHAnsi" w:hAnsiTheme="minorHAnsi"/>
          <w:sz w:val="18"/>
          <w:szCs w:val="18"/>
        </w:rPr>
        <w:t xml:space="preserve"> </w:t>
      </w:r>
      <w:r w:rsidRPr="00DC4EC0">
        <w:rPr>
          <w:rFonts w:asciiTheme="minorHAnsi" w:hAnsiTheme="minorHAnsi"/>
          <w:sz w:val="18"/>
          <w:szCs w:val="18"/>
          <w:lang w:val="sk-SK"/>
        </w:rPr>
        <w:t>Zverejnený na webovom sídle OP VaI (</w:t>
      </w:r>
      <w:hyperlink r:id="rId1" w:history="1">
        <w:r w:rsidRPr="00DC4EC0">
          <w:rPr>
            <w:rStyle w:val="Hypertextovprepojenie"/>
            <w:rFonts w:asciiTheme="minorHAnsi" w:hAnsiTheme="minorHAnsi"/>
            <w:sz w:val="18"/>
            <w:szCs w:val="18"/>
            <w:lang w:val="sk-SK"/>
          </w:rPr>
          <w:t>tu</w:t>
        </w:r>
      </w:hyperlink>
      <w:r w:rsidRPr="00DC4EC0">
        <w:rPr>
          <w:rFonts w:asciiTheme="minorHAnsi" w:hAnsiTheme="minorHAnsi"/>
          <w:sz w:val="18"/>
          <w:szCs w:val="18"/>
          <w:lang w:val="sk-SK"/>
        </w:rPr>
        <w:t xml:space="preserve">). </w:t>
      </w:r>
    </w:p>
  </w:footnote>
  <w:footnote w:id="2">
    <w:p w:rsidR="00821E39" w:rsidRPr="00DC4EC0" w:rsidRDefault="00821E39" w:rsidP="009B3AF9">
      <w:pPr>
        <w:pStyle w:val="Textpoznmkypodiarou"/>
        <w:ind w:left="142" w:hanging="142"/>
        <w:rPr>
          <w:rFonts w:asciiTheme="minorHAnsi" w:hAnsiTheme="minorHAnsi"/>
          <w:sz w:val="18"/>
          <w:szCs w:val="18"/>
          <w:lang w:val="sk-SK"/>
        </w:rPr>
      </w:pPr>
      <w:r w:rsidRPr="00DC4EC0">
        <w:rPr>
          <w:rStyle w:val="Odkaznapoznmkupodiarou"/>
          <w:rFonts w:asciiTheme="minorHAnsi" w:hAnsiTheme="minorHAnsi"/>
          <w:sz w:val="18"/>
          <w:szCs w:val="18"/>
        </w:rPr>
        <w:footnoteRef/>
      </w:r>
      <w:r w:rsidRPr="00DC4EC0">
        <w:rPr>
          <w:rFonts w:asciiTheme="minorHAnsi" w:hAnsiTheme="minorHAnsi"/>
          <w:sz w:val="18"/>
          <w:szCs w:val="18"/>
        </w:rPr>
        <w:t xml:space="preserve"> </w:t>
      </w:r>
      <w:r w:rsidRPr="00DC4EC0">
        <w:rPr>
          <w:rFonts w:asciiTheme="minorHAnsi" w:hAnsiTheme="minorHAnsi"/>
          <w:sz w:val="18"/>
          <w:szCs w:val="18"/>
          <w:lang w:val="sk-SK"/>
        </w:rPr>
        <w:t>Projekt môže byť zameraný na viacej produktových línií v rámci príslušnej domény.</w:t>
      </w:r>
    </w:p>
  </w:footnote>
  <w:footnote w:id="3">
    <w:p w:rsidR="00821E39" w:rsidRPr="00DC4EC0" w:rsidRDefault="00821E39" w:rsidP="009B3AF9">
      <w:pPr>
        <w:pStyle w:val="Textpoznmkypodiarou"/>
        <w:ind w:left="142" w:hanging="142"/>
        <w:rPr>
          <w:rFonts w:asciiTheme="minorHAnsi" w:hAnsiTheme="minorHAnsi"/>
          <w:sz w:val="18"/>
          <w:szCs w:val="18"/>
          <w:lang w:val="sk-SK"/>
        </w:rPr>
      </w:pPr>
      <w:r w:rsidRPr="00DC4EC0">
        <w:rPr>
          <w:rStyle w:val="Odkaznapoznmkupodiarou"/>
          <w:rFonts w:asciiTheme="minorHAnsi" w:hAnsiTheme="minorHAnsi"/>
          <w:sz w:val="18"/>
          <w:szCs w:val="18"/>
          <w:lang w:val="sk-SK"/>
        </w:rPr>
        <w:footnoteRef/>
      </w:r>
      <w:r w:rsidRPr="00DC4EC0">
        <w:rPr>
          <w:rFonts w:asciiTheme="minorHAnsi" w:hAnsiTheme="minorHAnsi"/>
          <w:sz w:val="18"/>
          <w:szCs w:val="18"/>
          <w:lang w:val="sk-SK"/>
        </w:rPr>
        <w:t xml:space="preserve"> Žiadateľ identifikuje typ inovácie konkrétnym pomenovaním produktu </w:t>
      </w:r>
      <w:r>
        <w:rPr>
          <w:rFonts w:asciiTheme="minorHAnsi" w:hAnsiTheme="minorHAnsi"/>
          <w:sz w:val="18"/>
          <w:szCs w:val="18"/>
          <w:lang w:val="sk-SK"/>
        </w:rPr>
        <w:t>a/</w:t>
      </w:r>
      <w:r w:rsidRPr="00DC4EC0">
        <w:rPr>
          <w:rFonts w:asciiTheme="minorHAnsi" w:hAnsiTheme="minorHAnsi"/>
          <w:sz w:val="18"/>
          <w:szCs w:val="18"/>
          <w:lang w:val="sk-SK"/>
        </w:rPr>
        <w:t>alebo procesu</w:t>
      </w:r>
      <w:r>
        <w:rPr>
          <w:rFonts w:asciiTheme="minorHAnsi" w:hAnsiTheme="minorHAnsi"/>
          <w:sz w:val="18"/>
          <w:szCs w:val="18"/>
          <w:lang w:val="sk-SK"/>
        </w:rPr>
        <w:t xml:space="preserve"> (prípadne organizačnej inovácie)</w:t>
      </w:r>
      <w:r w:rsidRPr="00DC4EC0">
        <w:rPr>
          <w:rFonts w:asciiTheme="minorHAnsi" w:hAnsiTheme="minorHAnsi"/>
          <w:sz w:val="18"/>
          <w:szCs w:val="18"/>
          <w:lang w:val="sk-SK"/>
        </w:rPr>
        <w:t xml:space="preserve">, ktorý je predmetom inovácie. V prípade, ak realizáciou inteligentných riešení dôjde k viacerým inováciám, je žiadateľ povinný uviesť požadované informácie pre každú inováciu, ktorá je predmetom realizácie projektu. </w:t>
      </w:r>
    </w:p>
  </w:footnote>
  <w:footnote w:id="4">
    <w:p w:rsidR="00821E39" w:rsidRPr="00B518B3" w:rsidRDefault="00821E39" w:rsidP="009B3AF9">
      <w:pPr>
        <w:pStyle w:val="Textpoznmkypodiarou"/>
        <w:ind w:left="142" w:hanging="142"/>
        <w:rPr>
          <w:rFonts w:asciiTheme="minorHAnsi" w:hAnsiTheme="minorHAnsi"/>
          <w:szCs w:val="16"/>
          <w:lang w:val="sk-SK"/>
        </w:rPr>
      </w:pPr>
      <w:r w:rsidRPr="00DC4EC0">
        <w:rPr>
          <w:rStyle w:val="Odkaznapoznmkupodiarou"/>
          <w:rFonts w:asciiTheme="minorHAnsi" w:hAnsiTheme="minorHAnsi"/>
          <w:sz w:val="18"/>
          <w:szCs w:val="18"/>
        </w:rPr>
        <w:footnoteRef/>
      </w:r>
      <w:r w:rsidRPr="00DC4EC0">
        <w:rPr>
          <w:rFonts w:asciiTheme="minorHAnsi" w:hAnsiTheme="minorHAnsi"/>
          <w:sz w:val="18"/>
          <w:szCs w:val="18"/>
        </w:rPr>
        <w:t xml:space="preserve"> </w:t>
      </w:r>
      <w:r w:rsidRPr="00DC4EC0">
        <w:rPr>
          <w:rFonts w:asciiTheme="minorHAnsi" w:hAnsiTheme="minorHAnsi"/>
          <w:sz w:val="18"/>
          <w:szCs w:val="18"/>
          <w:lang w:val="sk-SK"/>
        </w:rPr>
        <w:t>V rámci zdôvodnenia žiadateľ konkretizujte činnosti realizované v rámci identifikovanej produktovej línie v súvislosti s inováciou, na ktorú je projekt zameraný.</w:t>
      </w:r>
    </w:p>
  </w:footnote>
  <w:footnote w:id="5">
    <w:p w:rsidR="00821E39" w:rsidRPr="00DC4EC0" w:rsidRDefault="00821E39" w:rsidP="006023CA">
      <w:pPr>
        <w:pStyle w:val="Textpoznmkypodiarou"/>
        <w:ind w:left="-284" w:hanging="142"/>
        <w:rPr>
          <w:rFonts w:asciiTheme="minorHAnsi" w:hAnsiTheme="minorHAnsi"/>
          <w:sz w:val="18"/>
          <w:szCs w:val="18"/>
          <w:lang w:val="sk-SK"/>
        </w:rPr>
      </w:pPr>
      <w:r w:rsidRPr="00DC4EC0">
        <w:rPr>
          <w:rStyle w:val="Odkaznapoznmkupodiarou"/>
          <w:rFonts w:asciiTheme="minorHAnsi" w:hAnsiTheme="minorHAnsi"/>
          <w:sz w:val="18"/>
          <w:szCs w:val="18"/>
        </w:rPr>
        <w:footnoteRef/>
      </w:r>
      <w:r w:rsidRPr="00DC4EC0">
        <w:rPr>
          <w:rFonts w:asciiTheme="minorHAnsi" w:hAnsiTheme="minorHAnsi"/>
          <w:sz w:val="18"/>
          <w:szCs w:val="18"/>
        </w:rPr>
        <w:t xml:space="preserve"> </w:t>
      </w:r>
      <w:r w:rsidRPr="00DC4EC0">
        <w:rPr>
          <w:rFonts w:asciiTheme="minorHAnsi" w:hAnsiTheme="minorHAnsi"/>
          <w:sz w:val="18"/>
          <w:szCs w:val="18"/>
          <w:lang w:val="sk-SK"/>
        </w:rPr>
        <w:t>F</w:t>
      </w:r>
      <w:r w:rsidRPr="00DC4EC0">
        <w:rPr>
          <w:rFonts w:asciiTheme="minorHAnsi" w:hAnsiTheme="minorHAnsi"/>
          <w:noProof/>
          <w:sz w:val="18"/>
          <w:szCs w:val="18"/>
          <w:lang w:val="sk-SK"/>
        </w:rPr>
        <w:t>unkčné väzby</w:t>
      </w:r>
      <w:r w:rsidRPr="00DC4EC0">
        <w:rPr>
          <w:rFonts w:asciiTheme="minorHAnsi" w:hAnsiTheme="minorHAnsi"/>
          <w:noProof/>
          <w:sz w:val="18"/>
          <w:szCs w:val="18"/>
        </w:rPr>
        <w:t xml:space="preserve"> definujú odvetvia, ktoré môžu byť podporované len </w:t>
      </w:r>
      <w:r w:rsidRPr="00DC4EC0">
        <w:rPr>
          <w:rFonts w:asciiTheme="minorHAnsi" w:hAnsiTheme="minorHAnsi"/>
          <w:noProof/>
          <w:sz w:val="18"/>
          <w:szCs w:val="18"/>
          <w:lang w:val="sk-SK"/>
        </w:rPr>
        <w:t xml:space="preserve">vo väzbe, vyjadrenej dodávateľským alebo odberateľským vzťahom, na stanovené hlavné odvetvia (s výnimkou domény RIS3 SK – </w:t>
      </w:r>
      <w:r w:rsidRPr="00DC4EC0">
        <w:rPr>
          <w:rFonts w:asciiTheme="minorHAnsi" w:hAnsiTheme="minorHAnsi"/>
          <w:i/>
          <w:noProof/>
          <w:sz w:val="18"/>
          <w:szCs w:val="18"/>
          <w:lang w:val="sk-SK"/>
        </w:rPr>
        <w:t>Dopravné prostriedky pre 21. Storočie</w:t>
      </w:r>
      <w:r w:rsidRPr="00DC4EC0">
        <w:rPr>
          <w:rFonts w:asciiTheme="minorHAnsi" w:hAnsiTheme="minorHAnsi"/>
          <w:noProof/>
          <w:sz w:val="18"/>
          <w:szCs w:val="18"/>
          <w:lang w:val="sk-SK"/>
        </w:rPr>
        <w:t xml:space="preserve"> </w:t>
      </w:r>
      <w:r w:rsidRPr="00DC4EC0">
        <w:rPr>
          <w:rFonts w:asciiTheme="minorHAnsi" w:hAnsiTheme="minorHAnsi"/>
          <w:i/>
          <w:noProof/>
          <w:sz w:val="18"/>
          <w:szCs w:val="18"/>
          <w:lang w:val="sk-SK"/>
        </w:rPr>
        <w:t>a s výnimkou hlavného odvetvia D35</w:t>
      </w:r>
      <w:r w:rsidRPr="00DC4EC0">
        <w:rPr>
          <w:rFonts w:asciiTheme="minorHAnsi" w:hAnsiTheme="minorHAnsi"/>
          <w:sz w:val="18"/>
          <w:szCs w:val="18"/>
        </w:rPr>
        <w:t xml:space="preserve"> </w:t>
      </w:r>
      <w:r w:rsidRPr="00DC4EC0">
        <w:rPr>
          <w:rFonts w:asciiTheme="minorHAnsi" w:hAnsiTheme="minorHAnsi"/>
          <w:i/>
          <w:noProof/>
          <w:sz w:val="18"/>
          <w:szCs w:val="18"/>
          <w:lang w:val="sk-SK"/>
        </w:rPr>
        <w:t>Dodávka elektriny,plynu,pary a studeného vzduchu v rámci domény RIS3 SK – Priemysel pre 21. Storočie,</w:t>
      </w:r>
      <w:r w:rsidRPr="00DC4EC0">
        <w:rPr>
          <w:rFonts w:asciiTheme="minorHAnsi" w:hAnsiTheme="minorHAnsi"/>
          <w:noProof/>
          <w:sz w:val="18"/>
          <w:szCs w:val="18"/>
          <w:lang w:val="sk-SK"/>
        </w:rPr>
        <w:t xml:space="preserve"> v prípade ktorých je možné funkčnú väzbu preukázať </w:t>
      </w:r>
      <w:r w:rsidRPr="00DC4EC0">
        <w:rPr>
          <w:rFonts w:asciiTheme="minorHAnsi" w:hAnsiTheme="minorHAnsi"/>
          <w:sz w:val="18"/>
          <w:szCs w:val="18"/>
          <w:lang w:val="sk-SK"/>
        </w:rPr>
        <w:t>výlučne vo forme odberateľského vzťahu subjektu, ktorý pôsobí v príslušnom hlavnom odvetví SK NACE tejto domény, vo vzťahu k produkčnému procesu podniku žiadateľa).</w:t>
      </w:r>
    </w:p>
  </w:footnote>
  <w:footnote w:id="6">
    <w:p w:rsidR="00821E39" w:rsidRPr="00DC4EC0" w:rsidRDefault="00821E39" w:rsidP="00E6000E">
      <w:pPr>
        <w:pStyle w:val="Textpoznmkypodiarou"/>
        <w:ind w:left="-284" w:hanging="142"/>
        <w:rPr>
          <w:rFonts w:asciiTheme="minorHAnsi" w:hAnsiTheme="minorHAnsi"/>
          <w:noProof/>
          <w:sz w:val="18"/>
          <w:szCs w:val="18"/>
        </w:rPr>
      </w:pPr>
      <w:r w:rsidRPr="00DC4EC0">
        <w:rPr>
          <w:rStyle w:val="Odkaznapoznmkupodiarou"/>
          <w:rFonts w:asciiTheme="minorHAnsi" w:hAnsiTheme="minorHAnsi"/>
          <w:sz w:val="18"/>
          <w:szCs w:val="18"/>
        </w:rPr>
        <w:footnoteRef/>
      </w:r>
      <w:r w:rsidRPr="00DC4EC0">
        <w:rPr>
          <w:rFonts w:asciiTheme="minorHAnsi" w:hAnsiTheme="minorHAnsi"/>
          <w:sz w:val="18"/>
          <w:szCs w:val="18"/>
        </w:rPr>
        <w:t xml:space="preserve"> </w:t>
      </w:r>
      <w:r w:rsidRPr="00DC4EC0">
        <w:rPr>
          <w:rFonts w:asciiTheme="minorHAnsi" w:hAnsiTheme="minorHAnsi"/>
          <w:b/>
          <w:noProof/>
          <w:sz w:val="18"/>
          <w:szCs w:val="18"/>
          <w:lang w:val="sk-SK"/>
        </w:rPr>
        <w:t xml:space="preserve">Žiadateľ vyplní </w:t>
      </w:r>
      <w:r w:rsidRPr="00DC4EC0">
        <w:rPr>
          <w:rFonts w:asciiTheme="minorHAnsi" w:hAnsiTheme="minorHAnsi"/>
          <w:b/>
          <w:noProof/>
          <w:sz w:val="18"/>
          <w:szCs w:val="18"/>
          <w:u w:val="single"/>
          <w:lang w:val="sk-SK"/>
        </w:rPr>
        <w:t>výlučne v prípade, ak projekt nie je zameraný na hlavné odvetvie SK NACE</w:t>
      </w:r>
      <w:r w:rsidRPr="00DC4EC0">
        <w:rPr>
          <w:rFonts w:asciiTheme="minorHAnsi" w:hAnsiTheme="minorHAnsi"/>
          <w:noProof/>
          <w:sz w:val="18"/>
          <w:szCs w:val="18"/>
          <w:lang w:val="sk-SK"/>
        </w:rPr>
        <w:t>. Z roletového menu vyberie odvetvie SK NACE,</w:t>
      </w:r>
      <w:r w:rsidRPr="00DC4EC0">
        <w:rPr>
          <w:rFonts w:asciiTheme="minorHAnsi" w:hAnsiTheme="minorHAnsi"/>
          <w:noProof/>
          <w:sz w:val="18"/>
          <w:szCs w:val="18"/>
        </w:rPr>
        <w:t xml:space="preserve"> v ktorom pôsobí podnik žiadateľa a prostredníctvom ktorého žiadateľ preukazuje funkčnú väzbu k hlavnému odvetviu SK NACE príslušnej domény RIS3 SK, v ktorom pôsobí subjekt v pozícii dodávateľa/odberateľa</w:t>
      </w:r>
      <w:r w:rsidRPr="00D902C5">
        <w:rPr>
          <w:rFonts w:asciiTheme="minorHAnsi" w:hAnsiTheme="minorHAnsi"/>
          <w:noProof/>
          <w:sz w:val="18"/>
          <w:szCs w:val="18"/>
          <w:vertAlign w:val="superscript"/>
        </w:rPr>
        <w:t>5</w:t>
      </w:r>
      <w:r w:rsidRPr="00DC4EC0">
        <w:rPr>
          <w:rFonts w:asciiTheme="minorHAnsi" w:hAnsiTheme="minorHAnsi"/>
          <w:noProof/>
          <w:sz w:val="18"/>
          <w:szCs w:val="18"/>
        </w:rPr>
        <w:t xml:space="preserve"> v produkčnom procese podniku žiadateľa.</w:t>
      </w:r>
    </w:p>
  </w:footnote>
  <w:footnote w:id="7">
    <w:p w:rsidR="00821E39" w:rsidRPr="0062583B" w:rsidRDefault="00821E39" w:rsidP="00C01996">
      <w:pPr>
        <w:pStyle w:val="Textpoznmkypodiarou"/>
        <w:ind w:left="-284" w:hanging="142"/>
        <w:rPr>
          <w:rFonts w:ascii="Calibri" w:hAnsi="Calibri"/>
          <w:lang w:val="sk-SK"/>
        </w:rPr>
      </w:pPr>
      <w:r w:rsidRPr="00DC4EC0">
        <w:rPr>
          <w:rStyle w:val="Odkaznapoznmkupodiarou"/>
          <w:rFonts w:asciiTheme="minorHAnsi" w:hAnsiTheme="minorHAnsi"/>
          <w:sz w:val="18"/>
          <w:szCs w:val="18"/>
        </w:rPr>
        <w:footnoteRef/>
      </w:r>
      <w:r w:rsidRPr="00DC4EC0">
        <w:rPr>
          <w:rFonts w:asciiTheme="minorHAnsi" w:hAnsiTheme="minorHAnsi"/>
          <w:sz w:val="18"/>
          <w:szCs w:val="18"/>
        </w:rPr>
        <w:t xml:space="preserve"> </w:t>
      </w:r>
      <w:r w:rsidRPr="00DC4EC0">
        <w:rPr>
          <w:rFonts w:asciiTheme="minorHAnsi" w:hAnsiTheme="minorHAnsi"/>
          <w:b/>
          <w:sz w:val="18"/>
          <w:szCs w:val="18"/>
          <w:lang w:val="sk-SK"/>
        </w:rPr>
        <w:t>Žiadateľ  zdôvodní a</w:t>
      </w:r>
      <w:r w:rsidRPr="00DC4EC0">
        <w:rPr>
          <w:rFonts w:asciiTheme="minorHAnsi" w:hAnsiTheme="minorHAnsi"/>
          <w:sz w:val="18"/>
          <w:szCs w:val="18"/>
          <w:lang w:val="sk-SK"/>
        </w:rPr>
        <w:t xml:space="preserve"> popíše </w:t>
      </w:r>
      <w:r w:rsidRPr="00DC4EC0">
        <w:rPr>
          <w:rFonts w:asciiTheme="minorHAnsi" w:hAnsiTheme="minorHAnsi"/>
          <w:b/>
          <w:sz w:val="18"/>
          <w:szCs w:val="18"/>
          <w:lang w:val="sk-SK"/>
        </w:rPr>
        <w:t>pôsobenie v identifikovanom hlavnom odvetví SK NACE</w:t>
      </w:r>
      <w:r w:rsidRPr="00DC4EC0">
        <w:rPr>
          <w:rFonts w:asciiTheme="minorHAnsi" w:hAnsiTheme="minorHAnsi"/>
          <w:sz w:val="18"/>
          <w:szCs w:val="18"/>
          <w:lang w:val="sk-SK"/>
        </w:rPr>
        <w:t xml:space="preserve"> príslušnej domény RIS3 SK. V prípade,</w:t>
      </w:r>
      <w:r w:rsidRPr="00DC4EC0">
        <w:rPr>
          <w:rFonts w:asciiTheme="minorHAnsi" w:hAnsiTheme="minorHAnsi"/>
          <w:b/>
          <w:sz w:val="18"/>
          <w:szCs w:val="18"/>
          <w:lang w:val="sk-SK"/>
        </w:rPr>
        <w:t xml:space="preserve"> ak žiadateľ nepôsobí v identifikovanom hlavnom odvetví SK NACE, zdôvodní a popíše pôsobenie žiadateľa v identifikovanom odvetví reprezentujúcom funkčné väzby existujúce v rámci príslušného hlavného odvetvia a zároveň popíše dodávateľsko - odberateľské vzťahy žiadateľa so subjektmi</w:t>
      </w:r>
      <w:r w:rsidRPr="00DC4EC0">
        <w:rPr>
          <w:rFonts w:asciiTheme="minorHAnsi" w:hAnsiTheme="minorHAnsi"/>
          <w:sz w:val="18"/>
          <w:szCs w:val="18"/>
          <w:lang w:val="sk-SK"/>
        </w:rPr>
        <w:t xml:space="preserve"> (identifikuje konkrétnych dodávateľov/odberateľov) pôsobiacimi v identifikovanom hlavnom odvetví SK NACE príslušnej domény RIS3 SK.</w:t>
      </w:r>
    </w:p>
  </w:footnote>
  <w:footnote w:id="8">
    <w:p w:rsidR="00821E39" w:rsidRPr="00927953" w:rsidRDefault="00821E39" w:rsidP="00170EFE">
      <w:pPr>
        <w:spacing w:line="240" w:lineRule="auto"/>
        <w:ind w:left="142" w:hanging="142"/>
        <w:rPr>
          <w:rFonts w:asciiTheme="minorHAnsi" w:hAnsiTheme="minorHAnsi"/>
          <w:sz w:val="18"/>
          <w:szCs w:val="18"/>
          <w:lang w:val="sk-SK"/>
        </w:rPr>
      </w:pPr>
      <w:r w:rsidRPr="00927953">
        <w:rPr>
          <w:rStyle w:val="Odkaznapoznmkupodiarou"/>
          <w:rFonts w:asciiTheme="minorHAnsi" w:hAnsiTheme="minorHAnsi"/>
          <w:sz w:val="18"/>
          <w:szCs w:val="18"/>
        </w:rPr>
        <w:footnoteRef/>
      </w:r>
      <w:r w:rsidRPr="00927953">
        <w:rPr>
          <w:rFonts w:asciiTheme="minorHAnsi" w:hAnsiTheme="minorHAnsi"/>
          <w:sz w:val="18"/>
          <w:szCs w:val="18"/>
        </w:rPr>
        <w:t xml:space="preserve"> </w:t>
      </w:r>
      <w:r w:rsidRPr="00927953">
        <w:rPr>
          <w:rFonts w:asciiTheme="minorHAnsi" w:hAnsiTheme="minorHAnsi"/>
          <w:sz w:val="18"/>
          <w:szCs w:val="18"/>
          <w:lang w:val="sk-SK"/>
        </w:rPr>
        <w:t>Skupina - skupina materskej a dcérskych spoločností, ktoré predstavujú jednu hospodársku jednotku (kontrolný podiel a iné funkčné, hospodárske a organizačné prepojenia).</w:t>
      </w:r>
    </w:p>
  </w:footnote>
  <w:footnote w:id="9">
    <w:p w:rsidR="00821E39" w:rsidRPr="00927953" w:rsidRDefault="00821E39" w:rsidP="009B3AF9">
      <w:pPr>
        <w:pStyle w:val="Textpoznmkypodiarou"/>
        <w:ind w:left="142" w:hanging="142"/>
        <w:rPr>
          <w:rFonts w:asciiTheme="minorHAnsi" w:hAnsiTheme="minorHAnsi"/>
          <w:sz w:val="18"/>
          <w:szCs w:val="18"/>
          <w:lang w:val="sk-SK"/>
        </w:rPr>
      </w:pPr>
      <w:r w:rsidRPr="00927953">
        <w:rPr>
          <w:rStyle w:val="Odkaznapoznmkupodiarou"/>
          <w:rFonts w:ascii="Calibri" w:hAnsi="Calibri"/>
          <w:sz w:val="18"/>
          <w:szCs w:val="18"/>
          <w:lang w:val="sk-SK"/>
        </w:rPr>
        <w:footnoteRef/>
      </w:r>
      <w:r w:rsidRPr="00927953">
        <w:rPr>
          <w:sz w:val="18"/>
          <w:szCs w:val="18"/>
          <w:lang w:val="sk-SK"/>
        </w:rPr>
        <w:t xml:space="preserve"> </w:t>
      </w:r>
      <w:r w:rsidRPr="00927953">
        <w:rPr>
          <w:rFonts w:asciiTheme="minorHAnsi" w:hAnsiTheme="minorHAnsi"/>
          <w:sz w:val="18"/>
          <w:szCs w:val="18"/>
          <w:lang w:val="sk-SK"/>
        </w:rPr>
        <w:t>V zmysle nariadenia Komisie (ES) č. 800/2008 o vyhlásení určitých kategórií pomoci za zlučiteľné so spoločným trhom podľa článkov 87 a 88 zmluvy alebo nariadenia Komisie (EÚ) č. 651/2014 o vyhlásení určitých kategórií pomoci za zlučiteľné s vnútorným trhom podľa článkov 107 a 108 zmluvy alebo v zmysle notifikovanej schémy pomoci alebo notifikovanej ad hoc pomoci.</w:t>
      </w:r>
    </w:p>
  </w:footnote>
  <w:footnote w:id="10">
    <w:p w:rsidR="00821E39" w:rsidRPr="00D54847" w:rsidRDefault="00821E39" w:rsidP="00054A1A">
      <w:pPr>
        <w:pStyle w:val="Textpoznmkypodiarou"/>
        <w:ind w:left="142" w:hanging="142"/>
        <w:rPr>
          <w:rFonts w:asciiTheme="minorHAnsi" w:hAnsiTheme="minorHAnsi"/>
          <w:szCs w:val="16"/>
          <w:lang w:val="sk-SK"/>
        </w:rPr>
      </w:pPr>
      <w:r w:rsidRPr="00927953">
        <w:rPr>
          <w:rStyle w:val="Odkaznapoznmkupodiarou"/>
          <w:rFonts w:ascii="Calibri" w:hAnsi="Calibri"/>
          <w:sz w:val="18"/>
          <w:szCs w:val="18"/>
        </w:rPr>
        <w:footnoteRef/>
      </w:r>
      <w:r w:rsidRPr="00927953">
        <w:rPr>
          <w:sz w:val="18"/>
          <w:szCs w:val="18"/>
        </w:rPr>
        <w:t xml:space="preserve"> </w:t>
      </w:r>
      <w:r w:rsidRPr="00927953">
        <w:rPr>
          <w:rFonts w:asciiTheme="minorHAnsi" w:hAnsiTheme="minorHAnsi"/>
          <w:sz w:val="18"/>
          <w:szCs w:val="18"/>
          <w:lang w:val="sk-SK"/>
        </w:rPr>
        <w:t>Hnuteľným majetkom, ktorý bude zhodnotený z NFP sa nemyslí majetok obstaraný v rámci projektu, ale výlučne hnuteľný majetok,</w:t>
      </w:r>
      <w:r>
        <w:rPr>
          <w:rFonts w:asciiTheme="minorHAnsi" w:hAnsiTheme="minorHAnsi"/>
          <w:sz w:val="18"/>
          <w:szCs w:val="18"/>
          <w:lang w:val="sk-SK"/>
        </w:rPr>
        <w:t xml:space="preserve"> kt</w:t>
      </w:r>
      <w:r w:rsidRPr="00D9383E">
        <w:rPr>
          <w:rFonts w:asciiTheme="minorHAnsi" w:hAnsiTheme="minorHAnsi"/>
          <w:sz w:val="18"/>
          <w:szCs w:val="18"/>
          <w:lang w:val="sk-SK"/>
        </w:rPr>
        <w:t>orého sa realizáciou projektu týkajú</w:t>
      </w:r>
      <w:r w:rsidRPr="00D902C5">
        <w:rPr>
          <w:rFonts w:ascii="Calibri" w:hAnsi="Calibri"/>
          <w:sz w:val="18"/>
          <w:szCs w:val="18"/>
          <w:lang w:val="sk-SK"/>
        </w:rPr>
        <w:t xml:space="preserve"> také zásahy, ktoré majú za následok zmenu jeho účelu použitia, kvalitatívnu zmenu jeho výkonnosti alebo technických parametrov. Za zmenu technických parametrov nemožno považovať zámenu použitého materiálu pri dodržaní jeho porovnateľných vlastností. Zhodnotením sa tiež rozumie rozšírenie vybavenosti alebo použiteľnosti majetku o také súčasti, ktoré pôvodný majetok neobsahoval, pričom tvoria neoddeliteľnú súčasť majetku. Za neoddeliteľnú súčasť tohto majetku sa považujú samostatné veci, ktoré sú určené na spoločné použitie s hlavnou vecou a spolu s ňou tvoria jeden majetkový celok.</w:t>
      </w:r>
    </w:p>
  </w:footnote>
  <w:footnote w:id="11">
    <w:p w:rsidR="00821E39" w:rsidRPr="00927953" w:rsidRDefault="00821E39" w:rsidP="00054A1A">
      <w:pPr>
        <w:pStyle w:val="Textpoznmkypodiarou"/>
        <w:ind w:left="142" w:hanging="142"/>
        <w:rPr>
          <w:rFonts w:asciiTheme="minorHAnsi" w:hAnsiTheme="minorHAnsi"/>
          <w:sz w:val="18"/>
          <w:szCs w:val="18"/>
          <w:lang w:val="sk-SK"/>
        </w:rPr>
      </w:pPr>
      <w:r w:rsidRPr="00927953">
        <w:rPr>
          <w:rStyle w:val="Odkaznapoznmkupodiarou"/>
          <w:rFonts w:asciiTheme="minorHAnsi" w:hAnsiTheme="minorHAnsi"/>
          <w:sz w:val="18"/>
          <w:szCs w:val="18"/>
        </w:rPr>
        <w:footnoteRef/>
      </w:r>
      <w:r w:rsidRPr="00927953">
        <w:rPr>
          <w:rFonts w:asciiTheme="minorHAnsi" w:hAnsiTheme="minorHAnsi"/>
          <w:sz w:val="18"/>
          <w:szCs w:val="18"/>
        </w:rPr>
        <w:t xml:space="preserve"> </w:t>
      </w:r>
      <w:r w:rsidRPr="00927953">
        <w:rPr>
          <w:rFonts w:asciiTheme="minorHAnsi" w:hAnsiTheme="minorHAnsi"/>
          <w:sz w:val="18"/>
          <w:szCs w:val="18"/>
          <w:lang w:val="sk-SK"/>
        </w:rPr>
        <w:t xml:space="preserve">V prípade, ak realizáciou projektu dôjde v rámci existujúcej prevádzky podniku žiadateľa k inovácii viacerých procesov a/alebo produktov, žiadateľ uvedie informácie pre každý proces a/alebo produkt, ktorý identifikoval v tejto prílohe ŽoNFP, v časti 1 – </w:t>
      </w:r>
      <w:r w:rsidRPr="00927953">
        <w:rPr>
          <w:rFonts w:asciiTheme="minorHAnsi" w:hAnsiTheme="minorHAnsi"/>
          <w:i/>
          <w:sz w:val="18"/>
          <w:szCs w:val="18"/>
          <w:lang w:val="sk-SK"/>
        </w:rPr>
        <w:t>Súlad projektu s RIS 3 SK</w:t>
      </w:r>
      <w:r w:rsidRPr="00927953">
        <w:rPr>
          <w:rFonts w:asciiTheme="minorHAnsi" w:hAnsiTheme="minorHAnsi"/>
          <w:sz w:val="18"/>
          <w:szCs w:val="18"/>
          <w:lang w:val="sk-SK"/>
        </w:rPr>
        <w:t xml:space="preserve">. </w:t>
      </w:r>
    </w:p>
  </w:footnote>
  <w:footnote w:id="12">
    <w:p w:rsidR="00821E39" w:rsidRPr="00927953" w:rsidRDefault="00821E39" w:rsidP="00631252">
      <w:pPr>
        <w:pStyle w:val="Textpoznmkypodiarou"/>
        <w:ind w:left="142" w:hanging="142"/>
        <w:rPr>
          <w:rFonts w:asciiTheme="minorHAnsi" w:hAnsiTheme="minorHAnsi"/>
          <w:sz w:val="18"/>
          <w:szCs w:val="18"/>
          <w:lang w:val="sk-SK"/>
        </w:rPr>
      </w:pPr>
      <w:r w:rsidRPr="00927953">
        <w:rPr>
          <w:rStyle w:val="Odkaznapoznmkupodiarou"/>
          <w:rFonts w:asciiTheme="minorHAnsi" w:hAnsiTheme="minorHAnsi"/>
          <w:sz w:val="18"/>
          <w:szCs w:val="18"/>
          <w:lang w:val="sk-SK"/>
        </w:rPr>
        <w:footnoteRef/>
      </w:r>
      <w:r w:rsidRPr="00927953">
        <w:rPr>
          <w:rFonts w:asciiTheme="minorHAnsi" w:hAnsiTheme="minorHAnsi"/>
          <w:sz w:val="18"/>
          <w:szCs w:val="18"/>
          <w:lang w:val="sk-SK"/>
        </w:rPr>
        <w:t xml:space="preserve"> Žiadateľ uvedie všetky relevantné trhy súvisiace s jeho terajšou produkciou</w:t>
      </w:r>
      <w:r>
        <w:rPr>
          <w:rFonts w:asciiTheme="minorHAnsi" w:hAnsiTheme="minorHAnsi"/>
          <w:sz w:val="18"/>
          <w:szCs w:val="18"/>
          <w:lang w:val="sk-SK"/>
        </w:rPr>
        <w:t xml:space="preserve"> pred realizáciou projektu</w:t>
      </w:r>
      <w:r w:rsidRPr="00927953">
        <w:rPr>
          <w:rFonts w:asciiTheme="minorHAnsi" w:hAnsiTheme="minorHAnsi"/>
          <w:sz w:val="18"/>
          <w:szCs w:val="18"/>
          <w:lang w:val="sk-SK"/>
        </w:rPr>
        <w:t>.</w:t>
      </w:r>
    </w:p>
  </w:footnote>
  <w:footnote w:id="13">
    <w:p w:rsidR="00821E39" w:rsidRPr="000462FD" w:rsidRDefault="00821E39" w:rsidP="00BD5724">
      <w:pPr>
        <w:pStyle w:val="Textpoznmkypodiarou"/>
        <w:rPr>
          <w:lang w:val="sk-SK"/>
        </w:rPr>
      </w:pPr>
      <w:r w:rsidRPr="00927953">
        <w:rPr>
          <w:rStyle w:val="Odkaznapoznmkupodiarou"/>
          <w:rFonts w:asciiTheme="minorHAnsi" w:hAnsiTheme="minorHAnsi"/>
          <w:sz w:val="18"/>
          <w:szCs w:val="18"/>
          <w:lang w:val="sk-SK"/>
        </w:rPr>
        <w:footnoteRef/>
      </w:r>
      <w:r w:rsidRPr="00927953">
        <w:rPr>
          <w:rFonts w:asciiTheme="minorHAnsi" w:hAnsiTheme="minorHAnsi"/>
          <w:sz w:val="18"/>
          <w:szCs w:val="18"/>
          <w:lang w:val="sk-SK"/>
        </w:rPr>
        <w:t xml:space="preserve"> Vrátane produktov produkovaných v rámci procesu/</w:t>
      </w:r>
      <w:proofErr w:type="spellStart"/>
      <w:r w:rsidRPr="00927953">
        <w:rPr>
          <w:rFonts w:asciiTheme="minorHAnsi" w:hAnsiTheme="minorHAnsi"/>
          <w:sz w:val="18"/>
          <w:szCs w:val="18"/>
          <w:lang w:val="sk-SK"/>
        </w:rPr>
        <w:t>ov</w:t>
      </w:r>
      <w:proofErr w:type="spellEnd"/>
      <w:r w:rsidRPr="00927953">
        <w:rPr>
          <w:rFonts w:asciiTheme="minorHAnsi" w:hAnsiTheme="minorHAnsi"/>
          <w:sz w:val="18"/>
          <w:szCs w:val="18"/>
          <w:lang w:val="sk-SK"/>
        </w:rPr>
        <w:t>, ktorého/</w:t>
      </w:r>
      <w:proofErr w:type="spellStart"/>
      <w:r w:rsidRPr="00927953">
        <w:rPr>
          <w:rFonts w:asciiTheme="minorHAnsi" w:hAnsiTheme="minorHAnsi"/>
          <w:sz w:val="18"/>
          <w:szCs w:val="18"/>
          <w:lang w:val="sk-SK"/>
        </w:rPr>
        <w:t>ých</w:t>
      </w:r>
      <w:proofErr w:type="spellEnd"/>
      <w:r w:rsidRPr="00927953">
        <w:rPr>
          <w:rFonts w:asciiTheme="minorHAnsi" w:hAnsiTheme="minorHAnsi"/>
          <w:sz w:val="18"/>
          <w:szCs w:val="18"/>
          <w:lang w:val="sk-SK"/>
        </w:rPr>
        <w:t xml:space="preserve"> inovácia je predmetom realizácie projektu.</w:t>
      </w:r>
    </w:p>
  </w:footnote>
  <w:footnote w:id="14">
    <w:p w:rsidR="00821E39" w:rsidRPr="00927953" w:rsidRDefault="00821E39" w:rsidP="00BD5724">
      <w:pPr>
        <w:pStyle w:val="Textpoznmkypodiarou"/>
        <w:ind w:left="142" w:hanging="142"/>
        <w:rPr>
          <w:rFonts w:ascii="Calibri" w:hAnsi="Calibri"/>
          <w:sz w:val="18"/>
          <w:szCs w:val="18"/>
          <w:lang w:val="sk-SK"/>
        </w:rPr>
      </w:pPr>
      <w:r w:rsidRPr="00927953">
        <w:rPr>
          <w:rStyle w:val="Odkaznapoznmkupodiarou"/>
          <w:rFonts w:ascii="Calibri" w:hAnsi="Calibri"/>
          <w:sz w:val="18"/>
          <w:szCs w:val="18"/>
          <w:lang w:val="sk-SK"/>
        </w:rPr>
        <w:footnoteRef/>
      </w:r>
      <w:r w:rsidRPr="00927953">
        <w:rPr>
          <w:rFonts w:ascii="Calibri" w:hAnsi="Calibri"/>
          <w:sz w:val="18"/>
          <w:szCs w:val="18"/>
          <w:lang w:val="sk-SK"/>
        </w:rPr>
        <w:t xml:space="preserve"> Ak žiadateľ pôsobí, alebo v dôsledku realizácie projektu bude pôsobiť na viacerých trhoch identifikuje konkurenciu na všetkých týchto trhoch.</w:t>
      </w:r>
    </w:p>
  </w:footnote>
  <w:footnote w:id="15">
    <w:p w:rsidR="00821E39" w:rsidRPr="00821E39" w:rsidRDefault="00821E39">
      <w:pPr>
        <w:pStyle w:val="Textpoznmkypodiarou"/>
        <w:rPr>
          <w:rFonts w:asciiTheme="minorHAnsi" w:hAnsiTheme="minorHAnsi"/>
          <w:sz w:val="18"/>
          <w:szCs w:val="18"/>
          <w:lang w:val="sk-SK"/>
        </w:rPr>
      </w:pPr>
      <w:r w:rsidRPr="00821E39">
        <w:rPr>
          <w:rFonts w:asciiTheme="minorHAnsi" w:hAnsiTheme="minorHAnsi"/>
          <w:sz w:val="18"/>
          <w:szCs w:val="18"/>
          <w:vertAlign w:val="superscript"/>
          <w:lang w:val="sk-SK"/>
        </w:rPr>
        <w:footnoteRef/>
      </w:r>
      <w:r w:rsidRPr="00821E39">
        <w:rPr>
          <w:rFonts w:asciiTheme="minorHAnsi" w:hAnsiTheme="minorHAnsi"/>
          <w:sz w:val="18"/>
          <w:szCs w:val="18"/>
          <w:vertAlign w:val="superscript"/>
          <w:lang w:val="sk-SK"/>
        </w:rPr>
        <w:t xml:space="preserve">  </w:t>
      </w:r>
      <w:r w:rsidRPr="00821E39">
        <w:rPr>
          <w:rFonts w:asciiTheme="minorHAnsi" w:hAnsiTheme="minorHAnsi"/>
          <w:sz w:val="18"/>
          <w:szCs w:val="18"/>
          <w:lang w:val="sk-SK"/>
        </w:rPr>
        <w:t xml:space="preserve"> Žiadateľ uvedie všetky relevantné trhy súvisiace s jeho budúcou produkciou v dôsledku realizácie projektu.</w:t>
      </w:r>
    </w:p>
  </w:footnote>
  <w:footnote w:id="16">
    <w:p w:rsidR="00821E39" w:rsidRPr="000462FD" w:rsidRDefault="00821E39" w:rsidP="00821E39">
      <w:pPr>
        <w:pStyle w:val="Textpoznmkypodiarou"/>
        <w:rPr>
          <w:lang w:val="sk-SK"/>
        </w:rPr>
      </w:pPr>
      <w:r w:rsidRPr="00927953">
        <w:rPr>
          <w:rStyle w:val="Odkaznapoznmkupodiarou"/>
          <w:rFonts w:asciiTheme="minorHAnsi" w:hAnsiTheme="minorHAnsi"/>
          <w:sz w:val="18"/>
          <w:szCs w:val="18"/>
          <w:lang w:val="sk-SK"/>
        </w:rPr>
        <w:footnoteRef/>
      </w:r>
      <w:r w:rsidRPr="00927953">
        <w:rPr>
          <w:rFonts w:asciiTheme="minorHAnsi" w:hAnsiTheme="minorHAnsi"/>
          <w:sz w:val="18"/>
          <w:szCs w:val="18"/>
          <w:lang w:val="sk-SK"/>
        </w:rPr>
        <w:t xml:space="preserve"> Vrátane produktov produkovaných v rámci procesu/</w:t>
      </w:r>
      <w:proofErr w:type="spellStart"/>
      <w:r w:rsidRPr="00927953">
        <w:rPr>
          <w:rFonts w:asciiTheme="minorHAnsi" w:hAnsiTheme="minorHAnsi"/>
          <w:sz w:val="18"/>
          <w:szCs w:val="18"/>
          <w:lang w:val="sk-SK"/>
        </w:rPr>
        <w:t>ov</w:t>
      </w:r>
      <w:proofErr w:type="spellEnd"/>
      <w:r w:rsidRPr="00927953">
        <w:rPr>
          <w:rFonts w:asciiTheme="minorHAnsi" w:hAnsiTheme="minorHAnsi"/>
          <w:sz w:val="18"/>
          <w:szCs w:val="18"/>
          <w:lang w:val="sk-SK"/>
        </w:rPr>
        <w:t>, ktorého/</w:t>
      </w:r>
      <w:proofErr w:type="spellStart"/>
      <w:r w:rsidRPr="00927953">
        <w:rPr>
          <w:rFonts w:asciiTheme="minorHAnsi" w:hAnsiTheme="minorHAnsi"/>
          <w:sz w:val="18"/>
          <w:szCs w:val="18"/>
          <w:lang w:val="sk-SK"/>
        </w:rPr>
        <w:t>ých</w:t>
      </w:r>
      <w:proofErr w:type="spellEnd"/>
      <w:r w:rsidRPr="00927953">
        <w:rPr>
          <w:rFonts w:asciiTheme="minorHAnsi" w:hAnsiTheme="minorHAnsi"/>
          <w:sz w:val="18"/>
          <w:szCs w:val="18"/>
          <w:lang w:val="sk-SK"/>
        </w:rPr>
        <w:t xml:space="preserve"> inovácia je predmetom realizácie projektu.</w:t>
      </w:r>
    </w:p>
  </w:footnote>
  <w:footnote w:id="17">
    <w:p w:rsidR="00821E39" w:rsidRPr="00927953" w:rsidRDefault="00821E39" w:rsidP="007F54E5">
      <w:pPr>
        <w:pStyle w:val="Textpoznmkypodiarou"/>
        <w:ind w:left="142" w:hanging="142"/>
        <w:rPr>
          <w:sz w:val="18"/>
          <w:szCs w:val="18"/>
          <w:lang w:val="sk-SK"/>
        </w:rPr>
      </w:pPr>
      <w:r w:rsidRPr="00927953">
        <w:rPr>
          <w:rStyle w:val="Odkaznapoznmkupodiarou"/>
          <w:rFonts w:asciiTheme="minorHAnsi" w:hAnsiTheme="minorHAnsi"/>
          <w:sz w:val="18"/>
          <w:szCs w:val="18"/>
        </w:rPr>
        <w:footnoteRef/>
      </w:r>
      <w:r w:rsidRPr="00927953">
        <w:rPr>
          <w:rFonts w:asciiTheme="minorHAnsi" w:hAnsiTheme="minorHAnsi"/>
          <w:sz w:val="18"/>
          <w:szCs w:val="18"/>
          <w:lang w:val="sk-SK"/>
        </w:rPr>
        <w:t xml:space="preserve"> Spôsob určenia výslednej hodnoty tak napr. musí zahŕňať aj matematické prepočty (napr. tržby za výrobky = jednotková cena produktu/produktov, ktoré sú predmetom projektu krát počet kusov produktu/produktov), hodnoty/spôsob výpočtu musia zohľadňovať aj priemerné, reálne ceny na trhu (napr. pri výpočte nákladov za el. energie, priemerná cena za rok 2015 bola 15 EUR za 100kWh</w:t>
      </w:r>
      <w:r w:rsidRPr="00927953">
        <w:rPr>
          <w:rFonts w:ascii="Calibri" w:hAnsi="Calibri"/>
          <w:sz w:val="18"/>
          <w:szCs w:val="18"/>
          <w:lang w:val="sk-SK"/>
        </w:rPr>
        <w:t>).</w:t>
      </w:r>
    </w:p>
  </w:footnote>
  <w:footnote w:id="18">
    <w:p w:rsidR="00821E39" w:rsidRPr="00927953" w:rsidRDefault="00821E39" w:rsidP="00927953">
      <w:pPr>
        <w:autoSpaceDE w:val="0"/>
        <w:autoSpaceDN w:val="0"/>
        <w:adjustRightInd w:val="0"/>
        <w:spacing w:before="120" w:after="120" w:line="240" w:lineRule="auto"/>
        <w:ind w:left="284" w:hanging="284"/>
        <w:rPr>
          <w:rFonts w:ascii="Calibri" w:hAnsi="Calibri"/>
          <w:sz w:val="18"/>
          <w:szCs w:val="18"/>
        </w:rPr>
      </w:pPr>
      <w:r w:rsidRPr="00F4403A">
        <w:rPr>
          <w:rStyle w:val="Odkaznapoznmkupodiarou"/>
          <w:rFonts w:ascii="Calibri" w:hAnsi="Calibri"/>
          <w:sz w:val="22"/>
        </w:rPr>
        <w:footnoteRef/>
      </w:r>
      <w:r w:rsidRPr="00F4403A">
        <w:rPr>
          <w:rFonts w:ascii="Calibri" w:hAnsi="Calibri"/>
          <w:sz w:val="22"/>
        </w:rPr>
        <w:t xml:space="preserve"> </w:t>
      </w:r>
      <w:r w:rsidRPr="00927953">
        <w:rPr>
          <w:rFonts w:ascii="Calibri" w:hAnsi="Calibri"/>
          <w:sz w:val="18"/>
          <w:szCs w:val="18"/>
          <w:lang w:val="sk-SK"/>
        </w:rPr>
        <w:t>V súlade s definíciou MSP použitou v prílohe I Nariadenia Komisie (EÚ) č. 651/2014 zo 17. júna 2014 o vyhlásení určitých kategórií pomoci za zlučiteľné so spoločným trhom podľa článkov 107 a 108 zmluvy (Všeobecné nariadenie o skupinových výnimkách), (</w:t>
      </w:r>
      <w:proofErr w:type="spellStart"/>
      <w:r w:rsidRPr="00927953">
        <w:rPr>
          <w:rFonts w:ascii="Calibri" w:hAnsi="Calibri"/>
          <w:sz w:val="18"/>
          <w:szCs w:val="18"/>
          <w:lang w:val="sk-SK"/>
        </w:rPr>
        <w:t>Ú.v</w:t>
      </w:r>
      <w:proofErr w:type="spellEnd"/>
      <w:r w:rsidRPr="00927953">
        <w:rPr>
          <w:rFonts w:ascii="Calibri" w:hAnsi="Calibri"/>
          <w:sz w:val="18"/>
          <w:szCs w:val="18"/>
          <w:lang w:val="sk-SK"/>
        </w:rPr>
        <w:t>. EÚ L 187, 26.6.2014).</w:t>
      </w:r>
    </w:p>
    <w:p w:rsidR="00821E39" w:rsidRPr="00F4403A" w:rsidRDefault="00821E39">
      <w:pPr>
        <w:pStyle w:val="Textpoznmkypodiarou"/>
        <w:rPr>
          <w:lang w:val="sk-SK"/>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E39" w:rsidRPr="005118E6" w:rsidRDefault="00821E39" w:rsidP="007063EB">
    <w:pPr>
      <w:pStyle w:val="Hlavika"/>
      <w:jc w:val="right"/>
      <w:rPr>
        <w:rFonts w:ascii="Calibri" w:hAnsi="Calibri"/>
        <w:szCs w:val="20"/>
        <w:lang w:val="sk-SK"/>
      </w:rPr>
    </w:pPr>
    <w:r w:rsidRPr="00CE1CB3">
      <w:rPr>
        <w:rFonts w:ascii="Calibri" w:hAnsi="Calibri"/>
        <w:szCs w:val="20"/>
        <w:lang w:val="sk-SK"/>
      </w:rPr>
      <w:t xml:space="preserve">Príloha č. </w:t>
    </w:r>
    <w:r>
      <w:rPr>
        <w:rFonts w:ascii="Calibri" w:hAnsi="Calibri"/>
        <w:szCs w:val="20"/>
        <w:lang w:val="sk-SK"/>
      </w:rPr>
      <w:t>6</w:t>
    </w:r>
    <w:r w:rsidRPr="00CE1CB3">
      <w:rPr>
        <w:rFonts w:ascii="Calibri" w:hAnsi="Calibri"/>
        <w:szCs w:val="20"/>
        <w:lang w:val="sk-SK"/>
      </w:rPr>
      <w:t xml:space="preserve"> ŽoNFP – </w:t>
    </w:r>
    <w:r w:rsidRPr="00CE1CB3">
      <w:rPr>
        <w:rFonts w:ascii="Calibri" w:hAnsi="Calibri"/>
        <w:i/>
        <w:szCs w:val="20"/>
        <w:lang w:val="sk-SK"/>
      </w:rPr>
      <w:t>Doplňujúce údaje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E39" w:rsidRPr="00442A7C" w:rsidRDefault="00821E39" w:rsidP="00890B39">
    <w:pPr>
      <w:pStyle w:val="Hlavika"/>
      <w:jc w:val="right"/>
      <w:rPr>
        <w:rFonts w:ascii="Calibri" w:hAnsi="Calibri"/>
        <w:szCs w:val="20"/>
      </w:rPr>
    </w:pPr>
    <w:r w:rsidRPr="00200E37">
      <w:rPr>
        <w:rFonts w:ascii="Calibri" w:hAnsi="Calibri"/>
        <w:szCs w:val="20"/>
        <w:lang w:val="sk-SK"/>
      </w:rPr>
      <w:t>Príloha</w:t>
    </w:r>
    <w:r w:rsidRPr="00442A7C">
      <w:rPr>
        <w:rFonts w:ascii="Calibri" w:hAnsi="Calibri"/>
        <w:szCs w:val="20"/>
      </w:rPr>
      <w:t xml:space="preserve"> ŽoNFP č. </w:t>
    </w:r>
    <w:r>
      <w:rPr>
        <w:rFonts w:ascii="Calibri" w:hAnsi="Calibri"/>
        <w:szCs w:val="20"/>
      </w:rPr>
      <w:t>16</w:t>
    </w:r>
    <w:r w:rsidRPr="00442A7C">
      <w:rPr>
        <w:rFonts w:ascii="Calibri" w:hAnsi="Calibri"/>
        <w:szCs w:val="20"/>
      </w:rPr>
      <w:t xml:space="preserve"> – </w:t>
    </w:r>
    <w:proofErr w:type="spellStart"/>
    <w:r>
      <w:rPr>
        <w:rFonts w:ascii="Calibri" w:hAnsi="Calibri"/>
        <w:i/>
        <w:szCs w:val="20"/>
      </w:rPr>
      <w:t>Doplňujúce</w:t>
    </w:r>
    <w:proofErr w:type="spellEnd"/>
    <w:r>
      <w:rPr>
        <w:rFonts w:ascii="Calibri" w:hAnsi="Calibri"/>
        <w:i/>
        <w:szCs w:val="20"/>
      </w:rPr>
      <w:t xml:space="preserve"> </w:t>
    </w:r>
    <w:proofErr w:type="spellStart"/>
    <w:r>
      <w:rPr>
        <w:rFonts w:ascii="Calibri" w:hAnsi="Calibri"/>
        <w:i/>
        <w:szCs w:val="20"/>
      </w:rPr>
      <w:t>údaje</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4627F"/>
    <w:multiLevelType w:val="hybridMultilevel"/>
    <w:tmpl w:val="F2A40B20"/>
    <w:lvl w:ilvl="0" w:tplc="B2EE02B6">
      <w:start w:val="6"/>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nsid w:val="042F1C71"/>
    <w:multiLevelType w:val="hybridMultilevel"/>
    <w:tmpl w:val="80A0EAC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07200FE8"/>
    <w:multiLevelType w:val="hybridMultilevel"/>
    <w:tmpl w:val="B4D60D5E"/>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nsid w:val="09B35090"/>
    <w:multiLevelType w:val="hybridMultilevel"/>
    <w:tmpl w:val="FA1A45C0"/>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0AF05824"/>
    <w:multiLevelType w:val="hybridMultilevel"/>
    <w:tmpl w:val="8B80542E"/>
    <w:lvl w:ilvl="0" w:tplc="CFD4AF98">
      <w:start w:val="1"/>
      <w:numFmt w:val="decimal"/>
      <w:lvlText w:val="%1)"/>
      <w:lvlJc w:val="left"/>
      <w:pPr>
        <w:ind w:left="720" w:hanging="360"/>
      </w:pPr>
      <w:rPr>
        <w:rFonts w:hint="default"/>
        <w:b/>
      </w:rPr>
    </w:lvl>
    <w:lvl w:ilvl="1" w:tplc="D200C2C0">
      <w:start w:val="1"/>
      <w:numFmt w:val="lowerLetter"/>
      <w:lvlText w:val="%2)"/>
      <w:lvlJc w:val="left"/>
      <w:pPr>
        <w:ind w:left="1785" w:hanging="70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nsid w:val="0C4F7468"/>
    <w:multiLevelType w:val="hybridMultilevel"/>
    <w:tmpl w:val="1A965BF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0CBE0405"/>
    <w:multiLevelType w:val="hybridMultilevel"/>
    <w:tmpl w:val="C3AEA2E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nsid w:val="0FE570A9"/>
    <w:multiLevelType w:val="multilevel"/>
    <w:tmpl w:val="4170F91C"/>
    <w:lvl w:ilvl="0">
      <w:start w:val="1"/>
      <w:numFmt w:val="decimal"/>
      <w:pStyle w:val="Nadpis1"/>
      <w:suff w:val="space"/>
      <w:lvlText w:val="%1."/>
      <w:lvlJc w:val="left"/>
      <w:pPr>
        <w:ind w:left="57" w:hanging="57"/>
      </w:pPr>
      <w:rPr>
        <w:rFonts w:hint="default"/>
      </w:rPr>
    </w:lvl>
    <w:lvl w:ilvl="1">
      <w:start w:val="1"/>
      <w:numFmt w:val="decimal"/>
      <w:pStyle w:val="Nadpis2"/>
      <w:suff w:val="space"/>
      <w:lvlText w:val="%1.%2"/>
      <w:lvlJc w:val="left"/>
      <w:pPr>
        <w:ind w:left="114" w:hanging="57"/>
      </w:pPr>
      <w:rPr>
        <w:rFonts w:hint="default"/>
      </w:rPr>
    </w:lvl>
    <w:lvl w:ilvl="2">
      <w:start w:val="1"/>
      <w:numFmt w:val="decimal"/>
      <w:pStyle w:val="Nadpis3"/>
      <w:suff w:val="space"/>
      <w:lvlText w:val="%1.%2.%3"/>
      <w:lvlJc w:val="left"/>
      <w:pPr>
        <w:ind w:left="171" w:hanging="171"/>
      </w:pPr>
      <w:rPr>
        <w:rFonts w:hint="default"/>
      </w:rPr>
    </w:lvl>
    <w:lvl w:ilvl="3">
      <w:start w:val="1"/>
      <w:numFmt w:val="decimal"/>
      <w:pStyle w:val="Nadpis4"/>
      <w:suff w:val="space"/>
      <w:lvlText w:val="%1.%2.%3.%4"/>
      <w:lvlJc w:val="left"/>
      <w:pPr>
        <w:ind w:left="851" w:hanging="851"/>
      </w:pPr>
      <w:rPr>
        <w:rFonts w:hint="default"/>
        <w:kern w:val="20"/>
        <w:u w:val="single"/>
      </w:rPr>
    </w:lvl>
    <w:lvl w:ilvl="4">
      <w:start w:val="1"/>
      <w:numFmt w:val="decimal"/>
      <w:pStyle w:val="Nadpis5"/>
      <w:suff w:val="space"/>
      <w:lvlText w:val="%1.%2.%3.%4.%5"/>
      <w:lvlJc w:val="left"/>
      <w:pPr>
        <w:ind w:left="285" w:hanging="57"/>
      </w:pPr>
      <w:rPr>
        <w:rFonts w:hint="default"/>
      </w:rPr>
    </w:lvl>
    <w:lvl w:ilvl="5">
      <w:start w:val="1"/>
      <w:numFmt w:val="decimal"/>
      <w:pStyle w:val="Nadpis6"/>
      <w:lvlText w:val="%1.%2.%3.%4.%5.%6"/>
      <w:lvlJc w:val="left"/>
      <w:pPr>
        <w:ind w:left="342" w:hanging="57"/>
      </w:pPr>
      <w:rPr>
        <w:rFonts w:hint="default"/>
      </w:rPr>
    </w:lvl>
    <w:lvl w:ilvl="6">
      <w:start w:val="1"/>
      <w:numFmt w:val="decimal"/>
      <w:pStyle w:val="Nadpis7"/>
      <w:lvlText w:val="%1.%2.%3.%4.%5.%6.%7"/>
      <w:lvlJc w:val="left"/>
      <w:pPr>
        <w:ind w:left="399" w:hanging="57"/>
      </w:pPr>
      <w:rPr>
        <w:rFonts w:hint="default"/>
      </w:rPr>
    </w:lvl>
    <w:lvl w:ilvl="7">
      <w:start w:val="1"/>
      <w:numFmt w:val="decimal"/>
      <w:pStyle w:val="Nadpis8"/>
      <w:lvlText w:val="%1.%2.%3.%4.%5.%6.%7.%8"/>
      <w:lvlJc w:val="left"/>
      <w:pPr>
        <w:ind w:left="456" w:hanging="57"/>
      </w:pPr>
      <w:rPr>
        <w:rFonts w:hint="default"/>
      </w:rPr>
    </w:lvl>
    <w:lvl w:ilvl="8">
      <w:start w:val="1"/>
      <w:numFmt w:val="decimal"/>
      <w:pStyle w:val="Nadpis9"/>
      <w:lvlText w:val="%1.%2.%3.%4.%5.%6.%7.%8.%9"/>
      <w:lvlJc w:val="left"/>
      <w:pPr>
        <w:ind w:left="513" w:hanging="57"/>
      </w:pPr>
      <w:rPr>
        <w:rFonts w:hint="default"/>
      </w:rPr>
    </w:lvl>
  </w:abstractNum>
  <w:abstractNum w:abstractNumId="8">
    <w:nsid w:val="142F72D0"/>
    <w:multiLevelType w:val="hybridMultilevel"/>
    <w:tmpl w:val="D0C6BDF8"/>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1542345C"/>
    <w:multiLevelType w:val="hybridMultilevel"/>
    <w:tmpl w:val="C4DA7FE4"/>
    <w:lvl w:ilvl="0" w:tplc="041B0017">
      <w:start w:val="1"/>
      <w:numFmt w:val="lowerLetter"/>
      <w:lvlText w:val="%1)"/>
      <w:lvlJc w:val="left"/>
      <w:pPr>
        <w:ind w:left="1004" w:hanging="360"/>
      </w:pPr>
    </w:lvl>
    <w:lvl w:ilvl="1" w:tplc="041B0019">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0">
    <w:nsid w:val="16D35B17"/>
    <w:multiLevelType w:val="hybridMultilevel"/>
    <w:tmpl w:val="70F4A192"/>
    <w:lvl w:ilvl="0" w:tplc="041B0017">
      <w:start w:val="1"/>
      <w:numFmt w:val="lowerLetter"/>
      <w:lvlText w:val="%1)"/>
      <w:lvlJc w:val="left"/>
      <w:pPr>
        <w:ind w:left="502" w:hanging="360"/>
      </w:pPr>
    </w:lvl>
    <w:lvl w:ilvl="1" w:tplc="041B0019">
      <w:start w:val="1"/>
      <w:numFmt w:val="lowerLetter"/>
      <w:lvlText w:val="%2."/>
      <w:lvlJc w:val="left"/>
      <w:pPr>
        <w:ind w:left="1222" w:hanging="360"/>
      </w:pPr>
    </w:lvl>
    <w:lvl w:ilvl="2" w:tplc="041B001B">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11">
    <w:nsid w:val="1951719F"/>
    <w:multiLevelType w:val="hybridMultilevel"/>
    <w:tmpl w:val="40A466D8"/>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nsid w:val="1C150A49"/>
    <w:multiLevelType w:val="hybridMultilevel"/>
    <w:tmpl w:val="9B7C77E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nsid w:val="1C161EE2"/>
    <w:multiLevelType w:val="hybridMultilevel"/>
    <w:tmpl w:val="EBF26680"/>
    <w:lvl w:ilvl="0" w:tplc="041B0005">
      <w:start w:val="1"/>
      <w:numFmt w:val="bullet"/>
      <w:lvlText w:val=""/>
      <w:lvlJc w:val="left"/>
      <w:pPr>
        <w:ind w:left="1080" w:hanging="360"/>
      </w:pPr>
      <w:rPr>
        <w:rFonts w:ascii="Wingdings" w:hAnsi="Wingdings"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
    <w:nsid w:val="21031A8C"/>
    <w:multiLevelType w:val="hybridMultilevel"/>
    <w:tmpl w:val="637634A2"/>
    <w:lvl w:ilvl="0" w:tplc="041B0017">
      <w:start w:val="1"/>
      <w:numFmt w:val="lowerLetter"/>
      <w:lvlText w:val="%1)"/>
      <w:lvlJc w:val="left"/>
      <w:pPr>
        <w:ind w:left="1004" w:hanging="360"/>
      </w:pPr>
    </w:lvl>
    <w:lvl w:ilvl="1" w:tplc="041B0019">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5">
    <w:nsid w:val="242719DA"/>
    <w:multiLevelType w:val="hybridMultilevel"/>
    <w:tmpl w:val="D8920030"/>
    <w:lvl w:ilvl="0" w:tplc="041B0005">
      <w:start w:val="1"/>
      <w:numFmt w:val="bullet"/>
      <w:lvlText w:val=""/>
      <w:lvlJc w:val="left"/>
      <w:pPr>
        <w:ind w:left="437" w:hanging="360"/>
      </w:pPr>
      <w:rPr>
        <w:rFonts w:ascii="Wingdings" w:hAnsi="Wingdings" w:hint="default"/>
      </w:rPr>
    </w:lvl>
    <w:lvl w:ilvl="1" w:tplc="041B0003" w:tentative="1">
      <w:start w:val="1"/>
      <w:numFmt w:val="bullet"/>
      <w:lvlText w:val="o"/>
      <w:lvlJc w:val="left"/>
      <w:pPr>
        <w:ind w:left="1157" w:hanging="360"/>
      </w:pPr>
      <w:rPr>
        <w:rFonts w:ascii="Courier New" w:hAnsi="Courier New" w:cs="Courier New" w:hint="default"/>
      </w:rPr>
    </w:lvl>
    <w:lvl w:ilvl="2" w:tplc="041B0005" w:tentative="1">
      <w:start w:val="1"/>
      <w:numFmt w:val="bullet"/>
      <w:lvlText w:val=""/>
      <w:lvlJc w:val="left"/>
      <w:pPr>
        <w:ind w:left="1877" w:hanging="360"/>
      </w:pPr>
      <w:rPr>
        <w:rFonts w:ascii="Wingdings" w:hAnsi="Wingdings" w:hint="default"/>
      </w:rPr>
    </w:lvl>
    <w:lvl w:ilvl="3" w:tplc="041B0001" w:tentative="1">
      <w:start w:val="1"/>
      <w:numFmt w:val="bullet"/>
      <w:lvlText w:val=""/>
      <w:lvlJc w:val="left"/>
      <w:pPr>
        <w:ind w:left="2597" w:hanging="360"/>
      </w:pPr>
      <w:rPr>
        <w:rFonts w:ascii="Symbol" w:hAnsi="Symbol" w:hint="default"/>
      </w:rPr>
    </w:lvl>
    <w:lvl w:ilvl="4" w:tplc="041B0003" w:tentative="1">
      <w:start w:val="1"/>
      <w:numFmt w:val="bullet"/>
      <w:lvlText w:val="o"/>
      <w:lvlJc w:val="left"/>
      <w:pPr>
        <w:ind w:left="3317" w:hanging="360"/>
      </w:pPr>
      <w:rPr>
        <w:rFonts w:ascii="Courier New" w:hAnsi="Courier New" w:cs="Courier New" w:hint="default"/>
      </w:rPr>
    </w:lvl>
    <w:lvl w:ilvl="5" w:tplc="041B0005" w:tentative="1">
      <w:start w:val="1"/>
      <w:numFmt w:val="bullet"/>
      <w:lvlText w:val=""/>
      <w:lvlJc w:val="left"/>
      <w:pPr>
        <w:ind w:left="4037" w:hanging="360"/>
      </w:pPr>
      <w:rPr>
        <w:rFonts w:ascii="Wingdings" w:hAnsi="Wingdings" w:hint="default"/>
      </w:rPr>
    </w:lvl>
    <w:lvl w:ilvl="6" w:tplc="041B0001" w:tentative="1">
      <w:start w:val="1"/>
      <w:numFmt w:val="bullet"/>
      <w:lvlText w:val=""/>
      <w:lvlJc w:val="left"/>
      <w:pPr>
        <w:ind w:left="4757" w:hanging="360"/>
      </w:pPr>
      <w:rPr>
        <w:rFonts w:ascii="Symbol" w:hAnsi="Symbol" w:hint="default"/>
      </w:rPr>
    </w:lvl>
    <w:lvl w:ilvl="7" w:tplc="041B0003" w:tentative="1">
      <w:start w:val="1"/>
      <w:numFmt w:val="bullet"/>
      <w:lvlText w:val="o"/>
      <w:lvlJc w:val="left"/>
      <w:pPr>
        <w:ind w:left="5477" w:hanging="360"/>
      </w:pPr>
      <w:rPr>
        <w:rFonts w:ascii="Courier New" w:hAnsi="Courier New" w:cs="Courier New" w:hint="default"/>
      </w:rPr>
    </w:lvl>
    <w:lvl w:ilvl="8" w:tplc="041B0005" w:tentative="1">
      <w:start w:val="1"/>
      <w:numFmt w:val="bullet"/>
      <w:lvlText w:val=""/>
      <w:lvlJc w:val="left"/>
      <w:pPr>
        <w:ind w:left="6197" w:hanging="360"/>
      </w:pPr>
      <w:rPr>
        <w:rFonts w:ascii="Wingdings" w:hAnsi="Wingdings" w:hint="default"/>
      </w:rPr>
    </w:lvl>
  </w:abstractNum>
  <w:abstractNum w:abstractNumId="16">
    <w:nsid w:val="26E9712D"/>
    <w:multiLevelType w:val="hybridMultilevel"/>
    <w:tmpl w:val="350ECE0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nsid w:val="27E7771C"/>
    <w:multiLevelType w:val="hybridMultilevel"/>
    <w:tmpl w:val="6FD0F52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nsid w:val="295717E8"/>
    <w:multiLevelType w:val="hybridMultilevel"/>
    <w:tmpl w:val="8458ACDA"/>
    <w:lvl w:ilvl="0" w:tplc="041B0019">
      <w:start w:val="1"/>
      <w:numFmt w:val="lowerLetter"/>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nsid w:val="2D1776A6"/>
    <w:multiLevelType w:val="hybridMultilevel"/>
    <w:tmpl w:val="32846EF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nsid w:val="2E925B09"/>
    <w:multiLevelType w:val="hybridMultilevel"/>
    <w:tmpl w:val="681EAFCA"/>
    <w:lvl w:ilvl="0" w:tplc="041B0017">
      <w:start w:val="1"/>
      <w:numFmt w:val="lowerLetter"/>
      <w:lvlText w:val="%1)"/>
      <w:lvlJc w:val="left"/>
      <w:pPr>
        <w:ind w:left="1004" w:hanging="360"/>
      </w:pPr>
    </w:lvl>
    <w:lvl w:ilvl="1" w:tplc="041B0019">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1">
    <w:nsid w:val="2EC62D39"/>
    <w:multiLevelType w:val="hybridMultilevel"/>
    <w:tmpl w:val="89F857D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nsid w:val="2F1E4CD3"/>
    <w:multiLevelType w:val="hybridMultilevel"/>
    <w:tmpl w:val="ED36E43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nsid w:val="31734C0E"/>
    <w:multiLevelType w:val="hybridMultilevel"/>
    <w:tmpl w:val="91225BB4"/>
    <w:lvl w:ilvl="0" w:tplc="98F8D228">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nsid w:val="31DF6B3B"/>
    <w:multiLevelType w:val="hybridMultilevel"/>
    <w:tmpl w:val="1F9CF2C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nsid w:val="33521D3A"/>
    <w:multiLevelType w:val="hybridMultilevel"/>
    <w:tmpl w:val="9D5A18D6"/>
    <w:lvl w:ilvl="0" w:tplc="041B0017">
      <w:start w:val="1"/>
      <w:numFmt w:val="lowerLetter"/>
      <w:lvlText w:val="%1)"/>
      <w:lvlJc w:val="left"/>
      <w:pPr>
        <w:ind w:left="720" w:hanging="360"/>
      </w:pPr>
      <w:rPr>
        <w:rFonts w:hint="default"/>
      </w:rPr>
    </w:lvl>
    <w:lvl w:ilvl="1" w:tplc="AB489454">
      <w:start w:val="4"/>
      <w:numFmt w:val="bullet"/>
      <w:lvlText w:val="-"/>
      <w:lvlJc w:val="left"/>
      <w:pPr>
        <w:ind w:left="1440" w:hanging="360"/>
      </w:pPr>
      <w:rPr>
        <w:rFonts w:ascii="Times New Roman" w:eastAsia="Times New Roman" w:hAnsi="Times New Roman" w:cs="Times New Roman" w:hint="default"/>
      </w:rPr>
    </w:lvl>
    <w:lvl w:ilvl="2" w:tplc="0A62CC8A">
      <w:start w:val="1"/>
      <w:numFmt w:val="lowerLetter"/>
      <w:lvlText w:val="%3)"/>
      <w:lvlJc w:val="left"/>
      <w:pPr>
        <w:ind w:left="2415" w:hanging="435"/>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nsid w:val="35F53FDC"/>
    <w:multiLevelType w:val="hybridMultilevel"/>
    <w:tmpl w:val="2C528EF2"/>
    <w:lvl w:ilvl="0" w:tplc="041B0017">
      <w:start w:val="1"/>
      <w:numFmt w:val="lowerLetter"/>
      <w:lvlText w:val="%1)"/>
      <w:lvlJc w:val="left"/>
      <w:pPr>
        <w:ind w:left="1004" w:hanging="360"/>
      </w:pPr>
    </w:lvl>
    <w:lvl w:ilvl="1" w:tplc="041B0019">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7">
    <w:nsid w:val="3784720D"/>
    <w:multiLevelType w:val="hybridMultilevel"/>
    <w:tmpl w:val="90BE50D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nsid w:val="37AC0FDC"/>
    <w:multiLevelType w:val="hybridMultilevel"/>
    <w:tmpl w:val="594070B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nsid w:val="38514D4F"/>
    <w:multiLevelType w:val="hybridMultilevel"/>
    <w:tmpl w:val="4364B70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nsid w:val="3865489E"/>
    <w:multiLevelType w:val="hybridMultilevel"/>
    <w:tmpl w:val="21F2A9C4"/>
    <w:lvl w:ilvl="0" w:tplc="041B001B">
      <w:start w:val="1"/>
      <w:numFmt w:val="lowerRoman"/>
      <w:lvlText w:val="%1."/>
      <w:lvlJc w:val="right"/>
      <w:pPr>
        <w:ind w:left="2988" w:hanging="360"/>
      </w:pPr>
    </w:lvl>
    <w:lvl w:ilvl="1" w:tplc="041B0019" w:tentative="1">
      <w:start w:val="1"/>
      <w:numFmt w:val="lowerLetter"/>
      <w:lvlText w:val="%2."/>
      <w:lvlJc w:val="left"/>
      <w:pPr>
        <w:ind w:left="3708" w:hanging="360"/>
      </w:pPr>
    </w:lvl>
    <w:lvl w:ilvl="2" w:tplc="041B001B" w:tentative="1">
      <w:start w:val="1"/>
      <w:numFmt w:val="lowerRoman"/>
      <w:lvlText w:val="%3."/>
      <w:lvlJc w:val="right"/>
      <w:pPr>
        <w:ind w:left="4428" w:hanging="180"/>
      </w:pPr>
    </w:lvl>
    <w:lvl w:ilvl="3" w:tplc="041B000F" w:tentative="1">
      <w:start w:val="1"/>
      <w:numFmt w:val="decimal"/>
      <w:lvlText w:val="%4."/>
      <w:lvlJc w:val="left"/>
      <w:pPr>
        <w:ind w:left="5148" w:hanging="360"/>
      </w:pPr>
    </w:lvl>
    <w:lvl w:ilvl="4" w:tplc="041B0019" w:tentative="1">
      <w:start w:val="1"/>
      <w:numFmt w:val="lowerLetter"/>
      <w:lvlText w:val="%5."/>
      <w:lvlJc w:val="left"/>
      <w:pPr>
        <w:ind w:left="5868" w:hanging="360"/>
      </w:pPr>
    </w:lvl>
    <w:lvl w:ilvl="5" w:tplc="041B001B" w:tentative="1">
      <w:start w:val="1"/>
      <w:numFmt w:val="lowerRoman"/>
      <w:lvlText w:val="%6."/>
      <w:lvlJc w:val="right"/>
      <w:pPr>
        <w:ind w:left="6588" w:hanging="180"/>
      </w:pPr>
    </w:lvl>
    <w:lvl w:ilvl="6" w:tplc="041B000F" w:tentative="1">
      <w:start w:val="1"/>
      <w:numFmt w:val="decimal"/>
      <w:lvlText w:val="%7."/>
      <w:lvlJc w:val="left"/>
      <w:pPr>
        <w:ind w:left="7308" w:hanging="360"/>
      </w:pPr>
    </w:lvl>
    <w:lvl w:ilvl="7" w:tplc="041B0019" w:tentative="1">
      <w:start w:val="1"/>
      <w:numFmt w:val="lowerLetter"/>
      <w:lvlText w:val="%8."/>
      <w:lvlJc w:val="left"/>
      <w:pPr>
        <w:ind w:left="8028" w:hanging="360"/>
      </w:pPr>
    </w:lvl>
    <w:lvl w:ilvl="8" w:tplc="041B001B" w:tentative="1">
      <w:start w:val="1"/>
      <w:numFmt w:val="lowerRoman"/>
      <w:lvlText w:val="%9."/>
      <w:lvlJc w:val="right"/>
      <w:pPr>
        <w:ind w:left="8748" w:hanging="180"/>
      </w:pPr>
    </w:lvl>
  </w:abstractNum>
  <w:abstractNum w:abstractNumId="31">
    <w:nsid w:val="3DE407B2"/>
    <w:multiLevelType w:val="hybridMultilevel"/>
    <w:tmpl w:val="E986560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nsid w:val="3F73662F"/>
    <w:multiLevelType w:val="hybridMultilevel"/>
    <w:tmpl w:val="CF662E1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nsid w:val="3FC776E8"/>
    <w:multiLevelType w:val="hybridMultilevel"/>
    <w:tmpl w:val="C69AB4FE"/>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nsid w:val="419712DC"/>
    <w:multiLevelType w:val="hybridMultilevel"/>
    <w:tmpl w:val="4C1C66C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nsid w:val="42A90204"/>
    <w:multiLevelType w:val="hybridMultilevel"/>
    <w:tmpl w:val="E36A0106"/>
    <w:lvl w:ilvl="0" w:tplc="041B0005">
      <w:start w:val="1"/>
      <w:numFmt w:val="bullet"/>
      <w:lvlText w:val=""/>
      <w:lvlJc w:val="left"/>
      <w:pPr>
        <w:ind w:left="2160" w:hanging="360"/>
      </w:pPr>
      <w:rPr>
        <w:rFonts w:ascii="Wingdings" w:hAnsi="Wingdings" w:hint="default"/>
      </w:rPr>
    </w:lvl>
    <w:lvl w:ilvl="1" w:tplc="041B0003">
      <w:start w:val="1"/>
      <w:numFmt w:val="bullet"/>
      <w:lvlText w:val="o"/>
      <w:lvlJc w:val="left"/>
      <w:pPr>
        <w:ind w:left="2880" w:hanging="360"/>
      </w:pPr>
      <w:rPr>
        <w:rFonts w:ascii="Courier New" w:hAnsi="Courier New" w:cs="Courier New" w:hint="default"/>
      </w:rPr>
    </w:lvl>
    <w:lvl w:ilvl="2" w:tplc="041B0005" w:tentative="1">
      <w:start w:val="1"/>
      <w:numFmt w:val="bullet"/>
      <w:lvlText w:val=""/>
      <w:lvlJc w:val="left"/>
      <w:pPr>
        <w:ind w:left="3600" w:hanging="360"/>
      </w:pPr>
      <w:rPr>
        <w:rFonts w:ascii="Wingdings" w:hAnsi="Wingdings" w:hint="default"/>
      </w:rPr>
    </w:lvl>
    <w:lvl w:ilvl="3" w:tplc="041B0001" w:tentative="1">
      <w:start w:val="1"/>
      <w:numFmt w:val="bullet"/>
      <w:lvlText w:val=""/>
      <w:lvlJc w:val="left"/>
      <w:pPr>
        <w:ind w:left="4320" w:hanging="360"/>
      </w:pPr>
      <w:rPr>
        <w:rFonts w:ascii="Symbol" w:hAnsi="Symbol" w:hint="default"/>
      </w:rPr>
    </w:lvl>
    <w:lvl w:ilvl="4" w:tplc="041B0003" w:tentative="1">
      <w:start w:val="1"/>
      <w:numFmt w:val="bullet"/>
      <w:lvlText w:val="o"/>
      <w:lvlJc w:val="left"/>
      <w:pPr>
        <w:ind w:left="5040" w:hanging="360"/>
      </w:pPr>
      <w:rPr>
        <w:rFonts w:ascii="Courier New" w:hAnsi="Courier New" w:cs="Courier New" w:hint="default"/>
      </w:rPr>
    </w:lvl>
    <w:lvl w:ilvl="5" w:tplc="041B0005" w:tentative="1">
      <w:start w:val="1"/>
      <w:numFmt w:val="bullet"/>
      <w:lvlText w:val=""/>
      <w:lvlJc w:val="left"/>
      <w:pPr>
        <w:ind w:left="5760" w:hanging="360"/>
      </w:pPr>
      <w:rPr>
        <w:rFonts w:ascii="Wingdings" w:hAnsi="Wingdings" w:hint="default"/>
      </w:rPr>
    </w:lvl>
    <w:lvl w:ilvl="6" w:tplc="041B0001" w:tentative="1">
      <w:start w:val="1"/>
      <w:numFmt w:val="bullet"/>
      <w:lvlText w:val=""/>
      <w:lvlJc w:val="left"/>
      <w:pPr>
        <w:ind w:left="6480" w:hanging="360"/>
      </w:pPr>
      <w:rPr>
        <w:rFonts w:ascii="Symbol" w:hAnsi="Symbol" w:hint="default"/>
      </w:rPr>
    </w:lvl>
    <w:lvl w:ilvl="7" w:tplc="041B0003" w:tentative="1">
      <w:start w:val="1"/>
      <w:numFmt w:val="bullet"/>
      <w:lvlText w:val="o"/>
      <w:lvlJc w:val="left"/>
      <w:pPr>
        <w:ind w:left="7200" w:hanging="360"/>
      </w:pPr>
      <w:rPr>
        <w:rFonts w:ascii="Courier New" w:hAnsi="Courier New" w:cs="Courier New" w:hint="default"/>
      </w:rPr>
    </w:lvl>
    <w:lvl w:ilvl="8" w:tplc="041B0005" w:tentative="1">
      <w:start w:val="1"/>
      <w:numFmt w:val="bullet"/>
      <w:lvlText w:val=""/>
      <w:lvlJc w:val="left"/>
      <w:pPr>
        <w:ind w:left="7920" w:hanging="360"/>
      </w:pPr>
      <w:rPr>
        <w:rFonts w:ascii="Wingdings" w:hAnsi="Wingdings" w:hint="default"/>
      </w:rPr>
    </w:lvl>
  </w:abstractNum>
  <w:abstractNum w:abstractNumId="36">
    <w:nsid w:val="46E63B20"/>
    <w:multiLevelType w:val="hybridMultilevel"/>
    <w:tmpl w:val="01A68952"/>
    <w:lvl w:ilvl="0" w:tplc="041B000F">
      <w:start w:val="1"/>
      <w:numFmt w:val="decimal"/>
      <w:lvlText w:val="%1."/>
      <w:lvlJc w:val="left"/>
      <w:pPr>
        <w:ind w:left="836" w:hanging="360"/>
      </w:pPr>
    </w:lvl>
    <w:lvl w:ilvl="1" w:tplc="041B0019" w:tentative="1">
      <w:start w:val="1"/>
      <w:numFmt w:val="lowerLetter"/>
      <w:lvlText w:val="%2."/>
      <w:lvlJc w:val="left"/>
      <w:pPr>
        <w:ind w:left="1556" w:hanging="360"/>
      </w:pPr>
    </w:lvl>
    <w:lvl w:ilvl="2" w:tplc="041B001B" w:tentative="1">
      <w:start w:val="1"/>
      <w:numFmt w:val="lowerRoman"/>
      <w:lvlText w:val="%3."/>
      <w:lvlJc w:val="right"/>
      <w:pPr>
        <w:ind w:left="2276" w:hanging="180"/>
      </w:pPr>
    </w:lvl>
    <w:lvl w:ilvl="3" w:tplc="041B000F" w:tentative="1">
      <w:start w:val="1"/>
      <w:numFmt w:val="decimal"/>
      <w:lvlText w:val="%4."/>
      <w:lvlJc w:val="left"/>
      <w:pPr>
        <w:ind w:left="2996" w:hanging="360"/>
      </w:pPr>
    </w:lvl>
    <w:lvl w:ilvl="4" w:tplc="041B0019" w:tentative="1">
      <w:start w:val="1"/>
      <w:numFmt w:val="lowerLetter"/>
      <w:lvlText w:val="%5."/>
      <w:lvlJc w:val="left"/>
      <w:pPr>
        <w:ind w:left="3716" w:hanging="360"/>
      </w:pPr>
    </w:lvl>
    <w:lvl w:ilvl="5" w:tplc="041B001B" w:tentative="1">
      <w:start w:val="1"/>
      <w:numFmt w:val="lowerRoman"/>
      <w:lvlText w:val="%6."/>
      <w:lvlJc w:val="right"/>
      <w:pPr>
        <w:ind w:left="4436" w:hanging="180"/>
      </w:pPr>
    </w:lvl>
    <w:lvl w:ilvl="6" w:tplc="041B000F" w:tentative="1">
      <w:start w:val="1"/>
      <w:numFmt w:val="decimal"/>
      <w:lvlText w:val="%7."/>
      <w:lvlJc w:val="left"/>
      <w:pPr>
        <w:ind w:left="5156" w:hanging="360"/>
      </w:pPr>
    </w:lvl>
    <w:lvl w:ilvl="7" w:tplc="041B0019" w:tentative="1">
      <w:start w:val="1"/>
      <w:numFmt w:val="lowerLetter"/>
      <w:lvlText w:val="%8."/>
      <w:lvlJc w:val="left"/>
      <w:pPr>
        <w:ind w:left="5876" w:hanging="360"/>
      </w:pPr>
    </w:lvl>
    <w:lvl w:ilvl="8" w:tplc="041B001B" w:tentative="1">
      <w:start w:val="1"/>
      <w:numFmt w:val="lowerRoman"/>
      <w:lvlText w:val="%9."/>
      <w:lvlJc w:val="right"/>
      <w:pPr>
        <w:ind w:left="6596" w:hanging="180"/>
      </w:pPr>
    </w:lvl>
  </w:abstractNum>
  <w:abstractNum w:abstractNumId="37">
    <w:nsid w:val="49C3053A"/>
    <w:multiLevelType w:val="hybridMultilevel"/>
    <w:tmpl w:val="85B4E97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nsid w:val="4E642767"/>
    <w:multiLevelType w:val="hybridMultilevel"/>
    <w:tmpl w:val="A9C451C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nsid w:val="4EE97992"/>
    <w:multiLevelType w:val="hybridMultilevel"/>
    <w:tmpl w:val="4B8CA61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nsid w:val="500170EC"/>
    <w:multiLevelType w:val="hybridMultilevel"/>
    <w:tmpl w:val="A09E4CDE"/>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nsid w:val="529901EA"/>
    <w:multiLevelType w:val="hybridMultilevel"/>
    <w:tmpl w:val="06EE2B7E"/>
    <w:lvl w:ilvl="0" w:tplc="041B0017">
      <w:start w:val="1"/>
      <w:numFmt w:val="lowerLetter"/>
      <w:lvlText w:val="%1)"/>
      <w:lvlJc w:val="left"/>
      <w:pPr>
        <w:ind w:left="1004" w:hanging="360"/>
      </w:pPr>
    </w:lvl>
    <w:lvl w:ilvl="1" w:tplc="F4BEE1D6">
      <w:start w:val="1"/>
      <w:numFmt w:val="lowerLetter"/>
      <w:lvlText w:val="%2."/>
      <w:lvlJc w:val="left"/>
      <w:pPr>
        <w:ind w:left="1724" w:hanging="360"/>
      </w:pPr>
      <w:rPr>
        <w:b w:val="0"/>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42">
    <w:nsid w:val="52C630B7"/>
    <w:multiLevelType w:val="hybridMultilevel"/>
    <w:tmpl w:val="B6AA1F2E"/>
    <w:lvl w:ilvl="0" w:tplc="041B0017">
      <w:start w:val="1"/>
      <w:numFmt w:val="lowerLetter"/>
      <w:lvlText w:val="%1)"/>
      <w:lvlJc w:val="left"/>
      <w:pPr>
        <w:ind w:left="720" w:hanging="360"/>
      </w:pPr>
    </w:lvl>
    <w:lvl w:ilvl="1" w:tplc="041B0005">
      <w:start w:val="1"/>
      <w:numFmt w:val="bullet"/>
      <w:lvlText w:val=""/>
      <w:lvlJc w:val="left"/>
      <w:pPr>
        <w:ind w:left="1440" w:hanging="360"/>
      </w:pPr>
      <w:rPr>
        <w:rFonts w:ascii="Wingdings" w:hAnsi="Wingding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nsid w:val="53506794"/>
    <w:multiLevelType w:val="hybridMultilevel"/>
    <w:tmpl w:val="BAAA87A2"/>
    <w:lvl w:ilvl="0" w:tplc="B2EE02B6">
      <w:start w:val="6"/>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nsid w:val="537576CB"/>
    <w:multiLevelType w:val="hybridMultilevel"/>
    <w:tmpl w:val="8BACC59A"/>
    <w:lvl w:ilvl="0" w:tplc="49EAE24A">
      <w:start w:val="1"/>
      <w:numFmt w:val="bullet"/>
      <w:lvlText w:val=""/>
      <w:lvlJc w:val="left"/>
      <w:pPr>
        <w:ind w:left="720" w:hanging="360"/>
      </w:pPr>
      <w:rPr>
        <w:rFonts w:ascii="Wingdings" w:hAnsi="Wingdings" w:hint="default"/>
        <w:sz w:val="24"/>
        <w:szCs w:val="2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nsid w:val="56177F26"/>
    <w:multiLevelType w:val="hybridMultilevel"/>
    <w:tmpl w:val="656C687E"/>
    <w:lvl w:ilvl="0" w:tplc="5E7E981A">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nsid w:val="581F60E7"/>
    <w:multiLevelType w:val="hybridMultilevel"/>
    <w:tmpl w:val="765E6DD8"/>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nsid w:val="5BB90E0E"/>
    <w:multiLevelType w:val="multilevel"/>
    <w:tmpl w:val="BBB485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nsid w:val="62291899"/>
    <w:multiLevelType w:val="hybridMultilevel"/>
    <w:tmpl w:val="CDB2A80E"/>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nsid w:val="62BD2A47"/>
    <w:multiLevelType w:val="hybridMultilevel"/>
    <w:tmpl w:val="43489E9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nsid w:val="636C6577"/>
    <w:multiLevelType w:val="hybridMultilevel"/>
    <w:tmpl w:val="A600CD8A"/>
    <w:lvl w:ilvl="0" w:tplc="041B0005">
      <w:start w:val="1"/>
      <w:numFmt w:val="bullet"/>
      <w:lvlText w:val=""/>
      <w:lvlJc w:val="left"/>
      <w:pPr>
        <w:ind w:left="1287" w:hanging="360"/>
      </w:pPr>
      <w:rPr>
        <w:rFonts w:ascii="Wingdings" w:hAnsi="Wingdings"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51">
    <w:nsid w:val="643B6C68"/>
    <w:multiLevelType w:val="hybridMultilevel"/>
    <w:tmpl w:val="45B6BAD6"/>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nsid w:val="68317768"/>
    <w:multiLevelType w:val="hybridMultilevel"/>
    <w:tmpl w:val="63D67E88"/>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nsid w:val="69BF1078"/>
    <w:multiLevelType w:val="hybridMultilevel"/>
    <w:tmpl w:val="233030BE"/>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nsid w:val="6DA76CD4"/>
    <w:multiLevelType w:val="hybridMultilevel"/>
    <w:tmpl w:val="AA646F2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nsid w:val="6E476001"/>
    <w:multiLevelType w:val="hybridMultilevel"/>
    <w:tmpl w:val="14009FCE"/>
    <w:lvl w:ilvl="0" w:tplc="05E6CAFE">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nsid w:val="6EB3204D"/>
    <w:multiLevelType w:val="hybridMultilevel"/>
    <w:tmpl w:val="880E09A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7">
    <w:nsid w:val="6EDF3F15"/>
    <w:multiLevelType w:val="hybridMultilevel"/>
    <w:tmpl w:val="7C1CE398"/>
    <w:lvl w:ilvl="0" w:tplc="041B0017">
      <w:start w:val="1"/>
      <w:numFmt w:val="lowerLetter"/>
      <w:lvlText w:val="%1)"/>
      <w:lvlJc w:val="left"/>
      <w:pPr>
        <w:ind w:left="1004" w:hanging="360"/>
      </w:pPr>
    </w:lvl>
    <w:lvl w:ilvl="1" w:tplc="D5386312">
      <w:start w:val="1"/>
      <w:numFmt w:val="lowerLetter"/>
      <w:lvlText w:val="%2."/>
      <w:lvlJc w:val="left"/>
      <w:pPr>
        <w:ind w:left="1724" w:hanging="360"/>
      </w:pPr>
      <w:rPr>
        <w:b w:val="0"/>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8">
    <w:nsid w:val="71701AEC"/>
    <w:multiLevelType w:val="hybridMultilevel"/>
    <w:tmpl w:val="2A0C677A"/>
    <w:lvl w:ilvl="0" w:tplc="041B0017">
      <w:start w:val="1"/>
      <w:numFmt w:val="lowerLetter"/>
      <w:lvlText w:val="%1)"/>
      <w:lvlJc w:val="left"/>
      <w:pPr>
        <w:ind w:left="1004" w:hanging="360"/>
      </w:pPr>
    </w:lvl>
    <w:lvl w:ilvl="1" w:tplc="247AC23C">
      <w:start w:val="1"/>
      <w:numFmt w:val="lowerLetter"/>
      <w:lvlText w:val="%2."/>
      <w:lvlJc w:val="left"/>
      <w:pPr>
        <w:ind w:left="1724" w:hanging="360"/>
      </w:pPr>
      <w:rPr>
        <w:b w:val="0"/>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9">
    <w:nsid w:val="73D45082"/>
    <w:multiLevelType w:val="hybridMultilevel"/>
    <w:tmpl w:val="8B76B96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nsid w:val="745D5C34"/>
    <w:multiLevelType w:val="hybridMultilevel"/>
    <w:tmpl w:val="DC064C9A"/>
    <w:lvl w:ilvl="0" w:tplc="B2EE02B6">
      <w:start w:val="6"/>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1">
    <w:nsid w:val="7519043E"/>
    <w:multiLevelType w:val="hybridMultilevel"/>
    <w:tmpl w:val="29B0B38E"/>
    <w:lvl w:ilvl="0" w:tplc="041B0017">
      <w:start w:val="1"/>
      <w:numFmt w:val="lowerLetter"/>
      <w:lvlText w:val="%1)"/>
      <w:lvlJc w:val="left"/>
      <w:pPr>
        <w:ind w:left="1004" w:hanging="360"/>
      </w:pPr>
    </w:lvl>
    <w:lvl w:ilvl="1" w:tplc="FD2C415A">
      <w:start w:val="1"/>
      <w:numFmt w:val="lowerLetter"/>
      <w:lvlText w:val="%2."/>
      <w:lvlJc w:val="left"/>
      <w:pPr>
        <w:ind w:left="1724" w:hanging="360"/>
      </w:pPr>
      <w:rPr>
        <w:b w:val="0"/>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2">
    <w:nsid w:val="77BA6B3D"/>
    <w:multiLevelType w:val="hybridMultilevel"/>
    <w:tmpl w:val="9B245B00"/>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nsid w:val="78971CB3"/>
    <w:multiLevelType w:val="hybridMultilevel"/>
    <w:tmpl w:val="7F0C729C"/>
    <w:lvl w:ilvl="0" w:tplc="B2EE02B6">
      <w:start w:val="6"/>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4">
    <w:nsid w:val="79395995"/>
    <w:multiLevelType w:val="hybridMultilevel"/>
    <w:tmpl w:val="019626D0"/>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nsid w:val="7B414838"/>
    <w:multiLevelType w:val="hybridMultilevel"/>
    <w:tmpl w:val="AA421624"/>
    <w:lvl w:ilvl="0" w:tplc="041B000F">
      <w:start w:val="1"/>
      <w:numFmt w:val="decimal"/>
      <w:lvlText w:val="%1."/>
      <w:lvlJc w:val="left"/>
      <w:pPr>
        <w:ind w:left="720" w:hanging="360"/>
      </w:pPr>
      <w:rPr>
        <w:rFonts w:hint="default"/>
      </w:rPr>
    </w:lvl>
    <w:lvl w:ilvl="1" w:tplc="041B0005">
      <w:start w:val="1"/>
      <w:numFmt w:val="bullet"/>
      <w:lvlText w:val=""/>
      <w:lvlJc w:val="left"/>
      <w:pPr>
        <w:ind w:left="1440" w:hanging="360"/>
      </w:pPr>
      <w:rPr>
        <w:rFonts w:ascii="Wingdings" w:hAnsi="Wingding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nsid w:val="7CAF17AF"/>
    <w:multiLevelType w:val="hybridMultilevel"/>
    <w:tmpl w:val="B95A68D8"/>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7"/>
  </w:num>
  <w:num w:numId="2">
    <w:abstractNumId w:val="4"/>
  </w:num>
  <w:num w:numId="3">
    <w:abstractNumId w:val="63"/>
  </w:num>
  <w:num w:numId="4">
    <w:abstractNumId w:val="0"/>
  </w:num>
  <w:num w:numId="5">
    <w:abstractNumId w:val="50"/>
  </w:num>
  <w:num w:numId="6">
    <w:abstractNumId w:val="60"/>
  </w:num>
  <w:num w:numId="7">
    <w:abstractNumId w:val="37"/>
  </w:num>
  <w:num w:numId="8">
    <w:abstractNumId w:val="55"/>
  </w:num>
  <w:num w:numId="9">
    <w:abstractNumId w:val="48"/>
  </w:num>
  <w:num w:numId="10">
    <w:abstractNumId w:val="9"/>
  </w:num>
  <w:num w:numId="11">
    <w:abstractNumId w:val="14"/>
  </w:num>
  <w:num w:numId="12">
    <w:abstractNumId w:val="41"/>
  </w:num>
  <w:num w:numId="13">
    <w:abstractNumId w:val="57"/>
  </w:num>
  <w:num w:numId="14">
    <w:abstractNumId w:val="20"/>
  </w:num>
  <w:num w:numId="15">
    <w:abstractNumId w:val="61"/>
  </w:num>
  <w:num w:numId="16">
    <w:abstractNumId w:val="58"/>
  </w:num>
  <w:num w:numId="17">
    <w:abstractNumId w:val="1"/>
  </w:num>
  <w:num w:numId="18">
    <w:abstractNumId w:val="17"/>
  </w:num>
  <w:num w:numId="19">
    <w:abstractNumId w:val="66"/>
  </w:num>
  <w:num w:numId="20">
    <w:abstractNumId w:val="28"/>
  </w:num>
  <w:num w:numId="21">
    <w:abstractNumId w:val="8"/>
  </w:num>
  <w:num w:numId="22">
    <w:abstractNumId w:val="62"/>
  </w:num>
  <w:num w:numId="23">
    <w:abstractNumId w:val="12"/>
  </w:num>
  <w:num w:numId="24">
    <w:abstractNumId w:val="22"/>
  </w:num>
  <w:num w:numId="25">
    <w:abstractNumId w:val="26"/>
  </w:num>
  <w:num w:numId="26">
    <w:abstractNumId w:val="52"/>
  </w:num>
  <w:num w:numId="27">
    <w:abstractNumId w:val="46"/>
  </w:num>
  <w:num w:numId="28">
    <w:abstractNumId w:val="51"/>
  </w:num>
  <w:num w:numId="29">
    <w:abstractNumId w:val="64"/>
  </w:num>
  <w:num w:numId="30">
    <w:abstractNumId w:val="3"/>
  </w:num>
  <w:num w:numId="31">
    <w:abstractNumId w:val="18"/>
  </w:num>
  <w:num w:numId="32">
    <w:abstractNumId w:val="30"/>
  </w:num>
  <w:num w:numId="33">
    <w:abstractNumId w:val="47"/>
  </w:num>
  <w:num w:numId="3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9"/>
  </w:num>
  <w:num w:numId="37">
    <w:abstractNumId w:val="40"/>
  </w:num>
  <w:num w:numId="38">
    <w:abstractNumId w:val="38"/>
  </w:num>
  <w:num w:numId="39">
    <w:abstractNumId w:val="27"/>
  </w:num>
  <w:num w:numId="40">
    <w:abstractNumId w:val="31"/>
  </w:num>
  <w:num w:numId="41">
    <w:abstractNumId w:val="21"/>
  </w:num>
  <w:num w:numId="42">
    <w:abstractNumId w:val="49"/>
  </w:num>
  <w:num w:numId="43">
    <w:abstractNumId w:val="11"/>
  </w:num>
  <w:num w:numId="44">
    <w:abstractNumId w:val="35"/>
  </w:num>
  <w:num w:numId="45">
    <w:abstractNumId w:val="13"/>
  </w:num>
  <w:num w:numId="46">
    <w:abstractNumId w:val="2"/>
  </w:num>
  <w:num w:numId="47">
    <w:abstractNumId w:val="25"/>
  </w:num>
  <w:num w:numId="48">
    <w:abstractNumId w:val="65"/>
  </w:num>
  <w:num w:numId="49">
    <w:abstractNumId w:val="32"/>
  </w:num>
  <w:num w:numId="50">
    <w:abstractNumId w:val="29"/>
  </w:num>
  <w:num w:numId="51">
    <w:abstractNumId w:val="56"/>
  </w:num>
  <w:num w:numId="52">
    <w:abstractNumId w:val="53"/>
  </w:num>
  <w:num w:numId="53">
    <w:abstractNumId w:val="10"/>
  </w:num>
  <w:num w:numId="54">
    <w:abstractNumId w:val="6"/>
  </w:num>
  <w:num w:numId="55">
    <w:abstractNumId w:val="33"/>
  </w:num>
  <w:num w:numId="56">
    <w:abstractNumId w:val="54"/>
  </w:num>
  <w:num w:numId="57">
    <w:abstractNumId w:val="34"/>
  </w:num>
  <w:num w:numId="58">
    <w:abstractNumId w:val="24"/>
  </w:num>
  <w:num w:numId="59">
    <w:abstractNumId w:val="44"/>
  </w:num>
  <w:num w:numId="60">
    <w:abstractNumId w:val="42"/>
  </w:num>
  <w:num w:numId="61">
    <w:abstractNumId w:val="39"/>
  </w:num>
  <w:num w:numId="62">
    <w:abstractNumId w:val="16"/>
  </w:num>
  <w:num w:numId="63">
    <w:abstractNumId w:val="15"/>
  </w:num>
  <w:num w:numId="64">
    <w:abstractNumId w:val="5"/>
  </w:num>
  <w:num w:numId="65">
    <w:abstractNumId w:val="19"/>
  </w:num>
  <w:num w:numId="66">
    <w:abstractNumId w:val="45"/>
  </w:num>
  <w:num w:numId="67">
    <w:abstractNumId w:val="23"/>
  </w:num>
  <w:num w:numId="68">
    <w:abstractNumId w:val="36"/>
  </w:num>
  <w:num w:numId="69">
    <w:abstractNumId w:val="4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linkStyl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B5B"/>
    <w:rsid w:val="00012785"/>
    <w:rsid w:val="00014C86"/>
    <w:rsid w:val="00017156"/>
    <w:rsid w:val="00022480"/>
    <w:rsid w:val="0002454C"/>
    <w:rsid w:val="000277A6"/>
    <w:rsid w:val="00040325"/>
    <w:rsid w:val="00042884"/>
    <w:rsid w:val="000462FD"/>
    <w:rsid w:val="00050C69"/>
    <w:rsid w:val="00052419"/>
    <w:rsid w:val="000528AE"/>
    <w:rsid w:val="00052FA8"/>
    <w:rsid w:val="00054A1A"/>
    <w:rsid w:val="00056FCD"/>
    <w:rsid w:val="000641C0"/>
    <w:rsid w:val="00067023"/>
    <w:rsid w:val="000735C4"/>
    <w:rsid w:val="00075660"/>
    <w:rsid w:val="00083929"/>
    <w:rsid w:val="000840C1"/>
    <w:rsid w:val="00087281"/>
    <w:rsid w:val="00087BAE"/>
    <w:rsid w:val="0009551E"/>
    <w:rsid w:val="00096C13"/>
    <w:rsid w:val="0009717A"/>
    <w:rsid w:val="000A5686"/>
    <w:rsid w:val="000A5A23"/>
    <w:rsid w:val="000A5F77"/>
    <w:rsid w:val="000B2EAE"/>
    <w:rsid w:val="000B3754"/>
    <w:rsid w:val="000C1835"/>
    <w:rsid w:val="000C527D"/>
    <w:rsid w:val="000C7B92"/>
    <w:rsid w:val="000D117C"/>
    <w:rsid w:val="000D27D9"/>
    <w:rsid w:val="000D62D3"/>
    <w:rsid w:val="000E318B"/>
    <w:rsid w:val="000E5DE9"/>
    <w:rsid w:val="000F2352"/>
    <w:rsid w:val="000F3BED"/>
    <w:rsid w:val="000F7689"/>
    <w:rsid w:val="0010199D"/>
    <w:rsid w:val="0010236D"/>
    <w:rsid w:val="001057DC"/>
    <w:rsid w:val="0010627F"/>
    <w:rsid w:val="00107019"/>
    <w:rsid w:val="00110AC3"/>
    <w:rsid w:val="00111A20"/>
    <w:rsid w:val="001129CB"/>
    <w:rsid w:val="00112CA4"/>
    <w:rsid w:val="00116A38"/>
    <w:rsid w:val="00126940"/>
    <w:rsid w:val="001304B7"/>
    <w:rsid w:val="00145731"/>
    <w:rsid w:val="00145E3F"/>
    <w:rsid w:val="00147FC3"/>
    <w:rsid w:val="001558E7"/>
    <w:rsid w:val="00156754"/>
    <w:rsid w:val="001573F6"/>
    <w:rsid w:val="001654E9"/>
    <w:rsid w:val="00165D28"/>
    <w:rsid w:val="00170EFE"/>
    <w:rsid w:val="00170F59"/>
    <w:rsid w:val="001733F4"/>
    <w:rsid w:val="00187BAB"/>
    <w:rsid w:val="001918DC"/>
    <w:rsid w:val="00191E03"/>
    <w:rsid w:val="0019572D"/>
    <w:rsid w:val="001964D0"/>
    <w:rsid w:val="001975E1"/>
    <w:rsid w:val="001A28D9"/>
    <w:rsid w:val="001A32AE"/>
    <w:rsid w:val="001A3900"/>
    <w:rsid w:val="001A3EC7"/>
    <w:rsid w:val="001B3BFF"/>
    <w:rsid w:val="001C11D1"/>
    <w:rsid w:val="001D1001"/>
    <w:rsid w:val="001D1321"/>
    <w:rsid w:val="001D1763"/>
    <w:rsid w:val="001D59E7"/>
    <w:rsid w:val="001D67B9"/>
    <w:rsid w:val="00200E37"/>
    <w:rsid w:val="002023CC"/>
    <w:rsid w:val="00203C74"/>
    <w:rsid w:val="00204A78"/>
    <w:rsid w:val="00204B60"/>
    <w:rsid w:val="002074AA"/>
    <w:rsid w:val="00207BA2"/>
    <w:rsid w:val="00213977"/>
    <w:rsid w:val="0021433E"/>
    <w:rsid w:val="002150F8"/>
    <w:rsid w:val="0022015E"/>
    <w:rsid w:val="00221947"/>
    <w:rsid w:val="00227AAC"/>
    <w:rsid w:val="002317BD"/>
    <w:rsid w:val="00246BD6"/>
    <w:rsid w:val="00246DD6"/>
    <w:rsid w:val="00250913"/>
    <w:rsid w:val="00254357"/>
    <w:rsid w:val="002560E1"/>
    <w:rsid w:val="0026042D"/>
    <w:rsid w:val="00260C3C"/>
    <w:rsid w:val="0026491F"/>
    <w:rsid w:val="00273410"/>
    <w:rsid w:val="00282C33"/>
    <w:rsid w:val="00284623"/>
    <w:rsid w:val="002848ED"/>
    <w:rsid w:val="0029053D"/>
    <w:rsid w:val="00291EDB"/>
    <w:rsid w:val="002B1A1E"/>
    <w:rsid w:val="002B2773"/>
    <w:rsid w:val="002B53F1"/>
    <w:rsid w:val="002C1C18"/>
    <w:rsid w:val="002D09B2"/>
    <w:rsid w:val="002E0769"/>
    <w:rsid w:val="002E1E23"/>
    <w:rsid w:val="002E34AC"/>
    <w:rsid w:val="002E43F6"/>
    <w:rsid w:val="002E46B7"/>
    <w:rsid w:val="002E48F0"/>
    <w:rsid w:val="002F1845"/>
    <w:rsid w:val="002F4EA3"/>
    <w:rsid w:val="003075F5"/>
    <w:rsid w:val="00315C98"/>
    <w:rsid w:val="00315D6C"/>
    <w:rsid w:val="00317C32"/>
    <w:rsid w:val="00321D77"/>
    <w:rsid w:val="003257C7"/>
    <w:rsid w:val="00337395"/>
    <w:rsid w:val="00342C9B"/>
    <w:rsid w:val="00344E2B"/>
    <w:rsid w:val="00347F35"/>
    <w:rsid w:val="00350396"/>
    <w:rsid w:val="00354444"/>
    <w:rsid w:val="00355131"/>
    <w:rsid w:val="00360DE4"/>
    <w:rsid w:val="003635F8"/>
    <w:rsid w:val="00365AED"/>
    <w:rsid w:val="00366F67"/>
    <w:rsid w:val="00367962"/>
    <w:rsid w:val="0037026E"/>
    <w:rsid w:val="003908D0"/>
    <w:rsid w:val="0039337A"/>
    <w:rsid w:val="003A62BB"/>
    <w:rsid w:val="003B2CB8"/>
    <w:rsid w:val="003B2EE2"/>
    <w:rsid w:val="003B449E"/>
    <w:rsid w:val="003B5F70"/>
    <w:rsid w:val="003B62AD"/>
    <w:rsid w:val="003C22B5"/>
    <w:rsid w:val="003C3ADF"/>
    <w:rsid w:val="003C603B"/>
    <w:rsid w:val="003D3A2E"/>
    <w:rsid w:val="003D4CE9"/>
    <w:rsid w:val="003D63E0"/>
    <w:rsid w:val="003D673B"/>
    <w:rsid w:val="003E3E22"/>
    <w:rsid w:val="003E7053"/>
    <w:rsid w:val="003F2652"/>
    <w:rsid w:val="003F73FC"/>
    <w:rsid w:val="004040FB"/>
    <w:rsid w:val="0040432E"/>
    <w:rsid w:val="004108C6"/>
    <w:rsid w:val="00410D32"/>
    <w:rsid w:val="0041131C"/>
    <w:rsid w:val="004115AE"/>
    <w:rsid w:val="00413CDE"/>
    <w:rsid w:val="00423281"/>
    <w:rsid w:val="00424B6A"/>
    <w:rsid w:val="00425D67"/>
    <w:rsid w:val="004270FF"/>
    <w:rsid w:val="00430092"/>
    <w:rsid w:val="00437FC7"/>
    <w:rsid w:val="00442A7C"/>
    <w:rsid w:val="004523BB"/>
    <w:rsid w:val="00454525"/>
    <w:rsid w:val="00456298"/>
    <w:rsid w:val="004607F4"/>
    <w:rsid w:val="004624F7"/>
    <w:rsid w:val="00463F2A"/>
    <w:rsid w:val="0047049F"/>
    <w:rsid w:val="004735DF"/>
    <w:rsid w:val="004759E7"/>
    <w:rsid w:val="00475B70"/>
    <w:rsid w:val="00476021"/>
    <w:rsid w:val="00480976"/>
    <w:rsid w:val="0048257C"/>
    <w:rsid w:val="004857A3"/>
    <w:rsid w:val="00490F37"/>
    <w:rsid w:val="00493A0F"/>
    <w:rsid w:val="0049525B"/>
    <w:rsid w:val="004A15E3"/>
    <w:rsid w:val="004A2ABF"/>
    <w:rsid w:val="004B0BD6"/>
    <w:rsid w:val="004B6D45"/>
    <w:rsid w:val="004B6F49"/>
    <w:rsid w:val="004B7CE6"/>
    <w:rsid w:val="004C26C8"/>
    <w:rsid w:val="004E42A5"/>
    <w:rsid w:val="004E4C22"/>
    <w:rsid w:val="0050261F"/>
    <w:rsid w:val="005118E6"/>
    <w:rsid w:val="005134A0"/>
    <w:rsid w:val="005145F6"/>
    <w:rsid w:val="005175A6"/>
    <w:rsid w:val="00517BC9"/>
    <w:rsid w:val="00521126"/>
    <w:rsid w:val="00523B12"/>
    <w:rsid w:val="005300B3"/>
    <w:rsid w:val="00541384"/>
    <w:rsid w:val="00543253"/>
    <w:rsid w:val="00543A15"/>
    <w:rsid w:val="005473E6"/>
    <w:rsid w:val="0056336B"/>
    <w:rsid w:val="005641EE"/>
    <w:rsid w:val="005704CF"/>
    <w:rsid w:val="005772DD"/>
    <w:rsid w:val="0058538C"/>
    <w:rsid w:val="00585932"/>
    <w:rsid w:val="00590402"/>
    <w:rsid w:val="00593B78"/>
    <w:rsid w:val="0059428A"/>
    <w:rsid w:val="00595C3B"/>
    <w:rsid w:val="005A7630"/>
    <w:rsid w:val="005B5B8E"/>
    <w:rsid w:val="005C22BE"/>
    <w:rsid w:val="005C42F9"/>
    <w:rsid w:val="005C5D01"/>
    <w:rsid w:val="005D022A"/>
    <w:rsid w:val="005D4974"/>
    <w:rsid w:val="005D5358"/>
    <w:rsid w:val="005D74B2"/>
    <w:rsid w:val="005E4A02"/>
    <w:rsid w:val="005F0FB4"/>
    <w:rsid w:val="005F4B2F"/>
    <w:rsid w:val="005F54B8"/>
    <w:rsid w:val="005F63A8"/>
    <w:rsid w:val="006023CA"/>
    <w:rsid w:val="00617770"/>
    <w:rsid w:val="006223D0"/>
    <w:rsid w:val="00623D8F"/>
    <w:rsid w:val="00624CAC"/>
    <w:rsid w:val="006255B5"/>
    <w:rsid w:val="0062583B"/>
    <w:rsid w:val="0062748B"/>
    <w:rsid w:val="0063080C"/>
    <w:rsid w:val="00631252"/>
    <w:rsid w:val="00632205"/>
    <w:rsid w:val="006323BB"/>
    <w:rsid w:val="006350AA"/>
    <w:rsid w:val="00637072"/>
    <w:rsid w:val="00640582"/>
    <w:rsid w:val="00641A96"/>
    <w:rsid w:val="006422C9"/>
    <w:rsid w:val="00644F56"/>
    <w:rsid w:val="00645343"/>
    <w:rsid w:val="00661B6A"/>
    <w:rsid w:val="00665B6E"/>
    <w:rsid w:val="00671815"/>
    <w:rsid w:val="006718D9"/>
    <w:rsid w:val="00674113"/>
    <w:rsid w:val="00677E4B"/>
    <w:rsid w:val="00680CB8"/>
    <w:rsid w:val="00682501"/>
    <w:rsid w:val="00684B09"/>
    <w:rsid w:val="00691C80"/>
    <w:rsid w:val="006A05D9"/>
    <w:rsid w:val="006A2F56"/>
    <w:rsid w:val="006A4210"/>
    <w:rsid w:val="006B2466"/>
    <w:rsid w:val="006C1AF5"/>
    <w:rsid w:val="006D2B7F"/>
    <w:rsid w:val="006D3AFE"/>
    <w:rsid w:val="006D4CD5"/>
    <w:rsid w:val="006D4FB3"/>
    <w:rsid w:val="006E07BC"/>
    <w:rsid w:val="006E3BB7"/>
    <w:rsid w:val="006E44CE"/>
    <w:rsid w:val="006F1C9B"/>
    <w:rsid w:val="006F53A9"/>
    <w:rsid w:val="006F7F7A"/>
    <w:rsid w:val="007003BD"/>
    <w:rsid w:val="00705535"/>
    <w:rsid w:val="007058A1"/>
    <w:rsid w:val="007063EB"/>
    <w:rsid w:val="00706928"/>
    <w:rsid w:val="007147F7"/>
    <w:rsid w:val="007210D1"/>
    <w:rsid w:val="00721BE8"/>
    <w:rsid w:val="00722A2C"/>
    <w:rsid w:val="00724E37"/>
    <w:rsid w:val="0073041F"/>
    <w:rsid w:val="00736935"/>
    <w:rsid w:val="00736A25"/>
    <w:rsid w:val="00752C1B"/>
    <w:rsid w:val="00753D41"/>
    <w:rsid w:val="0075527A"/>
    <w:rsid w:val="007611F8"/>
    <w:rsid w:val="00761234"/>
    <w:rsid w:val="0077214E"/>
    <w:rsid w:val="00774588"/>
    <w:rsid w:val="007758EE"/>
    <w:rsid w:val="007765A6"/>
    <w:rsid w:val="00777D49"/>
    <w:rsid w:val="00794FB9"/>
    <w:rsid w:val="00795BF2"/>
    <w:rsid w:val="007A2C84"/>
    <w:rsid w:val="007A46C3"/>
    <w:rsid w:val="007A533C"/>
    <w:rsid w:val="007A5E60"/>
    <w:rsid w:val="007A69F3"/>
    <w:rsid w:val="007A7CCD"/>
    <w:rsid w:val="007B7410"/>
    <w:rsid w:val="007C004F"/>
    <w:rsid w:val="007C2527"/>
    <w:rsid w:val="007C5337"/>
    <w:rsid w:val="007D19BA"/>
    <w:rsid w:val="007F4A87"/>
    <w:rsid w:val="007F54E5"/>
    <w:rsid w:val="007F7C60"/>
    <w:rsid w:val="008012AB"/>
    <w:rsid w:val="0080702C"/>
    <w:rsid w:val="00813EB2"/>
    <w:rsid w:val="008212AC"/>
    <w:rsid w:val="00821E39"/>
    <w:rsid w:val="008248CD"/>
    <w:rsid w:val="008257B2"/>
    <w:rsid w:val="00831954"/>
    <w:rsid w:val="00831985"/>
    <w:rsid w:val="008400CB"/>
    <w:rsid w:val="0084410F"/>
    <w:rsid w:val="00844CAC"/>
    <w:rsid w:val="00846B78"/>
    <w:rsid w:val="00847FD6"/>
    <w:rsid w:val="0088325C"/>
    <w:rsid w:val="00884474"/>
    <w:rsid w:val="00885D9F"/>
    <w:rsid w:val="00886B74"/>
    <w:rsid w:val="008900C1"/>
    <w:rsid w:val="00890B39"/>
    <w:rsid w:val="008912DF"/>
    <w:rsid w:val="008915AC"/>
    <w:rsid w:val="00895B0E"/>
    <w:rsid w:val="008A2044"/>
    <w:rsid w:val="008A30F8"/>
    <w:rsid w:val="008A6DFB"/>
    <w:rsid w:val="008B0B98"/>
    <w:rsid w:val="008B1630"/>
    <w:rsid w:val="008B27AE"/>
    <w:rsid w:val="008B3050"/>
    <w:rsid w:val="008B3A44"/>
    <w:rsid w:val="008C3AF3"/>
    <w:rsid w:val="008D1556"/>
    <w:rsid w:val="008D15A8"/>
    <w:rsid w:val="008D175E"/>
    <w:rsid w:val="008D3162"/>
    <w:rsid w:val="008D561B"/>
    <w:rsid w:val="008D5D82"/>
    <w:rsid w:val="008D6999"/>
    <w:rsid w:val="008E3B3F"/>
    <w:rsid w:val="008F0FC8"/>
    <w:rsid w:val="008F3613"/>
    <w:rsid w:val="008F6EB3"/>
    <w:rsid w:val="00900527"/>
    <w:rsid w:val="00902762"/>
    <w:rsid w:val="009136E0"/>
    <w:rsid w:val="00914D7E"/>
    <w:rsid w:val="00914E1A"/>
    <w:rsid w:val="00920084"/>
    <w:rsid w:val="00927953"/>
    <w:rsid w:val="0093006D"/>
    <w:rsid w:val="00930E5B"/>
    <w:rsid w:val="00941F0C"/>
    <w:rsid w:val="0094653D"/>
    <w:rsid w:val="009477EC"/>
    <w:rsid w:val="0095129D"/>
    <w:rsid w:val="00952957"/>
    <w:rsid w:val="00954242"/>
    <w:rsid w:val="0095485C"/>
    <w:rsid w:val="00957328"/>
    <w:rsid w:val="00960386"/>
    <w:rsid w:val="0096086E"/>
    <w:rsid w:val="00974B4A"/>
    <w:rsid w:val="00974F2D"/>
    <w:rsid w:val="009756F8"/>
    <w:rsid w:val="009768B5"/>
    <w:rsid w:val="00983219"/>
    <w:rsid w:val="009833C9"/>
    <w:rsid w:val="00987295"/>
    <w:rsid w:val="00995E77"/>
    <w:rsid w:val="009A135A"/>
    <w:rsid w:val="009A1CA3"/>
    <w:rsid w:val="009A222A"/>
    <w:rsid w:val="009B3AF9"/>
    <w:rsid w:val="009B667D"/>
    <w:rsid w:val="009C02FB"/>
    <w:rsid w:val="009C030A"/>
    <w:rsid w:val="009C099A"/>
    <w:rsid w:val="009C1022"/>
    <w:rsid w:val="009C4FBC"/>
    <w:rsid w:val="009C6FBB"/>
    <w:rsid w:val="009D1C98"/>
    <w:rsid w:val="009D2FD0"/>
    <w:rsid w:val="009D53B1"/>
    <w:rsid w:val="009E0207"/>
    <w:rsid w:val="009E46C0"/>
    <w:rsid w:val="009E4BB3"/>
    <w:rsid w:val="009E617A"/>
    <w:rsid w:val="009F46AA"/>
    <w:rsid w:val="009F5B8D"/>
    <w:rsid w:val="009F6B29"/>
    <w:rsid w:val="009F7AFA"/>
    <w:rsid w:val="00A00732"/>
    <w:rsid w:val="00A052B5"/>
    <w:rsid w:val="00A13EA0"/>
    <w:rsid w:val="00A140D2"/>
    <w:rsid w:val="00A23E66"/>
    <w:rsid w:val="00A248BC"/>
    <w:rsid w:val="00A32546"/>
    <w:rsid w:val="00A340F7"/>
    <w:rsid w:val="00A34360"/>
    <w:rsid w:val="00A3713B"/>
    <w:rsid w:val="00A41054"/>
    <w:rsid w:val="00A47C0F"/>
    <w:rsid w:val="00A538BA"/>
    <w:rsid w:val="00A54E21"/>
    <w:rsid w:val="00A6348C"/>
    <w:rsid w:val="00A63A67"/>
    <w:rsid w:val="00A65BF1"/>
    <w:rsid w:val="00A70663"/>
    <w:rsid w:val="00A715B5"/>
    <w:rsid w:val="00A73BFE"/>
    <w:rsid w:val="00A834CA"/>
    <w:rsid w:val="00A91C7A"/>
    <w:rsid w:val="00A92FDD"/>
    <w:rsid w:val="00AA1635"/>
    <w:rsid w:val="00AA1EA7"/>
    <w:rsid w:val="00AA6A26"/>
    <w:rsid w:val="00AC0FB3"/>
    <w:rsid w:val="00AC1B7F"/>
    <w:rsid w:val="00AD23B9"/>
    <w:rsid w:val="00AD2A96"/>
    <w:rsid w:val="00AE0143"/>
    <w:rsid w:val="00AE39F5"/>
    <w:rsid w:val="00AF13E7"/>
    <w:rsid w:val="00AF1B4F"/>
    <w:rsid w:val="00B03A4E"/>
    <w:rsid w:val="00B05C69"/>
    <w:rsid w:val="00B11822"/>
    <w:rsid w:val="00B1316D"/>
    <w:rsid w:val="00B13280"/>
    <w:rsid w:val="00B200C5"/>
    <w:rsid w:val="00B22218"/>
    <w:rsid w:val="00B26A55"/>
    <w:rsid w:val="00B27FD5"/>
    <w:rsid w:val="00B3284B"/>
    <w:rsid w:val="00B340D1"/>
    <w:rsid w:val="00B3471E"/>
    <w:rsid w:val="00B36B14"/>
    <w:rsid w:val="00B42104"/>
    <w:rsid w:val="00B433EF"/>
    <w:rsid w:val="00B460C5"/>
    <w:rsid w:val="00B46953"/>
    <w:rsid w:val="00B518B3"/>
    <w:rsid w:val="00B55DC9"/>
    <w:rsid w:val="00B65B88"/>
    <w:rsid w:val="00B66253"/>
    <w:rsid w:val="00B67156"/>
    <w:rsid w:val="00B769BE"/>
    <w:rsid w:val="00B834BB"/>
    <w:rsid w:val="00B84153"/>
    <w:rsid w:val="00B86BA1"/>
    <w:rsid w:val="00B9648D"/>
    <w:rsid w:val="00B9704B"/>
    <w:rsid w:val="00BA380C"/>
    <w:rsid w:val="00BA57F6"/>
    <w:rsid w:val="00BB2147"/>
    <w:rsid w:val="00BB5D3A"/>
    <w:rsid w:val="00BB7EAC"/>
    <w:rsid w:val="00BC7C53"/>
    <w:rsid w:val="00BD044A"/>
    <w:rsid w:val="00BD23B1"/>
    <w:rsid w:val="00BD5724"/>
    <w:rsid w:val="00BE26DB"/>
    <w:rsid w:val="00BE6596"/>
    <w:rsid w:val="00BE6DCB"/>
    <w:rsid w:val="00C01996"/>
    <w:rsid w:val="00C03279"/>
    <w:rsid w:val="00C04297"/>
    <w:rsid w:val="00C04926"/>
    <w:rsid w:val="00C06191"/>
    <w:rsid w:val="00C100C3"/>
    <w:rsid w:val="00C10754"/>
    <w:rsid w:val="00C17641"/>
    <w:rsid w:val="00C25882"/>
    <w:rsid w:val="00C26CE4"/>
    <w:rsid w:val="00C270EC"/>
    <w:rsid w:val="00C3016E"/>
    <w:rsid w:val="00C315B9"/>
    <w:rsid w:val="00C334E1"/>
    <w:rsid w:val="00C337E7"/>
    <w:rsid w:val="00C36234"/>
    <w:rsid w:val="00C36526"/>
    <w:rsid w:val="00C40F3B"/>
    <w:rsid w:val="00C42724"/>
    <w:rsid w:val="00C443AE"/>
    <w:rsid w:val="00C457A8"/>
    <w:rsid w:val="00C46EF0"/>
    <w:rsid w:val="00C55499"/>
    <w:rsid w:val="00C60491"/>
    <w:rsid w:val="00C60508"/>
    <w:rsid w:val="00C616E3"/>
    <w:rsid w:val="00C6233E"/>
    <w:rsid w:val="00C66733"/>
    <w:rsid w:val="00C7170E"/>
    <w:rsid w:val="00C756C6"/>
    <w:rsid w:val="00C776CB"/>
    <w:rsid w:val="00C82628"/>
    <w:rsid w:val="00CA1F9D"/>
    <w:rsid w:val="00CA326D"/>
    <w:rsid w:val="00CB56C8"/>
    <w:rsid w:val="00CC2468"/>
    <w:rsid w:val="00CC2618"/>
    <w:rsid w:val="00CD0253"/>
    <w:rsid w:val="00CD0FCF"/>
    <w:rsid w:val="00CD269D"/>
    <w:rsid w:val="00CD36F6"/>
    <w:rsid w:val="00CD6C89"/>
    <w:rsid w:val="00CD7819"/>
    <w:rsid w:val="00CE1933"/>
    <w:rsid w:val="00CE1CB3"/>
    <w:rsid w:val="00CE378B"/>
    <w:rsid w:val="00CE3E42"/>
    <w:rsid w:val="00CF0968"/>
    <w:rsid w:val="00D02E5B"/>
    <w:rsid w:val="00D06927"/>
    <w:rsid w:val="00D06968"/>
    <w:rsid w:val="00D13638"/>
    <w:rsid w:val="00D151C5"/>
    <w:rsid w:val="00D1703F"/>
    <w:rsid w:val="00D17F1C"/>
    <w:rsid w:val="00D2069F"/>
    <w:rsid w:val="00D24D04"/>
    <w:rsid w:val="00D250D6"/>
    <w:rsid w:val="00D317D5"/>
    <w:rsid w:val="00D35589"/>
    <w:rsid w:val="00D35B73"/>
    <w:rsid w:val="00D3784D"/>
    <w:rsid w:val="00D41949"/>
    <w:rsid w:val="00D546CD"/>
    <w:rsid w:val="00D54954"/>
    <w:rsid w:val="00D54A84"/>
    <w:rsid w:val="00D64FCA"/>
    <w:rsid w:val="00D6770A"/>
    <w:rsid w:val="00D77B5B"/>
    <w:rsid w:val="00D817DB"/>
    <w:rsid w:val="00D902C5"/>
    <w:rsid w:val="00D917DA"/>
    <w:rsid w:val="00D9383E"/>
    <w:rsid w:val="00D95D83"/>
    <w:rsid w:val="00DA0C6A"/>
    <w:rsid w:val="00DB2E39"/>
    <w:rsid w:val="00DB706E"/>
    <w:rsid w:val="00DB7973"/>
    <w:rsid w:val="00DC481B"/>
    <w:rsid w:val="00DC4EC0"/>
    <w:rsid w:val="00DC6AF7"/>
    <w:rsid w:val="00DC7857"/>
    <w:rsid w:val="00DD38A8"/>
    <w:rsid w:val="00DD3D16"/>
    <w:rsid w:val="00DD623E"/>
    <w:rsid w:val="00DE3B67"/>
    <w:rsid w:val="00DE775B"/>
    <w:rsid w:val="00DE7DDE"/>
    <w:rsid w:val="00DF2096"/>
    <w:rsid w:val="00DF5D36"/>
    <w:rsid w:val="00DF6AE3"/>
    <w:rsid w:val="00E046A4"/>
    <w:rsid w:val="00E04978"/>
    <w:rsid w:val="00E051FC"/>
    <w:rsid w:val="00E10A35"/>
    <w:rsid w:val="00E138EB"/>
    <w:rsid w:val="00E249B8"/>
    <w:rsid w:val="00E260B7"/>
    <w:rsid w:val="00E31E23"/>
    <w:rsid w:val="00E42EB0"/>
    <w:rsid w:val="00E465EE"/>
    <w:rsid w:val="00E46C9C"/>
    <w:rsid w:val="00E53FCE"/>
    <w:rsid w:val="00E5479C"/>
    <w:rsid w:val="00E557AE"/>
    <w:rsid w:val="00E5629D"/>
    <w:rsid w:val="00E56B65"/>
    <w:rsid w:val="00E57909"/>
    <w:rsid w:val="00E6000E"/>
    <w:rsid w:val="00E64335"/>
    <w:rsid w:val="00E64D48"/>
    <w:rsid w:val="00E66EFD"/>
    <w:rsid w:val="00E75562"/>
    <w:rsid w:val="00E75677"/>
    <w:rsid w:val="00E7614A"/>
    <w:rsid w:val="00E863C8"/>
    <w:rsid w:val="00E87F2D"/>
    <w:rsid w:val="00E9093D"/>
    <w:rsid w:val="00E916EE"/>
    <w:rsid w:val="00EA1247"/>
    <w:rsid w:val="00EA7349"/>
    <w:rsid w:val="00EB1C09"/>
    <w:rsid w:val="00EC038B"/>
    <w:rsid w:val="00EC2D49"/>
    <w:rsid w:val="00EC3B8D"/>
    <w:rsid w:val="00EC6C49"/>
    <w:rsid w:val="00EE544F"/>
    <w:rsid w:val="00EE5B96"/>
    <w:rsid w:val="00EE6403"/>
    <w:rsid w:val="00EF3BB4"/>
    <w:rsid w:val="00EF553E"/>
    <w:rsid w:val="00EF7D50"/>
    <w:rsid w:val="00F03DD8"/>
    <w:rsid w:val="00F118FD"/>
    <w:rsid w:val="00F1255D"/>
    <w:rsid w:val="00F14E6B"/>
    <w:rsid w:val="00F16EBA"/>
    <w:rsid w:val="00F178A9"/>
    <w:rsid w:val="00F22670"/>
    <w:rsid w:val="00F24535"/>
    <w:rsid w:val="00F269FA"/>
    <w:rsid w:val="00F30A1C"/>
    <w:rsid w:val="00F31394"/>
    <w:rsid w:val="00F4403A"/>
    <w:rsid w:val="00F56E7D"/>
    <w:rsid w:val="00F57468"/>
    <w:rsid w:val="00F63D57"/>
    <w:rsid w:val="00F708DF"/>
    <w:rsid w:val="00F72A5F"/>
    <w:rsid w:val="00F74322"/>
    <w:rsid w:val="00F86F08"/>
    <w:rsid w:val="00F87631"/>
    <w:rsid w:val="00F956C8"/>
    <w:rsid w:val="00F970EE"/>
    <w:rsid w:val="00F97214"/>
    <w:rsid w:val="00F97CB3"/>
    <w:rsid w:val="00FA2D5A"/>
    <w:rsid w:val="00FA4EB2"/>
    <w:rsid w:val="00FA523B"/>
    <w:rsid w:val="00FA71FC"/>
    <w:rsid w:val="00FB1CC6"/>
    <w:rsid w:val="00FB3495"/>
    <w:rsid w:val="00FB4624"/>
    <w:rsid w:val="00FB54B0"/>
    <w:rsid w:val="00FC2B57"/>
    <w:rsid w:val="00FC3C7D"/>
    <w:rsid w:val="00FC6B62"/>
    <w:rsid w:val="00FD0F17"/>
    <w:rsid w:val="00FD2683"/>
    <w:rsid w:val="00FD37EB"/>
    <w:rsid w:val="00FE2A35"/>
    <w:rsid w:val="00FE3EF7"/>
    <w:rsid w:val="00FE469B"/>
    <w:rsid w:val="00FF3C97"/>
    <w:rsid w:val="00FF512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9C02FB"/>
    <w:pPr>
      <w:widowControl w:val="0"/>
      <w:spacing w:after="0"/>
      <w:jc w:val="both"/>
    </w:pPr>
    <w:rPr>
      <w:rFonts w:ascii="Century Gothic" w:hAnsi="Century Gothic"/>
      <w:sz w:val="20"/>
      <w:lang w:val="en-US"/>
    </w:rPr>
  </w:style>
  <w:style w:type="paragraph" w:styleId="Nadpis1">
    <w:name w:val="heading 1"/>
    <w:basedOn w:val="Normlny"/>
    <w:next w:val="Normlny"/>
    <w:link w:val="Nadpis1Char"/>
    <w:autoRedefine/>
    <w:uiPriority w:val="9"/>
    <w:qFormat/>
    <w:rsid w:val="009C02FB"/>
    <w:pPr>
      <w:keepNext/>
      <w:keepLines/>
      <w:numPr>
        <w:numId w:val="1"/>
      </w:numPr>
      <w:spacing w:before="240"/>
      <w:ind w:left="0" w:firstLine="0"/>
      <w:outlineLvl w:val="0"/>
    </w:pPr>
    <w:rPr>
      <w:rFonts w:eastAsiaTheme="majorEastAsia" w:cstheme="majorBidi"/>
      <w:b/>
      <w:bCs/>
      <w:color w:val="006EB6"/>
      <w:sz w:val="28"/>
      <w:szCs w:val="28"/>
    </w:rPr>
  </w:style>
  <w:style w:type="paragraph" w:styleId="Nadpis2">
    <w:name w:val="heading 2"/>
    <w:basedOn w:val="Normlny"/>
    <w:next w:val="Normlny"/>
    <w:link w:val="Nadpis2Char"/>
    <w:autoRedefine/>
    <w:uiPriority w:val="9"/>
    <w:unhideWhenUsed/>
    <w:qFormat/>
    <w:rsid w:val="009C02FB"/>
    <w:pPr>
      <w:keepNext/>
      <w:keepLines/>
      <w:numPr>
        <w:ilvl w:val="1"/>
        <w:numId w:val="1"/>
      </w:numPr>
      <w:spacing w:before="200"/>
      <w:ind w:left="0" w:firstLine="0"/>
      <w:outlineLvl w:val="1"/>
    </w:pPr>
    <w:rPr>
      <w:rFonts w:eastAsiaTheme="majorEastAsia" w:cstheme="majorBidi"/>
      <w:b/>
      <w:bCs/>
      <w:color w:val="006EB6"/>
      <w:sz w:val="24"/>
      <w:szCs w:val="26"/>
    </w:rPr>
  </w:style>
  <w:style w:type="paragraph" w:styleId="Nadpis3">
    <w:name w:val="heading 3"/>
    <w:basedOn w:val="Normlny"/>
    <w:next w:val="Normlny"/>
    <w:link w:val="Nadpis3Char"/>
    <w:uiPriority w:val="9"/>
    <w:unhideWhenUsed/>
    <w:qFormat/>
    <w:rsid w:val="009C02FB"/>
    <w:pPr>
      <w:keepNext/>
      <w:keepLines/>
      <w:numPr>
        <w:ilvl w:val="2"/>
        <w:numId w:val="1"/>
      </w:numPr>
      <w:spacing w:before="200"/>
      <w:outlineLvl w:val="2"/>
    </w:pPr>
    <w:rPr>
      <w:rFonts w:eastAsia="Cambria" w:cstheme="majorBidi"/>
      <w:bCs/>
      <w:color w:val="4F81BD" w:themeColor="accent1"/>
      <w:spacing w:val="1"/>
      <w:sz w:val="24"/>
    </w:rPr>
  </w:style>
  <w:style w:type="paragraph" w:styleId="Nadpis4">
    <w:name w:val="heading 4"/>
    <w:basedOn w:val="Normlny"/>
    <w:next w:val="Normlny"/>
    <w:link w:val="Nadpis4Char"/>
    <w:uiPriority w:val="9"/>
    <w:unhideWhenUsed/>
    <w:qFormat/>
    <w:rsid w:val="009C02FB"/>
    <w:pPr>
      <w:keepNext/>
      <w:keepLines/>
      <w:numPr>
        <w:ilvl w:val="3"/>
        <w:numId w:val="1"/>
      </w:numPr>
      <w:spacing w:before="200"/>
      <w:outlineLvl w:val="3"/>
    </w:pPr>
    <w:rPr>
      <w:rFonts w:eastAsia="Cambria" w:cstheme="majorBidi"/>
      <w:bCs/>
      <w:iCs/>
      <w:color w:val="4F81BD" w:themeColor="accent1"/>
      <w:u w:val="single"/>
    </w:rPr>
  </w:style>
  <w:style w:type="paragraph" w:styleId="Nadpis5">
    <w:name w:val="heading 5"/>
    <w:basedOn w:val="Normlny"/>
    <w:next w:val="Normlny"/>
    <w:link w:val="Nadpis5Char"/>
    <w:autoRedefine/>
    <w:uiPriority w:val="9"/>
    <w:unhideWhenUsed/>
    <w:qFormat/>
    <w:rsid w:val="009C02FB"/>
    <w:pPr>
      <w:keepNext/>
      <w:keepLines/>
      <w:numPr>
        <w:ilvl w:val="4"/>
        <w:numId w:val="1"/>
      </w:numPr>
      <w:spacing w:before="200"/>
      <w:ind w:left="0" w:hanging="1"/>
      <w:outlineLvl w:val="4"/>
    </w:pPr>
    <w:rPr>
      <w:rFonts w:eastAsiaTheme="majorEastAsia" w:cstheme="majorBidi"/>
      <w:color w:val="006EB6"/>
    </w:rPr>
  </w:style>
  <w:style w:type="paragraph" w:styleId="Nadpis6">
    <w:name w:val="heading 6"/>
    <w:basedOn w:val="Normlny"/>
    <w:next w:val="Normlny"/>
    <w:link w:val="Nadpis6Char"/>
    <w:uiPriority w:val="9"/>
    <w:unhideWhenUsed/>
    <w:qFormat/>
    <w:rsid w:val="009C02FB"/>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Nadpis7">
    <w:name w:val="heading 7"/>
    <w:basedOn w:val="Normlny"/>
    <w:next w:val="Normlny"/>
    <w:link w:val="Nadpis7Char"/>
    <w:uiPriority w:val="9"/>
    <w:unhideWhenUsed/>
    <w:qFormat/>
    <w:rsid w:val="009C02FB"/>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y"/>
    <w:next w:val="Normlny"/>
    <w:link w:val="Nadpis8Char"/>
    <w:uiPriority w:val="9"/>
    <w:semiHidden/>
    <w:unhideWhenUsed/>
    <w:qFormat/>
    <w:rsid w:val="009C02FB"/>
    <w:pPr>
      <w:keepNext/>
      <w:keepLines/>
      <w:numPr>
        <w:ilvl w:val="7"/>
        <w:numId w:val="1"/>
      </w:numPr>
      <w:spacing w:before="200"/>
      <w:outlineLvl w:val="7"/>
    </w:pPr>
    <w:rPr>
      <w:rFonts w:asciiTheme="majorHAnsi" w:eastAsiaTheme="majorEastAsia" w:hAnsiTheme="majorHAnsi" w:cstheme="majorBidi"/>
      <w:color w:val="404040" w:themeColor="text1" w:themeTint="BF"/>
      <w:szCs w:val="20"/>
    </w:rPr>
  </w:style>
  <w:style w:type="paragraph" w:styleId="Nadpis9">
    <w:name w:val="heading 9"/>
    <w:basedOn w:val="Normlny"/>
    <w:next w:val="Normlny"/>
    <w:link w:val="Nadpis9Char"/>
    <w:uiPriority w:val="9"/>
    <w:semiHidden/>
    <w:unhideWhenUsed/>
    <w:qFormat/>
    <w:rsid w:val="009C02FB"/>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B27FD5"/>
    <w:rPr>
      <w:color w:val="808080"/>
    </w:rPr>
  </w:style>
  <w:style w:type="paragraph" w:styleId="Textbubliny">
    <w:name w:val="Balloon Text"/>
    <w:basedOn w:val="Normlny"/>
    <w:link w:val="TextbublinyChar"/>
    <w:uiPriority w:val="99"/>
    <w:semiHidden/>
    <w:unhideWhenUsed/>
    <w:rsid w:val="009C02FB"/>
    <w:pPr>
      <w:spacing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9C02FB"/>
    <w:rPr>
      <w:rFonts w:ascii="Tahoma" w:hAnsi="Tahoma" w:cs="Tahoma"/>
      <w:sz w:val="16"/>
      <w:szCs w:val="16"/>
      <w:lang w:val="en-US"/>
    </w:rPr>
  </w:style>
  <w:style w:type="table" w:styleId="Mriekatabuky">
    <w:name w:val="Table Grid"/>
    <w:basedOn w:val="Normlnatabuka"/>
    <w:uiPriority w:val="59"/>
    <w:rsid w:val="00DD62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unhideWhenUsed/>
    <w:rsid w:val="009C02FB"/>
    <w:rPr>
      <w:sz w:val="16"/>
      <w:szCs w:val="16"/>
    </w:rPr>
  </w:style>
  <w:style w:type="paragraph" w:styleId="Textkomentra">
    <w:name w:val="annotation text"/>
    <w:basedOn w:val="Normlny"/>
    <w:link w:val="TextkomentraChar"/>
    <w:uiPriority w:val="99"/>
    <w:unhideWhenUsed/>
    <w:rsid w:val="009C02FB"/>
    <w:pPr>
      <w:spacing w:line="240" w:lineRule="auto"/>
    </w:pPr>
    <w:rPr>
      <w:szCs w:val="20"/>
    </w:rPr>
  </w:style>
  <w:style w:type="character" w:customStyle="1" w:styleId="TextkomentraChar">
    <w:name w:val="Text komentára Char"/>
    <w:basedOn w:val="Predvolenpsmoodseku"/>
    <w:link w:val="Textkomentra"/>
    <w:uiPriority w:val="99"/>
    <w:rsid w:val="009C02FB"/>
    <w:rPr>
      <w:rFonts w:ascii="Century Gothic" w:hAnsi="Century Gothic"/>
      <w:sz w:val="20"/>
      <w:szCs w:val="20"/>
      <w:lang w:val="en-US"/>
    </w:rPr>
  </w:style>
  <w:style w:type="paragraph" w:styleId="Predmetkomentra">
    <w:name w:val="annotation subject"/>
    <w:basedOn w:val="Textkomentra"/>
    <w:next w:val="Textkomentra"/>
    <w:link w:val="PredmetkomentraChar"/>
    <w:uiPriority w:val="99"/>
    <w:semiHidden/>
    <w:unhideWhenUsed/>
    <w:rsid w:val="009C02FB"/>
    <w:rPr>
      <w:b/>
      <w:bCs/>
    </w:rPr>
  </w:style>
  <w:style w:type="character" w:customStyle="1" w:styleId="PredmetkomentraChar">
    <w:name w:val="Predmet komentára Char"/>
    <w:basedOn w:val="TextkomentraChar"/>
    <w:link w:val="Predmetkomentra"/>
    <w:uiPriority w:val="99"/>
    <w:semiHidden/>
    <w:rsid w:val="009C02FB"/>
    <w:rPr>
      <w:rFonts w:ascii="Century Gothic" w:hAnsi="Century Gothic"/>
      <w:b/>
      <w:bCs/>
      <w:sz w:val="20"/>
      <w:szCs w:val="20"/>
      <w:lang w:val="en-US"/>
    </w:rPr>
  </w:style>
  <w:style w:type="paragraph" w:styleId="Hlavika">
    <w:name w:val="header"/>
    <w:basedOn w:val="Normlny"/>
    <w:link w:val="HlavikaChar"/>
    <w:uiPriority w:val="99"/>
    <w:unhideWhenUsed/>
    <w:rsid w:val="009C02FB"/>
    <w:pPr>
      <w:tabs>
        <w:tab w:val="center" w:pos="4536"/>
        <w:tab w:val="right" w:pos="9072"/>
      </w:tabs>
      <w:spacing w:line="240" w:lineRule="auto"/>
    </w:pPr>
  </w:style>
  <w:style w:type="character" w:customStyle="1" w:styleId="HlavikaChar">
    <w:name w:val="Hlavička Char"/>
    <w:basedOn w:val="Predvolenpsmoodseku"/>
    <w:link w:val="Hlavika"/>
    <w:uiPriority w:val="99"/>
    <w:rsid w:val="009C02FB"/>
    <w:rPr>
      <w:rFonts w:ascii="Century Gothic" w:hAnsi="Century Gothic"/>
      <w:sz w:val="20"/>
      <w:lang w:val="en-US"/>
    </w:rPr>
  </w:style>
  <w:style w:type="paragraph" w:styleId="Pta">
    <w:name w:val="footer"/>
    <w:basedOn w:val="Normlny"/>
    <w:link w:val="PtaChar"/>
    <w:uiPriority w:val="99"/>
    <w:unhideWhenUsed/>
    <w:rsid w:val="009C02FB"/>
    <w:pPr>
      <w:tabs>
        <w:tab w:val="center" w:pos="4536"/>
        <w:tab w:val="right" w:pos="9072"/>
      </w:tabs>
      <w:spacing w:line="240" w:lineRule="auto"/>
    </w:pPr>
  </w:style>
  <w:style w:type="character" w:customStyle="1" w:styleId="PtaChar">
    <w:name w:val="Päta Char"/>
    <w:basedOn w:val="Predvolenpsmoodseku"/>
    <w:link w:val="Pta"/>
    <w:uiPriority w:val="99"/>
    <w:rsid w:val="009C02FB"/>
    <w:rPr>
      <w:rFonts w:ascii="Century Gothic" w:hAnsi="Century Gothic"/>
      <w:sz w:val="20"/>
      <w:lang w:val="en-US"/>
    </w:rPr>
  </w:style>
  <w:style w:type="paragraph" w:styleId="Textpoznmkypodiarou">
    <w:name w:val="footnote text"/>
    <w:aliases w:val="Char4,Text poznámky pod čiarou 007,_Poznámka pod čiarou,Text poznámky pod eiarou 007,Text poznámky pod èiarou 007,Text poznámky pod eiarou 007 Char Char Char,Schriftart: 9 pt,Schriftart: 10 pt,Schriftart: 8 pt,o, Char4,Car"/>
    <w:basedOn w:val="Normlny"/>
    <w:link w:val="TextpoznmkypodiarouChar"/>
    <w:uiPriority w:val="99"/>
    <w:unhideWhenUsed/>
    <w:rsid w:val="009C02FB"/>
    <w:pPr>
      <w:spacing w:line="240" w:lineRule="auto"/>
    </w:pPr>
    <w:rPr>
      <w:sz w:val="16"/>
      <w:szCs w:val="20"/>
    </w:rPr>
  </w:style>
  <w:style w:type="character" w:customStyle="1" w:styleId="TextpoznmkypodiarouChar">
    <w:name w:val="Text poznámky pod čiarou Char"/>
    <w:aliases w:val="Char4 Char,Text poznámky pod čiarou 007 Char,_Poznámka pod čiarou Char,Text poznámky pod eiarou 007 Char,Text poznámky pod èiarou 007 Char,Text poznámky pod eiarou 007 Char Char Char Char,Schriftart: 9 pt Char,o Char"/>
    <w:basedOn w:val="Predvolenpsmoodseku"/>
    <w:link w:val="Textpoznmkypodiarou"/>
    <w:uiPriority w:val="99"/>
    <w:rsid w:val="009C02FB"/>
    <w:rPr>
      <w:rFonts w:ascii="Century Gothic" w:hAnsi="Century Gothic"/>
      <w:sz w:val="16"/>
      <w:szCs w:val="20"/>
      <w:lang w:val="en-US"/>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basedOn w:val="Predvolenpsmoodseku"/>
    <w:uiPriority w:val="99"/>
    <w:unhideWhenUsed/>
    <w:rsid w:val="009C02FB"/>
    <w:rPr>
      <w:vertAlign w:val="superscript"/>
    </w:rPr>
  </w:style>
  <w:style w:type="paragraph" w:styleId="Odsekzoznamu">
    <w:name w:val="List Paragraph"/>
    <w:aliases w:val="List Paragraph,body,Odsek zoznamu2,Odsek"/>
    <w:basedOn w:val="Normlny"/>
    <w:link w:val="OdsekzoznamuChar"/>
    <w:uiPriority w:val="34"/>
    <w:qFormat/>
    <w:rsid w:val="009C02FB"/>
    <w:pPr>
      <w:ind w:left="720"/>
      <w:contextualSpacing/>
    </w:pPr>
  </w:style>
  <w:style w:type="character" w:customStyle="1" w:styleId="OdsekzoznamuChar">
    <w:name w:val="Odsek zoznamu Char"/>
    <w:aliases w:val="List Paragraph Char,body Char,Odsek zoznamu2 Char,Odsek Char"/>
    <w:basedOn w:val="Predvolenpsmoodseku"/>
    <w:link w:val="Odsekzoznamu"/>
    <w:uiPriority w:val="34"/>
    <w:locked/>
    <w:rsid w:val="00B9648D"/>
    <w:rPr>
      <w:rFonts w:ascii="Century Gothic" w:hAnsi="Century Gothic"/>
      <w:sz w:val="20"/>
      <w:lang w:val="en-US"/>
    </w:rPr>
  </w:style>
  <w:style w:type="character" w:customStyle="1" w:styleId="Nadpis1Char">
    <w:name w:val="Nadpis 1 Char"/>
    <w:basedOn w:val="Predvolenpsmoodseku"/>
    <w:link w:val="Nadpis1"/>
    <w:uiPriority w:val="9"/>
    <w:rsid w:val="009C02FB"/>
    <w:rPr>
      <w:rFonts w:ascii="Century Gothic" w:eastAsiaTheme="majorEastAsia" w:hAnsi="Century Gothic" w:cstheme="majorBidi"/>
      <w:b/>
      <w:bCs/>
      <w:color w:val="006EB6"/>
      <w:sz w:val="28"/>
      <w:szCs w:val="28"/>
      <w:lang w:val="en-US"/>
    </w:rPr>
  </w:style>
  <w:style w:type="character" w:customStyle="1" w:styleId="Nadpis2Char">
    <w:name w:val="Nadpis 2 Char"/>
    <w:basedOn w:val="Predvolenpsmoodseku"/>
    <w:link w:val="Nadpis2"/>
    <w:uiPriority w:val="9"/>
    <w:rsid w:val="009C02FB"/>
    <w:rPr>
      <w:rFonts w:ascii="Century Gothic" w:eastAsiaTheme="majorEastAsia" w:hAnsi="Century Gothic" w:cstheme="majorBidi"/>
      <w:b/>
      <w:bCs/>
      <w:color w:val="006EB6"/>
      <w:sz w:val="24"/>
      <w:szCs w:val="26"/>
      <w:lang w:val="en-US"/>
    </w:rPr>
  </w:style>
  <w:style w:type="character" w:customStyle="1" w:styleId="Nadpis3Char">
    <w:name w:val="Nadpis 3 Char"/>
    <w:basedOn w:val="Predvolenpsmoodseku"/>
    <w:link w:val="Nadpis3"/>
    <w:uiPriority w:val="9"/>
    <w:rsid w:val="009C02FB"/>
    <w:rPr>
      <w:rFonts w:ascii="Century Gothic" w:eastAsia="Cambria" w:hAnsi="Century Gothic" w:cstheme="majorBidi"/>
      <w:bCs/>
      <w:color w:val="4F81BD" w:themeColor="accent1"/>
      <w:spacing w:val="1"/>
      <w:sz w:val="24"/>
      <w:lang w:val="en-US"/>
    </w:rPr>
  </w:style>
  <w:style w:type="character" w:customStyle="1" w:styleId="Nadpis4Char">
    <w:name w:val="Nadpis 4 Char"/>
    <w:basedOn w:val="Predvolenpsmoodseku"/>
    <w:link w:val="Nadpis4"/>
    <w:uiPriority w:val="9"/>
    <w:rsid w:val="009C02FB"/>
    <w:rPr>
      <w:rFonts w:ascii="Century Gothic" w:eastAsia="Cambria" w:hAnsi="Century Gothic" w:cstheme="majorBidi"/>
      <w:bCs/>
      <w:iCs/>
      <w:color w:val="4F81BD" w:themeColor="accent1"/>
      <w:sz w:val="20"/>
      <w:u w:val="single"/>
      <w:lang w:val="en-US"/>
    </w:rPr>
  </w:style>
  <w:style w:type="character" w:customStyle="1" w:styleId="Nadpis5Char">
    <w:name w:val="Nadpis 5 Char"/>
    <w:basedOn w:val="Predvolenpsmoodseku"/>
    <w:link w:val="Nadpis5"/>
    <w:uiPriority w:val="9"/>
    <w:rsid w:val="009C02FB"/>
    <w:rPr>
      <w:rFonts w:ascii="Century Gothic" w:eastAsiaTheme="majorEastAsia" w:hAnsi="Century Gothic" w:cstheme="majorBidi"/>
      <w:color w:val="006EB6"/>
      <w:sz w:val="20"/>
      <w:lang w:val="en-US"/>
    </w:rPr>
  </w:style>
  <w:style w:type="character" w:customStyle="1" w:styleId="Nadpis6Char">
    <w:name w:val="Nadpis 6 Char"/>
    <w:basedOn w:val="Predvolenpsmoodseku"/>
    <w:link w:val="Nadpis6"/>
    <w:uiPriority w:val="9"/>
    <w:rsid w:val="009C02FB"/>
    <w:rPr>
      <w:rFonts w:asciiTheme="majorHAnsi" w:eastAsiaTheme="majorEastAsia" w:hAnsiTheme="majorHAnsi" w:cstheme="majorBidi"/>
      <w:i/>
      <w:iCs/>
      <w:color w:val="243F60" w:themeColor="accent1" w:themeShade="7F"/>
      <w:sz w:val="20"/>
      <w:lang w:val="en-US"/>
    </w:rPr>
  </w:style>
  <w:style w:type="character" w:customStyle="1" w:styleId="Nadpis7Char">
    <w:name w:val="Nadpis 7 Char"/>
    <w:basedOn w:val="Predvolenpsmoodseku"/>
    <w:link w:val="Nadpis7"/>
    <w:uiPriority w:val="9"/>
    <w:rsid w:val="009C02FB"/>
    <w:rPr>
      <w:rFonts w:asciiTheme="majorHAnsi" w:eastAsiaTheme="majorEastAsia" w:hAnsiTheme="majorHAnsi" w:cstheme="majorBidi"/>
      <w:i/>
      <w:iCs/>
      <w:color w:val="404040" w:themeColor="text1" w:themeTint="BF"/>
      <w:sz w:val="20"/>
      <w:lang w:val="en-US"/>
    </w:rPr>
  </w:style>
  <w:style w:type="character" w:customStyle="1" w:styleId="Nadpis8Char">
    <w:name w:val="Nadpis 8 Char"/>
    <w:basedOn w:val="Predvolenpsmoodseku"/>
    <w:link w:val="Nadpis8"/>
    <w:uiPriority w:val="9"/>
    <w:semiHidden/>
    <w:rsid w:val="009C02FB"/>
    <w:rPr>
      <w:rFonts w:asciiTheme="majorHAnsi" w:eastAsiaTheme="majorEastAsia" w:hAnsiTheme="majorHAnsi" w:cstheme="majorBidi"/>
      <w:color w:val="404040" w:themeColor="text1" w:themeTint="BF"/>
      <w:sz w:val="20"/>
      <w:szCs w:val="20"/>
      <w:lang w:val="en-US"/>
    </w:rPr>
  </w:style>
  <w:style w:type="character" w:customStyle="1" w:styleId="Nadpis9Char">
    <w:name w:val="Nadpis 9 Char"/>
    <w:basedOn w:val="Predvolenpsmoodseku"/>
    <w:link w:val="Nadpis9"/>
    <w:uiPriority w:val="9"/>
    <w:semiHidden/>
    <w:rsid w:val="009C02FB"/>
    <w:rPr>
      <w:rFonts w:asciiTheme="majorHAnsi" w:eastAsiaTheme="majorEastAsia" w:hAnsiTheme="majorHAnsi" w:cstheme="majorBidi"/>
      <w:i/>
      <w:iCs/>
      <w:color w:val="404040" w:themeColor="text1" w:themeTint="BF"/>
      <w:sz w:val="20"/>
      <w:szCs w:val="20"/>
      <w:lang w:val="en-US"/>
    </w:rPr>
  </w:style>
  <w:style w:type="character" w:styleId="Hypertextovprepojenie">
    <w:name w:val="Hyperlink"/>
    <w:basedOn w:val="Predvolenpsmoodseku"/>
    <w:uiPriority w:val="99"/>
    <w:unhideWhenUsed/>
    <w:rsid w:val="009C02FB"/>
    <w:rPr>
      <w:color w:val="0000FF" w:themeColor="hyperlink"/>
      <w:u w:val="single"/>
    </w:rPr>
  </w:style>
  <w:style w:type="character" w:styleId="PouitHypertextovPrepojenie">
    <w:name w:val="FollowedHyperlink"/>
    <w:basedOn w:val="Predvolenpsmoodseku"/>
    <w:uiPriority w:val="99"/>
    <w:semiHidden/>
    <w:unhideWhenUsed/>
    <w:rsid w:val="009C02FB"/>
    <w:rPr>
      <w:color w:val="800080" w:themeColor="followedHyperlink"/>
      <w:u w:val="single"/>
    </w:rPr>
  </w:style>
  <w:style w:type="paragraph" w:styleId="Obsah1">
    <w:name w:val="toc 1"/>
    <w:basedOn w:val="Normlny"/>
    <w:next w:val="Normlny"/>
    <w:autoRedefine/>
    <w:uiPriority w:val="39"/>
    <w:unhideWhenUsed/>
    <w:rsid w:val="009C02FB"/>
    <w:pPr>
      <w:tabs>
        <w:tab w:val="left" w:pos="400"/>
        <w:tab w:val="right" w:leader="dot" w:pos="9356"/>
      </w:tabs>
      <w:spacing w:after="100"/>
    </w:pPr>
  </w:style>
  <w:style w:type="paragraph" w:styleId="Obsah2">
    <w:name w:val="toc 2"/>
    <w:basedOn w:val="Normlny"/>
    <w:next w:val="Normlny"/>
    <w:autoRedefine/>
    <w:uiPriority w:val="39"/>
    <w:unhideWhenUsed/>
    <w:rsid w:val="009C02FB"/>
    <w:pPr>
      <w:tabs>
        <w:tab w:val="right" w:leader="dot" w:pos="9356"/>
      </w:tabs>
      <w:spacing w:after="100"/>
      <w:ind w:left="200"/>
    </w:pPr>
  </w:style>
  <w:style w:type="paragraph" w:styleId="Obsah3">
    <w:name w:val="toc 3"/>
    <w:basedOn w:val="Normlny"/>
    <w:next w:val="Normlny"/>
    <w:autoRedefine/>
    <w:uiPriority w:val="39"/>
    <w:unhideWhenUsed/>
    <w:rsid w:val="009C02FB"/>
    <w:pPr>
      <w:tabs>
        <w:tab w:val="right" w:leader="dot" w:pos="9356"/>
      </w:tabs>
      <w:spacing w:after="100"/>
      <w:ind w:left="400"/>
    </w:pPr>
  </w:style>
  <w:style w:type="paragraph" w:styleId="Obsah4">
    <w:name w:val="toc 4"/>
    <w:basedOn w:val="Normlny"/>
    <w:next w:val="Normlny"/>
    <w:autoRedefine/>
    <w:uiPriority w:val="39"/>
    <w:unhideWhenUsed/>
    <w:rsid w:val="009C02FB"/>
    <w:pPr>
      <w:tabs>
        <w:tab w:val="right" w:leader="dot" w:pos="9356"/>
      </w:tabs>
      <w:spacing w:after="100"/>
      <w:ind w:left="600"/>
    </w:pPr>
  </w:style>
  <w:style w:type="paragraph" w:styleId="Obsah5">
    <w:name w:val="toc 5"/>
    <w:basedOn w:val="Normlny"/>
    <w:next w:val="Normlny"/>
    <w:autoRedefine/>
    <w:uiPriority w:val="39"/>
    <w:unhideWhenUsed/>
    <w:rsid w:val="009C02FB"/>
    <w:pPr>
      <w:tabs>
        <w:tab w:val="left" w:leader="dot" w:pos="9356"/>
      </w:tabs>
      <w:spacing w:after="100"/>
      <w:ind w:left="800"/>
    </w:pPr>
  </w:style>
  <w:style w:type="paragraph" w:styleId="Obsah6">
    <w:name w:val="toc 6"/>
    <w:basedOn w:val="Normlny"/>
    <w:next w:val="Normlny"/>
    <w:autoRedefine/>
    <w:uiPriority w:val="39"/>
    <w:unhideWhenUsed/>
    <w:rsid w:val="009C02FB"/>
    <w:pPr>
      <w:widowControl/>
      <w:spacing w:after="100"/>
      <w:ind w:left="1100"/>
    </w:pPr>
    <w:rPr>
      <w:rFonts w:asciiTheme="minorHAnsi" w:eastAsiaTheme="minorEastAsia" w:hAnsiTheme="minorHAnsi"/>
      <w:sz w:val="22"/>
      <w:lang w:val="sk-SK" w:eastAsia="sk-SK"/>
    </w:rPr>
  </w:style>
  <w:style w:type="paragraph" w:styleId="Obsah7">
    <w:name w:val="toc 7"/>
    <w:basedOn w:val="Normlny"/>
    <w:next w:val="Normlny"/>
    <w:autoRedefine/>
    <w:uiPriority w:val="39"/>
    <w:unhideWhenUsed/>
    <w:rsid w:val="009C02FB"/>
    <w:pPr>
      <w:widowControl/>
      <w:spacing w:after="100"/>
      <w:ind w:left="1320"/>
    </w:pPr>
    <w:rPr>
      <w:rFonts w:asciiTheme="minorHAnsi" w:eastAsiaTheme="minorEastAsia" w:hAnsiTheme="minorHAnsi"/>
      <w:sz w:val="22"/>
      <w:lang w:val="sk-SK" w:eastAsia="sk-SK"/>
    </w:rPr>
  </w:style>
  <w:style w:type="paragraph" w:styleId="Obsah8">
    <w:name w:val="toc 8"/>
    <w:basedOn w:val="Normlny"/>
    <w:next w:val="Normlny"/>
    <w:autoRedefine/>
    <w:uiPriority w:val="39"/>
    <w:unhideWhenUsed/>
    <w:rsid w:val="009C02FB"/>
    <w:pPr>
      <w:widowControl/>
      <w:spacing w:after="100"/>
      <w:ind w:left="1540"/>
    </w:pPr>
    <w:rPr>
      <w:rFonts w:asciiTheme="minorHAnsi" w:eastAsiaTheme="minorEastAsia" w:hAnsiTheme="minorHAnsi"/>
      <w:sz w:val="22"/>
      <w:lang w:val="sk-SK" w:eastAsia="sk-SK"/>
    </w:rPr>
  </w:style>
  <w:style w:type="paragraph" w:styleId="Obsah9">
    <w:name w:val="toc 9"/>
    <w:basedOn w:val="Normlny"/>
    <w:next w:val="Normlny"/>
    <w:autoRedefine/>
    <w:uiPriority w:val="39"/>
    <w:unhideWhenUsed/>
    <w:rsid w:val="009C02FB"/>
    <w:pPr>
      <w:widowControl/>
      <w:spacing w:after="100"/>
      <w:ind w:left="1760"/>
    </w:pPr>
    <w:rPr>
      <w:rFonts w:asciiTheme="minorHAnsi" w:eastAsiaTheme="minorEastAsia" w:hAnsiTheme="minorHAnsi"/>
      <w:sz w:val="22"/>
      <w:lang w:val="sk-SK" w:eastAsia="sk-SK"/>
    </w:rPr>
  </w:style>
  <w:style w:type="paragraph" w:customStyle="1" w:styleId="SRK3">
    <w:name w:val="SRK 3"/>
    <w:basedOn w:val="Nadpis3"/>
    <w:qFormat/>
    <w:rsid w:val="009C02FB"/>
    <w:pPr>
      <w:numPr>
        <w:ilvl w:val="0"/>
        <w:numId w:val="0"/>
      </w:numPr>
    </w:pPr>
    <w:rPr>
      <w:rFonts w:ascii="Times New Roman" w:eastAsiaTheme="majorEastAsia" w:hAnsi="Times New Roman"/>
      <w:bCs w:val="0"/>
      <w:color w:val="365F91" w:themeColor="accent1" w:themeShade="BF"/>
      <w:lang w:val="sk-SK"/>
    </w:rPr>
  </w:style>
  <w:style w:type="character" w:styleId="Siln">
    <w:name w:val="Strong"/>
    <w:qFormat/>
    <w:rsid w:val="009C02FB"/>
    <w:rPr>
      <w:b/>
    </w:rPr>
  </w:style>
  <w:style w:type="paragraph" w:styleId="Bezriadkovania">
    <w:name w:val="No Spacing"/>
    <w:link w:val="BezriadkovaniaChar"/>
    <w:uiPriority w:val="1"/>
    <w:qFormat/>
    <w:rsid w:val="009C02FB"/>
    <w:pPr>
      <w:spacing w:after="0" w:line="240" w:lineRule="auto"/>
    </w:pPr>
    <w:rPr>
      <w:rFonts w:ascii="Times New Roman" w:eastAsia="Times New Roman" w:hAnsi="Times New Roman" w:cs="Times New Roman"/>
      <w:szCs w:val="20"/>
      <w:lang w:val="en-US"/>
    </w:rPr>
  </w:style>
  <w:style w:type="character" w:customStyle="1" w:styleId="BezriadkovaniaChar">
    <w:name w:val="Bez riadkovania Char"/>
    <w:basedOn w:val="Predvolenpsmoodseku"/>
    <w:link w:val="Bezriadkovania"/>
    <w:uiPriority w:val="1"/>
    <w:rsid w:val="009C02FB"/>
    <w:rPr>
      <w:rFonts w:ascii="Times New Roman" w:eastAsia="Times New Roman" w:hAnsi="Times New Roman" w:cs="Times New Roman"/>
      <w:szCs w:val="20"/>
      <w:lang w:val="en-US"/>
    </w:rPr>
  </w:style>
  <w:style w:type="paragraph" w:styleId="Revzia">
    <w:name w:val="Revision"/>
    <w:hidden/>
    <w:uiPriority w:val="99"/>
    <w:semiHidden/>
    <w:rsid w:val="00CE1CB3"/>
    <w:pPr>
      <w:spacing w:after="0" w:line="240" w:lineRule="auto"/>
    </w:pPr>
    <w:rPr>
      <w:rFonts w:ascii="Century Gothic" w:hAnsi="Century Gothic"/>
      <w:sz w:val="20"/>
      <w:lang w:val="en-US"/>
    </w:rPr>
  </w:style>
  <w:style w:type="paragraph" w:customStyle="1" w:styleId="Default">
    <w:name w:val="Default"/>
    <w:rsid w:val="00EE544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WhiteTextColor">
    <w:name w:val="White Text Color"/>
    <w:uiPriority w:val="99"/>
    <w:rsid w:val="00A91C7A"/>
    <w:rPr>
      <w:color w:val="FFFFFF"/>
    </w:rPr>
  </w:style>
  <w:style w:type="paragraph" w:customStyle="1" w:styleId="Pa1">
    <w:name w:val="Pa1"/>
    <w:basedOn w:val="Normlny"/>
    <w:next w:val="Normlny"/>
    <w:uiPriority w:val="99"/>
    <w:rsid w:val="00974B4A"/>
    <w:pPr>
      <w:widowControl/>
      <w:autoSpaceDE w:val="0"/>
      <w:autoSpaceDN w:val="0"/>
      <w:adjustRightInd w:val="0"/>
      <w:spacing w:line="201" w:lineRule="atLeast"/>
      <w:jc w:val="left"/>
    </w:pPr>
    <w:rPr>
      <w:rFonts w:ascii="NimbuSanDEEBlaCon" w:hAnsi="NimbuSanDEEBlaCon"/>
      <w:sz w:val="24"/>
      <w:szCs w:val="24"/>
      <w:lang w:val="sk-SK"/>
    </w:rPr>
  </w:style>
  <w:style w:type="paragraph" w:styleId="Zkladntext">
    <w:name w:val="Body Text"/>
    <w:basedOn w:val="Normlny"/>
    <w:link w:val="ZkladntextChar"/>
    <w:uiPriority w:val="99"/>
    <w:rsid w:val="00665B6E"/>
    <w:pPr>
      <w:widowControl/>
      <w:suppressAutoHyphens/>
      <w:autoSpaceDE w:val="0"/>
      <w:autoSpaceDN w:val="0"/>
      <w:adjustRightInd w:val="0"/>
      <w:spacing w:line="280" w:lineRule="atLeast"/>
      <w:jc w:val="left"/>
      <w:textAlignment w:val="center"/>
    </w:pPr>
    <w:rPr>
      <w:rFonts w:ascii="Lato" w:hAnsi="Lato" w:cs="Lato"/>
      <w:color w:val="000000"/>
      <w:szCs w:val="20"/>
    </w:rPr>
  </w:style>
  <w:style w:type="character" w:customStyle="1" w:styleId="ZkladntextChar">
    <w:name w:val="Základný text Char"/>
    <w:basedOn w:val="Predvolenpsmoodseku"/>
    <w:link w:val="Zkladntext"/>
    <w:uiPriority w:val="99"/>
    <w:rsid w:val="00665B6E"/>
    <w:rPr>
      <w:rFonts w:ascii="Lato" w:hAnsi="Lato" w:cs="Lato"/>
      <w:color w:val="000000"/>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9C02FB"/>
    <w:pPr>
      <w:widowControl w:val="0"/>
      <w:spacing w:after="0"/>
      <w:jc w:val="both"/>
    </w:pPr>
    <w:rPr>
      <w:rFonts w:ascii="Century Gothic" w:hAnsi="Century Gothic"/>
      <w:sz w:val="20"/>
      <w:lang w:val="en-US"/>
    </w:rPr>
  </w:style>
  <w:style w:type="paragraph" w:styleId="Nadpis1">
    <w:name w:val="heading 1"/>
    <w:basedOn w:val="Normlny"/>
    <w:next w:val="Normlny"/>
    <w:link w:val="Nadpis1Char"/>
    <w:autoRedefine/>
    <w:uiPriority w:val="9"/>
    <w:qFormat/>
    <w:rsid w:val="009C02FB"/>
    <w:pPr>
      <w:keepNext/>
      <w:keepLines/>
      <w:numPr>
        <w:numId w:val="1"/>
      </w:numPr>
      <w:spacing w:before="240"/>
      <w:ind w:left="0" w:firstLine="0"/>
      <w:outlineLvl w:val="0"/>
    </w:pPr>
    <w:rPr>
      <w:rFonts w:eastAsiaTheme="majorEastAsia" w:cstheme="majorBidi"/>
      <w:b/>
      <w:bCs/>
      <w:color w:val="006EB6"/>
      <w:sz w:val="28"/>
      <w:szCs w:val="28"/>
    </w:rPr>
  </w:style>
  <w:style w:type="paragraph" w:styleId="Nadpis2">
    <w:name w:val="heading 2"/>
    <w:basedOn w:val="Normlny"/>
    <w:next w:val="Normlny"/>
    <w:link w:val="Nadpis2Char"/>
    <w:autoRedefine/>
    <w:uiPriority w:val="9"/>
    <w:unhideWhenUsed/>
    <w:qFormat/>
    <w:rsid w:val="009C02FB"/>
    <w:pPr>
      <w:keepNext/>
      <w:keepLines/>
      <w:numPr>
        <w:ilvl w:val="1"/>
        <w:numId w:val="1"/>
      </w:numPr>
      <w:spacing w:before="200"/>
      <w:ind w:left="0" w:firstLine="0"/>
      <w:outlineLvl w:val="1"/>
    </w:pPr>
    <w:rPr>
      <w:rFonts w:eastAsiaTheme="majorEastAsia" w:cstheme="majorBidi"/>
      <w:b/>
      <w:bCs/>
      <w:color w:val="006EB6"/>
      <w:sz w:val="24"/>
      <w:szCs w:val="26"/>
    </w:rPr>
  </w:style>
  <w:style w:type="paragraph" w:styleId="Nadpis3">
    <w:name w:val="heading 3"/>
    <w:basedOn w:val="Normlny"/>
    <w:next w:val="Normlny"/>
    <w:link w:val="Nadpis3Char"/>
    <w:uiPriority w:val="9"/>
    <w:unhideWhenUsed/>
    <w:qFormat/>
    <w:rsid w:val="009C02FB"/>
    <w:pPr>
      <w:keepNext/>
      <w:keepLines/>
      <w:numPr>
        <w:ilvl w:val="2"/>
        <w:numId w:val="1"/>
      </w:numPr>
      <w:spacing w:before="200"/>
      <w:outlineLvl w:val="2"/>
    </w:pPr>
    <w:rPr>
      <w:rFonts w:eastAsia="Cambria" w:cstheme="majorBidi"/>
      <w:bCs/>
      <w:color w:val="4F81BD" w:themeColor="accent1"/>
      <w:spacing w:val="1"/>
      <w:sz w:val="24"/>
    </w:rPr>
  </w:style>
  <w:style w:type="paragraph" w:styleId="Nadpis4">
    <w:name w:val="heading 4"/>
    <w:basedOn w:val="Normlny"/>
    <w:next w:val="Normlny"/>
    <w:link w:val="Nadpis4Char"/>
    <w:uiPriority w:val="9"/>
    <w:unhideWhenUsed/>
    <w:qFormat/>
    <w:rsid w:val="009C02FB"/>
    <w:pPr>
      <w:keepNext/>
      <w:keepLines/>
      <w:numPr>
        <w:ilvl w:val="3"/>
        <w:numId w:val="1"/>
      </w:numPr>
      <w:spacing w:before="200"/>
      <w:outlineLvl w:val="3"/>
    </w:pPr>
    <w:rPr>
      <w:rFonts w:eastAsia="Cambria" w:cstheme="majorBidi"/>
      <w:bCs/>
      <w:iCs/>
      <w:color w:val="4F81BD" w:themeColor="accent1"/>
      <w:u w:val="single"/>
    </w:rPr>
  </w:style>
  <w:style w:type="paragraph" w:styleId="Nadpis5">
    <w:name w:val="heading 5"/>
    <w:basedOn w:val="Normlny"/>
    <w:next w:val="Normlny"/>
    <w:link w:val="Nadpis5Char"/>
    <w:autoRedefine/>
    <w:uiPriority w:val="9"/>
    <w:unhideWhenUsed/>
    <w:qFormat/>
    <w:rsid w:val="009C02FB"/>
    <w:pPr>
      <w:keepNext/>
      <w:keepLines/>
      <w:numPr>
        <w:ilvl w:val="4"/>
        <w:numId w:val="1"/>
      </w:numPr>
      <w:spacing w:before="200"/>
      <w:ind w:left="0" w:hanging="1"/>
      <w:outlineLvl w:val="4"/>
    </w:pPr>
    <w:rPr>
      <w:rFonts w:eastAsiaTheme="majorEastAsia" w:cstheme="majorBidi"/>
      <w:color w:val="006EB6"/>
    </w:rPr>
  </w:style>
  <w:style w:type="paragraph" w:styleId="Nadpis6">
    <w:name w:val="heading 6"/>
    <w:basedOn w:val="Normlny"/>
    <w:next w:val="Normlny"/>
    <w:link w:val="Nadpis6Char"/>
    <w:uiPriority w:val="9"/>
    <w:unhideWhenUsed/>
    <w:qFormat/>
    <w:rsid w:val="009C02FB"/>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Nadpis7">
    <w:name w:val="heading 7"/>
    <w:basedOn w:val="Normlny"/>
    <w:next w:val="Normlny"/>
    <w:link w:val="Nadpis7Char"/>
    <w:uiPriority w:val="9"/>
    <w:unhideWhenUsed/>
    <w:qFormat/>
    <w:rsid w:val="009C02FB"/>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y"/>
    <w:next w:val="Normlny"/>
    <w:link w:val="Nadpis8Char"/>
    <w:uiPriority w:val="9"/>
    <w:semiHidden/>
    <w:unhideWhenUsed/>
    <w:qFormat/>
    <w:rsid w:val="009C02FB"/>
    <w:pPr>
      <w:keepNext/>
      <w:keepLines/>
      <w:numPr>
        <w:ilvl w:val="7"/>
        <w:numId w:val="1"/>
      </w:numPr>
      <w:spacing w:before="200"/>
      <w:outlineLvl w:val="7"/>
    </w:pPr>
    <w:rPr>
      <w:rFonts w:asciiTheme="majorHAnsi" w:eastAsiaTheme="majorEastAsia" w:hAnsiTheme="majorHAnsi" w:cstheme="majorBidi"/>
      <w:color w:val="404040" w:themeColor="text1" w:themeTint="BF"/>
      <w:szCs w:val="20"/>
    </w:rPr>
  </w:style>
  <w:style w:type="paragraph" w:styleId="Nadpis9">
    <w:name w:val="heading 9"/>
    <w:basedOn w:val="Normlny"/>
    <w:next w:val="Normlny"/>
    <w:link w:val="Nadpis9Char"/>
    <w:uiPriority w:val="9"/>
    <w:semiHidden/>
    <w:unhideWhenUsed/>
    <w:qFormat/>
    <w:rsid w:val="009C02FB"/>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B27FD5"/>
    <w:rPr>
      <w:color w:val="808080"/>
    </w:rPr>
  </w:style>
  <w:style w:type="paragraph" w:styleId="Textbubliny">
    <w:name w:val="Balloon Text"/>
    <w:basedOn w:val="Normlny"/>
    <w:link w:val="TextbublinyChar"/>
    <w:uiPriority w:val="99"/>
    <w:semiHidden/>
    <w:unhideWhenUsed/>
    <w:rsid w:val="009C02FB"/>
    <w:pPr>
      <w:spacing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9C02FB"/>
    <w:rPr>
      <w:rFonts w:ascii="Tahoma" w:hAnsi="Tahoma" w:cs="Tahoma"/>
      <w:sz w:val="16"/>
      <w:szCs w:val="16"/>
      <w:lang w:val="en-US"/>
    </w:rPr>
  </w:style>
  <w:style w:type="table" w:styleId="Mriekatabuky">
    <w:name w:val="Table Grid"/>
    <w:basedOn w:val="Normlnatabuka"/>
    <w:uiPriority w:val="59"/>
    <w:rsid w:val="00DD62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unhideWhenUsed/>
    <w:rsid w:val="009C02FB"/>
    <w:rPr>
      <w:sz w:val="16"/>
      <w:szCs w:val="16"/>
    </w:rPr>
  </w:style>
  <w:style w:type="paragraph" w:styleId="Textkomentra">
    <w:name w:val="annotation text"/>
    <w:basedOn w:val="Normlny"/>
    <w:link w:val="TextkomentraChar"/>
    <w:uiPriority w:val="99"/>
    <w:unhideWhenUsed/>
    <w:rsid w:val="009C02FB"/>
    <w:pPr>
      <w:spacing w:line="240" w:lineRule="auto"/>
    </w:pPr>
    <w:rPr>
      <w:szCs w:val="20"/>
    </w:rPr>
  </w:style>
  <w:style w:type="character" w:customStyle="1" w:styleId="TextkomentraChar">
    <w:name w:val="Text komentára Char"/>
    <w:basedOn w:val="Predvolenpsmoodseku"/>
    <w:link w:val="Textkomentra"/>
    <w:uiPriority w:val="99"/>
    <w:rsid w:val="009C02FB"/>
    <w:rPr>
      <w:rFonts w:ascii="Century Gothic" w:hAnsi="Century Gothic"/>
      <w:sz w:val="20"/>
      <w:szCs w:val="20"/>
      <w:lang w:val="en-US"/>
    </w:rPr>
  </w:style>
  <w:style w:type="paragraph" w:styleId="Predmetkomentra">
    <w:name w:val="annotation subject"/>
    <w:basedOn w:val="Textkomentra"/>
    <w:next w:val="Textkomentra"/>
    <w:link w:val="PredmetkomentraChar"/>
    <w:uiPriority w:val="99"/>
    <w:semiHidden/>
    <w:unhideWhenUsed/>
    <w:rsid w:val="009C02FB"/>
    <w:rPr>
      <w:b/>
      <w:bCs/>
    </w:rPr>
  </w:style>
  <w:style w:type="character" w:customStyle="1" w:styleId="PredmetkomentraChar">
    <w:name w:val="Predmet komentára Char"/>
    <w:basedOn w:val="TextkomentraChar"/>
    <w:link w:val="Predmetkomentra"/>
    <w:uiPriority w:val="99"/>
    <w:semiHidden/>
    <w:rsid w:val="009C02FB"/>
    <w:rPr>
      <w:rFonts w:ascii="Century Gothic" w:hAnsi="Century Gothic"/>
      <w:b/>
      <w:bCs/>
      <w:sz w:val="20"/>
      <w:szCs w:val="20"/>
      <w:lang w:val="en-US"/>
    </w:rPr>
  </w:style>
  <w:style w:type="paragraph" w:styleId="Hlavika">
    <w:name w:val="header"/>
    <w:basedOn w:val="Normlny"/>
    <w:link w:val="HlavikaChar"/>
    <w:uiPriority w:val="99"/>
    <w:unhideWhenUsed/>
    <w:rsid w:val="009C02FB"/>
    <w:pPr>
      <w:tabs>
        <w:tab w:val="center" w:pos="4536"/>
        <w:tab w:val="right" w:pos="9072"/>
      </w:tabs>
      <w:spacing w:line="240" w:lineRule="auto"/>
    </w:pPr>
  </w:style>
  <w:style w:type="character" w:customStyle="1" w:styleId="HlavikaChar">
    <w:name w:val="Hlavička Char"/>
    <w:basedOn w:val="Predvolenpsmoodseku"/>
    <w:link w:val="Hlavika"/>
    <w:uiPriority w:val="99"/>
    <w:rsid w:val="009C02FB"/>
    <w:rPr>
      <w:rFonts w:ascii="Century Gothic" w:hAnsi="Century Gothic"/>
      <w:sz w:val="20"/>
      <w:lang w:val="en-US"/>
    </w:rPr>
  </w:style>
  <w:style w:type="paragraph" w:styleId="Pta">
    <w:name w:val="footer"/>
    <w:basedOn w:val="Normlny"/>
    <w:link w:val="PtaChar"/>
    <w:uiPriority w:val="99"/>
    <w:unhideWhenUsed/>
    <w:rsid w:val="009C02FB"/>
    <w:pPr>
      <w:tabs>
        <w:tab w:val="center" w:pos="4536"/>
        <w:tab w:val="right" w:pos="9072"/>
      </w:tabs>
      <w:spacing w:line="240" w:lineRule="auto"/>
    </w:pPr>
  </w:style>
  <w:style w:type="character" w:customStyle="1" w:styleId="PtaChar">
    <w:name w:val="Päta Char"/>
    <w:basedOn w:val="Predvolenpsmoodseku"/>
    <w:link w:val="Pta"/>
    <w:uiPriority w:val="99"/>
    <w:rsid w:val="009C02FB"/>
    <w:rPr>
      <w:rFonts w:ascii="Century Gothic" w:hAnsi="Century Gothic"/>
      <w:sz w:val="20"/>
      <w:lang w:val="en-US"/>
    </w:rPr>
  </w:style>
  <w:style w:type="paragraph" w:styleId="Textpoznmkypodiarou">
    <w:name w:val="footnote text"/>
    <w:aliases w:val="Char4,Text poznámky pod čiarou 007,_Poznámka pod čiarou,Text poznámky pod eiarou 007,Text poznámky pod èiarou 007,Text poznámky pod eiarou 007 Char Char Char,Schriftart: 9 pt,Schriftart: 10 pt,Schriftart: 8 pt,o, Char4,Car"/>
    <w:basedOn w:val="Normlny"/>
    <w:link w:val="TextpoznmkypodiarouChar"/>
    <w:uiPriority w:val="99"/>
    <w:unhideWhenUsed/>
    <w:rsid w:val="009C02FB"/>
    <w:pPr>
      <w:spacing w:line="240" w:lineRule="auto"/>
    </w:pPr>
    <w:rPr>
      <w:sz w:val="16"/>
      <w:szCs w:val="20"/>
    </w:rPr>
  </w:style>
  <w:style w:type="character" w:customStyle="1" w:styleId="TextpoznmkypodiarouChar">
    <w:name w:val="Text poznámky pod čiarou Char"/>
    <w:aliases w:val="Char4 Char,Text poznámky pod čiarou 007 Char,_Poznámka pod čiarou Char,Text poznámky pod eiarou 007 Char,Text poznámky pod èiarou 007 Char,Text poznámky pod eiarou 007 Char Char Char Char,Schriftart: 9 pt Char,o Char"/>
    <w:basedOn w:val="Predvolenpsmoodseku"/>
    <w:link w:val="Textpoznmkypodiarou"/>
    <w:uiPriority w:val="99"/>
    <w:rsid w:val="009C02FB"/>
    <w:rPr>
      <w:rFonts w:ascii="Century Gothic" w:hAnsi="Century Gothic"/>
      <w:sz w:val="16"/>
      <w:szCs w:val="20"/>
      <w:lang w:val="en-US"/>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basedOn w:val="Predvolenpsmoodseku"/>
    <w:uiPriority w:val="99"/>
    <w:unhideWhenUsed/>
    <w:rsid w:val="009C02FB"/>
    <w:rPr>
      <w:vertAlign w:val="superscript"/>
    </w:rPr>
  </w:style>
  <w:style w:type="paragraph" w:styleId="Odsekzoznamu">
    <w:name w:val="List Paragraph"/>
    <w:aliases w:val="List Paragraph,body,Odsek zoznamu2,Odsek"/>
    <w:basedOn w:val="Normlny"/>
    <w:link w:val="OdsekzoznamuChar"/>
    <w:uiPriority w:val="34"/>
    <w:qFormat/>
    <w:rsid w:val="009C02FB"/>
    <w:pPr>
      <w:ind w:left="720"/>
      <w:contextualSpacing/>
    </w:pPr>
  </w:style>
  <w:style w:type="character" w:customStyle="1" w:styleId="OdsekzoznamuChar">
    <w:name w:val="Odsek zoznamu Char"/>
    <w:aliases w:val="List Paragraph Char,body Char,Odsek zoznamu2 Char,Odsek Char"/>
    <w:basedOn w:val="Predvolenpsmoodseku"/>
    <w:link w:val="Odsekzoznamu"/>
    <w:uiPriority w:val="34"/>
    <w:locked/>
    <w:rsid w:val="00B9648D"/>
    <w:rPr>
      <w:rFonts w:ascii="Century Gothic" w:hAnsi="Century Gothic"/>
      <w:sz w:val="20"/>
      <w:lang w:val="en-US"/>
    </w:rPr>
  </w:style>
  <w:style w:type="character" w:customStyle="1" w:styleId="Nadpis1Char">
    <w:name w:val="Nadpis 1 Char"/>
    <w:basedOn w:val="Predvolenpsmoodseku"/>
    <w:link w:val="Nadpis1"/>
    <w:uiPriority w:val="9"/>
    <w:rsid w:val="009C02FB"/>
    <w:rPr>
      <w:rFonts w:ascii="Century Gothic" w:eastAsiaTheme="majorEastAsia" w:hAnsi="Century Gothic" w:cstheme="majorBidi"/>
      <w:b/>
      <w:bCs/>
      <w:color w:val="006EB6"/>
      <w:sz w:val="28"/>
      <w:szCs w:val="28"/>
      <w:lang w:val="en-US"/>
    </w:rPr>
  </w:style>
  <w:style w:type="character" w:customStyle="1" w:styleId="Nadpis2Char">
    <w:name w:val="Nadpis 2 Char"/>
    <w:basedOn w:val="Predvolenpsmoodseku"/>
    <w:link w:val="Nadpis2"/>
    <w:uiPriority w:val="9"/>
    <w:rsid w:val="009C02FB"/>
    <w:rPr>
      <w:rFonts w:ascii="Century Gothic" w:eastAsiaTheme="majorEastAsia" w:hAnsi="Century Gothic" w:cstheme="majorBidi"/>
      <w:b/>
      <w:bCs/>
      <w:color w:val="006EB6"/>
      <w:sz w:val="24"/>
      <w:szCs w:val="26"/>
      <w:lang w:val="en-US"/>
    </w:rPr>
  </w:style>
  <w:style w:type="character" w:customStyle="1" w:styleId="Nadpis3Char">
    <w:name w:val="Nadpis 3 Char"/>
    <w:basedOn w:val="Predvolenpsmoodseku"/>
    <w:link w:val="Nadpis3"/>
    <w:uiPriority w:val="9"/>
    <w:rsid w:val="009C02FB"/>
    <w:rPr>
      <w:rFonts w:ascii="Century Gothic" w:eastAsia="Cambria" w:hAnsi="Century Gothic" w:cstheme="majorBidi"/>
      <w:bCs/>
      <w:color w:val="4F81BD" w:themeColor="accent1"/>
      <w:spacing w:val="1"/>
      <w:sz w:val="24"/>
      <w:lang w:val="en-US"/>
    </w:rPr>
  </w:style>
  <w:style w:type="character" w:customStyle="1" w:styleId="Nadpis4Char">
    <w:name w:val="Nadpis 4 Char"/>
    <w:basedOn w:val="Predvolenpsmoodseku"/>
    <w:link w:val="Nadpis4"/>
    <w:uiPriority w:val="9"/>
    <w:rsid w:val="009C02FB"/>
    <w:rPr>
      <w:rFonts w:ascii="Century Gothic" w:eastAsia="Cambria" w:hAnsi="Century Gothic" w:cstheme="majorBidi"/>
      <w:bCs/>
      <w:iCs/>
      <w:color w:val="4F81BD" w:themeColor="accent1"/>
      <w:sz w:val="20"/>
      <w:u w:val="single"/>
      <w:lang w:val="en-US"/>
    </w:rPr>
  </w:style>
  <w:style w:type="character" w:customStyle="1" w:styleId="Nadpis5Char">
    <w:name w:val="Nadpis 5 Char"/>
    <w:basedOn w:val="Predvolenpsmoodseku"/>
    <w:link w:val="Nadpis5"/>
    <w:uiPriority w:val="9"/>
    <w:rsid w:val="009C02FB"/>
    <w:rPr>
      <w:rFonts w:ascii="Century Gothic" w:eastAsiaTheme="majorEastAsia" w:hAnsi="Century Gothic" w:cstheme="majorBidi"/>
      <w:color w:val="006EB6"/>
      <w:sz w:val="20"/>
      <w:lang w:val="en-US"/>
    </w:rPr>
  </w:style>
  <w:style w:type="character" w:customStyle="1" w:styleId="Nadpis6Char">
    <w:name w:val="Nadpis 6 Char"/>
    <w:basedOn w:val="Predvolenpsmoodseku"/>
    <w:link w:val="Nadpis6"/>
    <w:uiPriority w:val="9"/>
    <w:rsid w:val="009C02FB"/>
    <w:rPr>
      <w:rFonts w:asciiTheme="majorHAnsi" w:eastAsiaTheme="majorEastAsia" w:hAnsiTheme="majorHAnsi" w:cstheme="majorBidi"/>
      <w:i/>
      <w:iCs/>
      <w:color w:val="243F60" w:themeColor="accent1" w:themeShade="7F"/>
      <w:sz w:val="20"/>
      <w:lang w:val="en-US"/>
    </w:rPr>
  </w:style>
  <w:style w:type="character" w:customStyle="1" w:styleId="Nadpis7Char">
    <w:name w:val="Nadpis 7 Char"/>
    <w:basedOn w:val="Predvolenpsmoodseku"/>
    <w:link w:val="Nadpis7"/>
    <w:uiPriority w:val="9"/>
    <w:rsid w:val="009C02FB"/>
    <w:rPr>
      <w:rFonts w:asciiTheme="majorHAnsi" w:eastAsiaTheme="majorEastAsia" w:hAnsiTheme="majorHAnsi" w:cstheme="majorBidi"/>
      <w:i/>
      <w:iCs/>
      <w:color w:val="404040" w:themeColor="text1" w:themeTint="BF"/>
      <w:sz w:val="20"/>
      <w:lang w:val="en-US"/>
    </w:rPr>
  </w:style>
  <w:style w:type="character" w:customStyle="1" w:styleId="Nadpis8Char">
    <w:name w:val="Nadpis 8 Char"/>
    <w:basedOn w:val="Predvolenpsmoodseku"/>
    <w:link w:val="Nadpis8"/>
    <w:uiPriority w:val="9"/>
    <w:semiHidden/>
    <w:rsid w:val="009C02FB"/>
    <w:rPr>
      <w:rFonts w:asciiTheme="majorHAnsi" w:eastAsiaTheme="majorEastAsia" w:hAnsiTheme="majorHAnsi" w:cstheme="majorBidi"/>
      <w:color w:val="404040" w:themeColor="text1" w:themeTint="BF"/>
      <w:sz w:val="20"/>
      <w:szCs w:val="20"/>
      <w:lang w:val="en-US"/>
    </w:rPr>
  </w:style>
  <w:style w:type="character" w:customStyle="1" w:styleId="Nadpis9Char">
    <w:name w:val="Nadpis 9 Char"/>
    <w:basedOn w:val="Predvolenpsmoodseku"/>
    <w:link w:val="Nadpis9"/>
    <w:uiPriority w:val="9"/>
    <w:semiHidden/>
    <w:rsid w:val="009C02FB"/>
    <w:rPr>
      <w:rFonts w:asciiTheme="majorHAnsi" w:eastAsiaTheme="majorEastAsia" w:hAnsiTheme="majorHAnsi" w:cstheme="majorBidi"/>
      <w:i/>
      <w:iCs/>
      <w:color w:val="404040" w:themeColor="text1" w:themeTint="BF"/>
      <w:sz w:val="20"/>
      <w:szCs w:val="20"/>
      <w:lang w:val="en-US"/>
    </w:rPr>
  </w:style>
  <w:style w:type="character" w:styleId="Hypertextovprepojenie">
    <w:name w:val="Hyperlink"/>
    <w:basedOn w:val="Predvolenpsmoodseku"/>
    <w:uiPriority w:val="99"/>
    <w:unhideWhenUsed/>
    <w:rsid w:val="009C02FB"/>
    <w:rPr>
      <w:color w:val="0000FF" w:themeColor="hyperlink"/>
      <w:u w:val="single"/>
    </w:rPr>
  </w:style>
  <w:style w:type="character" w:styleId="PouitHypertextovPrepojenie">
    <w:name w:val="FollowedHyperlink"/>
    <w:basedOn w:val="Predvolenpsmoodseku"/>
    <w:uiPriority w:val="99"/>
    <w:semiHidden/>
    <w:unhideWhenUsed/>
    <w:rsid w:val="009C02FB"/>
    <w:rPr>
      <w:color w:val="800080" w:themeColor="followedHyperlink"/>
      <w:u w:val="single"/>
    </w:rPr>
  </w:style>
  <w:style w:type="paragraph" w:styleId="Obsah1">
    <w:name w:val="toc 1"/>
    <w:basedOn w:val="Normlny"/>
    <w:next w:val="Normlny"/>
    <w:autoRedefine/>
    <w:uiPriority w:val="39"/>
    <w:unhideWhenUsed/>
    <w:rsid w:val="009C02FB"/>
    <w:pPr>
      <w:tabs>
        <w:tab w:val="left" w:pos="400"/>
        <w:tab w:val="right" w:leader="dot" w:pos="9356"/>
      </w:tabs>
      <w:spacing w:after="100"/>
    </w:pPr>
  </w:style>
  <w:style w:type="paragraph" w:styleId="Obsah2">
    <w:name w:val="toc 2"/>
    <w:basedOn w:val="Normlny"/>
    <w:next w:val="Normlny"/>
    <w:autoRedefine/>
    <w:uiPriority w:val="39"/>
    <w:unhideWhenUsed/>
    <w:rsid w:val="009C02FB"/>
    <w:pPr>
      <w:tabs>
        <w:tab w:val="right" w:leader="dot" w:pos="9356"/>
      </w:tabs>
      <w:spacing w:after="100"/>
      <w:ind w:left="200"/>
    </w:pPr>
  </w:style>
  <w:style w:type="paragraph" w:styleId="Obsah3">
    <w:name w:val="toc 3"/>
    <w:basedOn w:val="Normlny"/>
    <w:next w:val="Normlny"/>
    <w:autoRedefine/>
    <w:uiPriority w:val="39"/>
    <w:unhideWhenUsed/>
    <w:rsid w:val="009C02FB"/>
    <w:pPr>
      <w:tabs>
        <w:tab w:val="right" w:leader="dot" w:pos="9356"/>
      </w:tabs>
      <w:spacing w:after="100"/>
      <w:ind w:left="400"/>
    </w:pPr>
  </w:style>
  <w:style w:type="paragraph" w:styleId="Obsah4">
    <w:name w:val="toc 4"/>
    <w:basedOn w:val="Normlny"/>
    <w:next w:val="Normlny"/>
    <w:autoRedefine/>
    <w:uiPriority w:val="39"/>
    <w:unhideWhenUsed/>
    <w:rsid w:val="009C02FB"/>
    <w:pPr>
      <w:tabs>
        <w:tab w:val="right" w:leader="dot" w:pos="9356"/>
      </w:tabs>
      <w:spacing w:after="100"/>
      <w:ind w:left="600"/>
    </w:pPr>
  </w:style>
  <w:style w:type="paragraph" w:styleId="Obsah5">
    <w:name w:val="toc 5"/>
    <w:basedOn w:val="Normlny"/>
    <w:next w:val="Normlny"/>
    <w:autoRedefine/>
    <w:uiPriority w:val="39"/>
    <w:unhideWhenUsed/>
    <w:rsid w:val="009C02FB"/>
    <w:pPr>
      <w:tabs>
        <w:tab w:val="left" w:leader="dot" w:pos="9356"/>
      </w:tabs>
      <w:spacing w:after="100"/>
      <w:ind w:left="800"/>
    </w:pPr>
  </w:style>
  <w:style w:type="paragraph" w:styleId="Obsah6">
    <w:name w:val="toc 6"/>
    <w:basedOn w:val="Normlny"/>
    <w:next w:val="Normlny"/>
    <w:autoRedefine/>
    <w:uiPriority w:val="39"/>
    <w:unhideWhenUsed/>
    <w:rsid w:val="009C02FB"/>
    <w:pPr>
      <w:widowControl/>
      <w:spacing w:after="100"/>
      <w:ind w:left="1100"/>
    </w:pPr>
    <w:rPr>
      <w:rFonts w:asciiTheme="minorHAnsi" w:eastAsiaTheme="minorEastAsia" w:hAnsiTheme="minorHAnsi"/>
      <w:sz w:val="22"/>
      <w:lang w:val="sk-SK" w:eastAsia="sk-SK"/>
    </w:rPr>
  </w:style>
  <w:style w:type="paragraph" w:styleId="Obsah7">
    <w:name w:val="toc 7"/>
    <w:basedOn w:val="Normlny"/>
    <w:next w:val="Normlny"/>
    <w:autoRedefine/>
    <w:uiPriority w:val="39"/>
    <w:unhideWhenUsed/>
    <w:rsid w:val="009C02FB"/>
    <w:pPr>
      <w:widowControl/>
      <w:spacing w:after="100"/>
      <w:ind w:left="1320"/>
    </w:pPr>
    <w:rPr>
      <w:rFonts w:asciiTheme="minorHAnsi" w:eastAsiaTheme="minorEastAsia" w:hAnsiTheme="minorHAnsi"/>
      <w:sz w:val="22"/>
      <w:lang w:val="sk-SK" w:eastAsia="sk-SK"/>
    </w:rPr>
  </w:style>
  <w:style w:type="paragraph" w:styleId="Obsah8">
    <w:name w:val="toc 8"/>
    <w:basedOn w:val="Normlny"/>
    <w:next w:val="Normlny"/>
    <w:autoRedefine/>
    <w:uiPriority w:val="39"/>
    <w:unhideWhenUsed/>
    <w:rsid w:val="009C02FB"/>
    <w:pPr>
      <w:widowControl/>
      <w:spacing w:after="100"/>
      <w:ind w:left="1540"/>
    </w:pPr>
    <w:rPr>
      <w:rFonts w:asciiTheme="minorHAnsi" w:eastAsiaTheme="minorEastAsia" w:hAnsiTheme="minorHAnsi"/>
      <w:sz w:val="22"/>
      <w:lang w:val="sk-SK" w:eastAsia="sk-SK"/>
    </w:rPr>
  </w:style>
  <w:style w:type="paragraph" w:styleId="Obsah9">
    <w:name w:val="toc 9"/>
    <w:basedOn w:val="Normlny"/>
    <w:next w:val="Normlny"/>
    <w:autoRedefine/>
    <w:uiPriority w:val="39"/>
    <w:unhideWhenUsed/>
    <w:rsid w:val="009C02FB"/>
    <w:pPr>
      <w:widowControl/>
      <w:spacing w:after="100"/>
      <w:ind w:left="1760"/>
    </w:pPr>
    <w:rPr>
      <w:rFonts w:asciiTheme="minorHAnsi" w:eastAsiaTheme="minorEastAsia" w:hAnsiTheme="minorHAnsi"/>
      <w:sz w:val="22"/>
      <w:lang w:val="sk-SK" w:eastAsia="sk-SK"/>
    </w:rPr>
  </w:style>
  <w:style w:type="paragraph" w:customStyle="1" w:styleId="SRK3">
    <w:name w:val="SRK 3"/>
    <w:basedOn w:val="Nadpis3"/>
    <w:qFormat/>
    <w:rsid w:val="009C02FB"/>
    <w:pPr>
      <w:numPr>
        <w:ilvl w:val="0"/>
        <w:numId w:val="0"/>
      </w:numPr>
    </w:pPr>
    <w:rPr>
      <w:rFonts w:ascii="Times New Roman" w:eastAsiaTheme="majorEastAsia" w:hAnsi="Times New Roman"/>
      <w:bCs w:val="0"/>
      <w:color w:val="365F91" w:themeColor="accent1" w:themeShade="BF"/>
      <w:lang w:val="sk-SK"/>
    </w:rPr>
  </w:style>
  <w:style w:type="character" w:styleId="Siln">
    <w:name w:val="Strong"/>
    <w:qFormat/>
    <w:rsid w:val="009C02FB"/>
    <w:rPr>
      <w:b/>
    </w:rPr>
  </w:style>
  <w:style w:type="paragraph" w:styleId="Bezriadkovania">
    <w:name w:val="No Spacing"/>
    <w:link w:val="BezriadkovaniaChar"/>
    <w:uiPriority w:val="1"/>
    <w:qFormat/>
    <w:rsid w:val="009C02FB"/>
    <w:pPr>
      <w:spacing w:after="0" w:line="240" w:lineRule="auto"/>
    </w:pPr>
    <w:rPr>
      <w:rFonts w:ascii="Times New Roman" w:eastAsia="Times New Roman" w:hAnsi="Times New Roman" w:cs="Times New Roman"/>
      <w:szCs w:val="20"/>
      <w:lang w:val="en-US"/>
    </w:rPr>
  </w:style>
  <w:style w:type="character" w:customStyle="1" w:styleId="BezriadkovaniaChar">
    <w:name w:val="Bez riadkovania Char"/>
    <w:basedOn w:val="Predvolenpsmoodseku"/>
    <w:link w:val="Bezriadkovania"/>
    <w:uiPriority w:val="1"/>
    <w:rsid w:val="009C02FB"/>
    <w:rPr>
      <w:rFonts w:ascii="Times New Roman" w:eastAsia="Times New Roman" w:hAnsi="Times New Roman" w:cs="Times New Roman"/>
      <w:szCs w:val="20"/>
      <w:lang w:val="en-US"/>
    </w:rPr>
  </w:style>
  <w:style w:type="paragraph" w:styleId="Revzia">
    <w:name w:val="Revision"/>
    <w:hidden/>
    <w:uiPriority w:val="99"/>
    <w:semiHidden/>
    <w:rsid w:val="00CE1CB3"/>
    <w:pPr>
      <w:spacing w:after="0" w:line="240" w:lineRule="auto"/>
    </w:pPr>
    <w:rPr>
      <w:rFonts w:ascii="Century Gothic" w:hAnsi="Century Gothic"/>
      <w:sz w:val="20"/>
      <w:lang w:val="en-US"/>
    </w:rPr>
  </w:style>
  <w:style w:type="paragraph" w:customStyle="1" w:styleId="Default">
    <w:name w:val="Default"/>
    <w:rsid w:val="00EE544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WhiteTextColor">
    <w:name w:val="White Text Color"/>
    <w:uiPriority w:val="99"/>
    <w:rsid w:val="00A91C7A"/>
    <w:rPr>
      <w:color w:val="FFFFFF"/>
    </w:rPr>
  </w:style>
  <w:style w:type="paragraph" w:customStyle="1" w:styleId="Pa1">
    <w:name w:val="Pa1"/>
    <w:basedOn w:val="Normlny"/>
    <w:next w:val="Normlny"/>
    <w:uiPriority w:val="99"/>
    <w:rsid w:val="00974B4A"/>
    <w:pPr>
      <w:widowControl/>
      <w:autoSpaceDE w:val="0"/>
      <w:autoSpaceDN w:val="0"/>
      <w:adjustRightInd w:val="0"/>
      <w:spacing w:line="201" w:lineRule="atLeast"/>
      <w:jc w:val="left"/>
    </w:pPr>
    <w:rPr>
      <w:rFonts w:ascii="NimbuSanDEEBlaCon" w:hAnsi="NimbuSanDEEBlaCon"/>
      <w:sz w:val="24"/>
      <w:szCs w:val="24"/>
      <w:lang w:val="sk-SK"/>
    </w:rPr>
  </w:style>
  <w:style w:type="paragraph" w:styleId="Zkladntext">
    <w:name w:val="Body Text"/>
    <w:basedOn w:val="Normlny"/>
    <w:link w:val="ZkladntextChar"/>
    <w:uiPriority w:val="99"/>
    <w:rsid w:val="00665B6E"/>
    <w:pPr>
      <w:widowControl/>
      <w:suppressAutoHyphens/>
      <w:autoSpaceDE w:val="0"/>
      <w:autoSpaceDN w:val="0"/>
      <w:adjustRightInd w:val="0"/>
      <w:spacing w:line="280" w:lineRule="atLeast"/>
      <w:jc w:val="left"/>
      <w:textAlignment w:val="center"/>
    </w:pPr>
    <w:rPr>
      <w:rFonts w:ascii="Lato" w:hAnsi="Lato" w:cs="Lato"/>
      <w:color w:val="000000"/>
      <w:szCs w:val="20"/>
    </w:rPr>
  </w:style>
  <w:style w:type="character" w:customStyle="1" w:styleId="ZkladntextChar">
    <w:name w:val="Základný text Char"/>
    <w:basedOn w:val="Predvolenpsmoodseku"/>
    <w:link w:val="Zkladntext"/>
    <w:uiPriority w:val="99"/>
    <w:rsid w:val="00665B6E"/>
    <w:rPr>
      <w:rFonts w:ascii="Lato" w:hAnsi="Lato" w:cs="Lato"/>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299017">
      <w:bodyDiv w:val="1"/>
      <w:marLeft w:val="0"/>
      <w:marRight w:val="0"/>
      <w:marTop w:val="0"/>
      <w:marBottom w:val="0"/>
      <w:divBdr>
        <w:top w:val="none" w:sz="0" w:space="0" w:color="auto"/>
        <w:left w:val="none" w:sz="0" w:space="0" w:color="auto"/>
        <w:bottom w:val="none" w:sz="0" w:space="0" w:color="auto"/>
        <w:right w:val="none" w:sz="0" w:space="0" w:color="auto"/>
      </w:divBdr>
    </w:div>
    <w:div w:id="234364338">
      <w:bodyDiv w:val="1"/>
      <w:marLeft w:val="0"/>
      <w:marRight w:val="0"/>
      <w:marTop w:val="0"/>
      <w:marBottom w:val="0"/>
      <w:divBdr>
        <w:top w:val="none" w:sz="0" w:space="0" w:color="auto"/>
        <w:left w:val="none" w:sz="0" w:space="0" w:color="auto"/>
        <w:bottom w:val="none" w:sz="0" w:space="0" w:color="auto"/>
        <w:right w:val="none" w:sz="0" w:space="0" w:color="auto"/>
      </w:divBdr>
    </w:div>
    <w:div w:id="333726048">
      <w:bodyDiv w:val="1"/>
      <w:marLeft w:val="0"/>
      <w:marRight w:val="0"/>
      <w:marTop w:val="0"/>
      <w:marBottom w:val="0"/>
      <w:divBdr>
        <w:top w:val="none" w:sz="0" w:space="0" w:color="auto"/>
        <w:left w:val="none" w:sz="0" w:space="0" w:color="auto"/>
        <w:bottom w:val="none" w:sz="0" w:space="0" w:color="auto"/>
        <w:right w:val="none" w:sz="0" w:space="0" w:color="auto"/>
      </w:divBdr>
    </w:div>
    <w:div w:id="518130466">
      <w:bodyDiv w:val="1"/>
      <w:marLeft w:val="0"/>
      <w:marRight w:val="0"/>
      <w:marTop w:val="0"/>
      <w:marBottom w:val="0"/>
      <w:divBdr>
        <w:top w:val="none" w:sz="0" w:space="0" w:color="auto"/>
        <w:left w:val="none" w:sz="0" w:space="0" w:color="auto"/>
        <w:bottom w:val="none" w:sz="0" w:space="0" w:color="auto"/>
        <w:right w:val="none" w:sz="0" w:space="0" w:color="auto"/>
      </w:divBdr>
    </w:div>
    <w:div w:id="733430032">
      <w:bodyDiv w:val="1"/>
      <w:marLeft w:val="0"/>
      <w:marRight w:val="0"/>
      <w:marTop w:val="0"/>
      <w:marBottom w:val="0"/>
      <w:divBdr>
        <w:top w:val="none" w:sz="0" w:space="0" w:color="auto"/>
        <w:left w:val="none" w:sz="0" w:space="0" w:color="auto"/>
        <w:bottom w:val="none" w:sz="0" w:space="0" w:color="auto"/>
        <w:right w:val="none" w:sz="0" w:space="0" w:color="auto"/>
      </w:divBdr>
    </w:div>
    <w:div w:id="1064376949">
      <w:bodyDiv w:val="1"/>
      <w:marLeft w:val="0"/>
      <w:marRight w:val="0"/>
      <w:marTop w:val="0"/>
      <w:marBottom w:val="0"/>
      <w:divBdr>
        <w:top w:val="none" w:sz="0" w:space="0" w:color="auto"/>
        <w:left w:val="none" w:sz="0" w:space="0" w:color="auto"/>
        <w:bottom w:val="none" w:sz="0" w:space="0" w:color="auto"/>
        <w:right w:val="none" w:sz="0" w:space="0" w:color="auto"/>
      </w:divBdr>
    </w:div>
    <w:div w:id="1311639949">
      <w:bodyDiv w:val="1"/>
      <w:marLeft w:val="0"/>
      <w:marRight w:val="0"/>
      <w:marTop w:val="0"/>
      <w:marBottom w:val="0"/>
      <w:divBdr>
        <w:top w:val="none" w:sz="0" w:space="0" w:color="auto"/>
        <w:left w:val="none" w:sz="0" w:space="0" w:color="auto"/>
        <w:bottom w:val="none" w:sz="0" w:space="0" w:color="auto"/>
        <w:right w:val="none" w:sz="0" w:space="0" w:color="auto"/>
      </w:divBdr>
    </w:div>
    <w:div w:id="1784887014">
      <w:bodyDiv w:val="1"/>
      <w:marLeft w:val="0"/>
      <w:marRight w:val="0"/>
      <w:marTop w:val="0"/>
      <w:marBottom w:val="0"/>
      <w:divBdr>
        <w:top w:val="none" w:sz="0" w:space="0" w:color="auto"/>
        <w:left w:val="none" w:sz="0" w:space="0" w:color="auto"/>
        <w:bottom w:val="none" w:sz="0" w:space="0" w:color="auto"/>
        <w:right w:val="none" w:sz="0" w:space="0" w:color="auto"/>
      </w:divBdr>
    </w:div>
    <w:div w:id="187422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opvai.sk/ris3/dolezite-dokument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raz\AppData\Roaming\Microsoft\&#352;abl&#243;ny\Pr&#237;ru&#269;ka.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404B374B8FF4E29B8E5D4BD3F33657D"/>
        <w:category>
          <w:name w:val="Všeobecné"/>
          <w:gallery w:val="placeholder"/>
        </w:category>
        <w:types>
          <w:type w:val="bbPlcHdr"/>
        </w:types>
        <w:behaviors>
          <w:behavior w:val="content"/>
        </w:behaviors>
        <w:guid w:val="{8CF97F0D-B83E-4F08-8AF5-F6F20A094A48}"/>
      </w:docPartPr>
      <w:docPartBody>
        <w:p w:rsidR="008728FB" w:rsidRDefault="00FB2CD2" w:rsidP="00FB2CD2">
          <w:pPr>
            <w:pStyle w:val="7404B374B8FF4E29B8E5D4BD3F33657D1"/>
          </w:pPr>
          <w:r w:rsidRPr="00900F7F">
            <w:rPr>
              <w:rStyle w:val="Textzstupnhosymbolu"/>
            </w:rPr>
            <w:t>Vyberte položku.</w:t>
          </w:r>
        </w:p>
      </w:docPartBody>
    </w:docPart>
    <w:docPart>
      <w:docPartPr>
        <w:name w:val="A574EFB09E1847E28DA07FB75759CCF7"/>
        <w:category>
          <w:name w:val="Všeobecné"/>
          <w:gallery w:val="placeholder"/>
        </w:category>
        <w:types>
          <w:type w:val="bbPlcHdr"/>
        </w:types>
        <w:behaviors>
          <w:behavior w:val="content"/>
        </w:behaviors>
        <w:guid w:val="{4B11A0C0-CEEF-4918-AE2F-7F494D262527}"/>
      </w:docPartPr>
      <w:docPartBody>
        <w:p w:rsidR="008728FB" w:rsidRDefault="00FB2CD2" w:rsidP="00FB2CD2">
          <w:pPr>
            <w:pStyle w:val="A574EFB09E1847E28DA07FB75759CCF71"/>
          </w:pPr>
          <w:r w:rsidRPr="00900F7F">
            <w:rPr>
              <w:rStyle w:val="Textzstupnhosymbolu"/>
            </w:rPr>
            <w:t>Vyberte položku.</w:t>
          </w:r>
        </w:p>
      </w:docPartBody>
    </w:docPart>
    <w:docPart>
      <w:docPartPr>
        <w:name w:val="D97E7A0074C844349A2ECDE1E594BF2F"/>
        <w:category>
          <w:name w:val="Všeobecné"/>
          <w:gallery w:val="placeholder"/>
        </w:category>
        <w:types>
          <w:type w:val="bbPlcHdr"/>
        </w:types>
        <w:behaviors>
          <w:behavior w:val="content"/>
        </w:behaviors>
        <w:guid w:val="{4B2632F4-6F92-4E65-AA08-16829790A855}"/>
      </w:docPartPr>
      <w:docPartBody>
        <w:p w:rsidR="008728FB" w:rsidRDefault="00FB2CD2" w:rsidP="00FB2CD2">
          <w:pPr>
            <w:pStyle w:val="D97E7A0074C844349A2ECDE1E594BF2F1"/>
          </w:pPr>
          <w:r w:rsidRPr="00900F7F">
            <w:rPr>
              <w:rStyle w:val="Textzstupnhosymbolu"/>
            </w:rPr>
            <w:t>Vyberte položku.</w:t>
          </w:r>
        </w:p>
      </w:docPartBody>
    </w:docPart>
    <w:docPart>
      <w:docPartPr>
        <w:name w:val="E2CA5F731BDA4D94AC9A8E682C755E0A"/>
        <w:category>
          <w:name w:val="Všeobecné"/>
          <w:gallery w:val="placeholder"/>
        </w:category>
        <w:types>
          <w:type w:val="bbPlcHdr"/>
        </w:types>
        <w:behaviors>
          <w:behavior w:val="content"/>
        </w:behaviors>
        <w:guid w:val="{362DE0D8-EE70-4A6A-9391-7138D25ECAD2}"/>
      </w:docPartPr>
      <w:docPartBody>
        <w:p w:rsidR="008728FB" w:rsidRDefault="00FB2CD2" w:rsidP="00FB2CD2">
          <w:pPr>
            <w:pStyle w:val="E2CA5F731BDA4D94AC9A8E682C755E0A1"/>
          </w:pPr>
          <w:r w:rsidRPr="00900F7F">
            <w:rPr>
              <w:rStyle w:val="Textzstupnhosymbolu"/>
            </w:rPr>
            <w:t>Vyberte položku.</w:t>
          </w:r>
        </w:p>
      </w:docPartBody>
    </w:docPart>
    <w:docPart>
      <w:docPartPr>
        <w:name w:val="697BC1F9A95E4661B4DF2F6A36B70950"/>
        <w:category>
          <w:name w:val="Všeobecné"/>
          <w:gallery w:val="placeholder"/>
        </w:category>
        <w:types>
          <w:type w:val="bbPlcHdr"/>
        </w:types>
        <w:behaviors>
          <w:behavior w:val="content"/>
        </w:behaviors>
        <w:guid w:val="{91824D29-5E35-49B2-A55C-3FC24E5D2C68}"/>
      </w:docPartPr>
      <w:docPartBody>
        <w:p w:rsidR="008728FB" w:rsidRDefault="00FB2CD2" w:rsidP="00FB2CD2">
          <w:pPr>
            <w:pStyle w:val="697BC1F9A95E4661B4DF2F6A36B709501"/>
          </w:pPr>
          <w:r w:rsidRPr="00900F7F">
            <w:rPr>
              <w:rStyle w:val="Textzstupnhosymbolu"/>
            </w:rPr>
            <w:t>Vyberte položku.</w:t>
          </w:r>
        </w:p>
      </w:docPartBody>
    </w:docPart>
    <w:docPart>
      <w:docPartPr>
        <w:name w:val="041A7C16FD2C4C5B98D5AA27F11A09A4"/>
        <w:category>
          <w:name w:val="Všeobecné"/>
          <w:gallery w:val="placeholder"/>
        </w:category>
        <w:types>
          <w:type w:val="bbPlcHdr"/>
        </w:types>
        <w:behaviors>
          <w:behavior w:val="content"/>
        </w:behaviors>
        <w:guid w:val="{9CA97FB1-D539-4BC3-9545-1696E2C4C2BC}"/>
      </w:docPartPr>
      <w:docPartBody>
        <w:p w:rsidR="008728FB" w:rsidRDefault="00FB2CD2" w:rsidP="00FB2CD2">
          <w:pPr>
            <w:pStyle w:val="041A7C16FD2C4C5B98D5AA27F11A09A41"/>
          </w:pPr>
          <w:r w:rsidRPr="00900F7F">
            <w:rPr>
              <w:rStyle w:val="Textzstupnhosymbolu"/>
            </w:rPr>
            <w:t>Vyberte položku.</w:t>
          </w:r>
        </w:p>
      </w:docPartBody>
    </w:docPart>
    <w:docPart>
      <w:docPartPr>
        <w:name w:val="8843E980C83B4640924DF19461628176"/>
        <w:category>
          <w:name w:val="Všeobecné"/>
          <w:gallery w:val="placeholder"/>
        </w:category>
        <w:types>
          <w:type w:val="bbPlcHdr"/>
        </w:types>
        <w:behaviors>
          <w:behavior w:val="content"/>
        </w:behaviors>
        <w:guid w:val="{E0AD97CF-84DD-4D63-97E2-446E28998673}"/>
      </w:docPartPr>
      <w:docPartBody>
        <w:p w:rsidR="008728FB" w:rsidRDefault="00FB2CD2" w:rsidP="00FB2CD2">
          <w:pPr>
            <w:pStyle w:val="8843E980C83B4640924DF194616281761"/>
          </w:pPr>
          <w:r w:rsidRPr="00900F7F">
            <w:rPr>
              <w:rStyle w:val="Textzstupnhosymbolu"/>
            </w:rPr>
            <w:t>Vyberte položku.</w:t>
          </w:r>
        </w:p>
      </w:docPartBody>
    </w:docPart>
    <w:docPart>
      <w:docPartPr>
        <w:name w:val="601BE25048D749B38694F3AE4EDFB2AA"/>
        <w:category>
          <w:name w:val="Všeobecné"/>
          <w:gallery w:val="placeholder"/>
        </w:category>
        <w:types>
          <w:type w:val="bbPlcHdr"/>
        </w:types>
        <w:behaviors>
          <w:behavior w:val="content"/>
        </w:behaviors>
        <w:guid w:val="{A9A46D52-FD33-404C-8B68-032AE59FED18}"/>
      </w:docPartPr>
      <w:docPartBody>
        <w:p w:rsidR="008728FB" w:rsidRDefault="00FB2CD2" w:rsidP="00FB2CD2">
          <w:pPr>
            <w:pStyle w:val="601BE25048D749B38694F3AE4EDFB2AA1"/>
          </w:pPr>
          <w:r w:rsidRPr="00900F7F">
            <w:rPr>
              <w:rStyle w:val="Textzstupnhosymbolu"/>
            </w:rPr>
            <w:t>Vyberte položku.</w:t>
          </w:r>
        </w:p>
      </w:docPartBody>
    </w:docPart>
    <w:docPart>
      <w:docPartPr>
        <w:name w:val="2CDB2CF0AEF84BA8AD6DC6C05961D1F2"/>
        <w:category>
          <w:name w:val="Všeobecné"/>
          <w:gallery w:val="placeholder"/>
        </w:category>
        <w:types>
          <w:type w:val="bbPlcHdr"/>
        </w:types>
        <w:behaviors>
          <w:behavior w:val="content"/>
        </w:behaviors>
        <w:guid w:val="{45E21292-D0F2-4EF6-997D-C93E156EB117}"/>
      </w:docPartPr>
      <w:docPartBody>
        <w:p w:rsidR="008728FB" w:rsidRDefault="00FB2CD2" w:rsidP="00FB2CD2">
          <w:pPr>
            <w:pStyle w:val="2CDB2CF0AEF84BA8AD6DC6C05961D1F21"/>
          </w:pPr>
          <w:r w:rsidRPr="00900F7F">
            <w:rPr>
              <w:rStyle w:val="Textzstupnhosymbolu"/>
            </w:rPr>
            <w:t>Vyberte položku.</w:t>
          </w:r>
        </w:p>
      </w:docPartBody>
    </w:docPart>
    <w:docPart>
      <w:docPartPr>
        <w:name w:val="18B5F24309C44C64B0A66E518978476F"/>
        <w:category>
          <w:name w:val="Všeobecné"/>
          <w:gallery w:val="placeholder"/>
        </w:category>
        <w:types>
          <w:type w:val="bbPlcHdr"/>
        </w:types>
        <w:behaviors>
          <w:behavior w:val="content"/>
        </w:behaviors>
        <w:guid w:val="{4951E5DA-3999-4380-B92A-AC1A50DD3562}"/>
      </w:docPartPr>
      <w:docPartBody>
        <w:p w:rsidR="008728FB" w:rsidRDefault="00FB2CD2" w:rsidP="00FB2CD2">
          <w:pPr>
            <w:pStyle w:val="18B5F24309C44C64B0A66E518978476F1"/>
          </w:pPr>
          <w:r w:rsidRPr="00900F7F">
            <w:rPr>
              <w:rStyle w:val="Textzstupnhosymbolu"/>
            </w:rPr>
            <w:t>Vyberte položku.</w:t>
          </w:r>
        </w:p>
      </w:docPartBody>
    </w:docPart>
    <w:docPart>
      <w:docPartPr>
        <w:name w:val="447FDF3B2E2F4E389CE12CB2D4758AA2"/>
        <w:category>
          <w:name w:val="Všeobecné"/>
          <w:gallery w:val="placeholder"/>
        </w:category>
        <w:types>
          <w:type w:val="bbPlcHdr"/>
        </w:types>
        <w:behaviors>
          <w:behavior w:val="content"/>
        </w:behaviors>
        <w:guid w:val="{A502506D-584A-41F9-9D37-F490227C01FA}"/>
      </w:docPartPr>
      <w:docPartBody>
        <w:p w:rsidR="008728FB" w:rsidRDefault="00FB2CD2" w:rsidP="00FB2CD2">
          <w:pPr>
            <w:pStyle w:val="447FDF3B2E2F4E389CE12CB2D4758AA21"/>
          </w:pPr>
          <w:r w:rsidRPr="00900F7F">
            <w:rPr>
              <w:rStyle w:val="Textzstupnhosymbolu"/>
            </w:rPr>
            <w:t>Vyberte položku.</w:t>
          </w:r>
        </w:p>
      </w:docPartBody>
    </w:docPart>
    <w:docPart>
      <w:docPartPr>
        <w:name w:val="8E2191572F0841DD8DCE1D9A6B070AD0"/>
        <w:category>
          <w:name w:val="Všeobecné"/>
          <w:gallery w:val="placeholder"/>
        </w:category>
        <w:types>
          <w:type w:val="bbPlcHdr"/>
        </w:types>
        <w:behaviors>
          <w:behavior w:val="content"/>
        </w:behaviors>
        <w:guid w:val="{52EBFA52-17A5-416F-AD53-B811FEBCFBE1}"/>
      </w:docPartPr>
      <w:docPartBody>
        <w:p w:rsidR="008728FB" w:rsidRDefault="00FB2CD2" w:rsidP="00FB2CD2">
          <w:pPr>
            <w:pStyle w:val="8E2191572F0841DD8DCE1D9A6B070AD01"/>
          </w:pPr>
          <w:r w:rsidRPr="00900F7F">
            <w:rPr>
              <w:rStyle w:val="Textzstupnhosymbolu"/>
            </w:rPr>
            <w:t>Vyberte položku.</w:t>
          </w:r>
        </w:p>
      </w:docPartBody>
    </w:docPart>
    <w:docPart>
      <w:docPartPr>
        <w:name w:val="C633C9176D39475D9559C67528AAEE7F"/>
        <w:category>
          <w:name w:val="Všeobecné"/>
          <w:gallery w:val="placeholder"/>
        </w:category>
        <w:types>
          <w:type w:val="bbPlcHdr"/>
        </w:types>
        <w:behaviors>
          <w:behavior w:val="content"/>
        </w:behaviors>
        <w:guid w:val="{D1D265B7-BD11-432F-8B32-61083FE1DD04}"/>
      </w:docPartPr>
      <w:docPartBody>
        <w:p w:rsidR="008728FB" w:rsidRDefault="00FB2CD2" w:rsidP="00FB2CD2">
          <w:pPr>
            <w:pStyle w:val="C633C9176D39475D9559C67528AAEE7F1"/>
          </w:pPr>
          <w:r w:rsidRPr="00900F7F">
            <w:rPr>
              <w:rStyle w:val="Textzstupnhosymbolu"/>
            </w:rPr>
            <w:t>Vyberte položku.</w:t>
          </w:r>
        </w:p>
      </w:docPartBody>
    </w:docPart>
    <w:docPart>
      <w:docPartPr>
        <w:name w:val="703D98F906AA4D93B67DBC98CA0FF999"/>
        <w:category>
          <w:name w:val="Všeobecné"/>
          <w:gallery w:val="placeholder"/>
        </w:category>
        <w:types>
          <w:type w:val="bbPlcHdr"/>
        </w:types>
        <w:behaviors>
          <w:behavior w:val="content"/>
        </w:behaviors>
        <w:guid w:val="{3247CF9B-5B77-4BA2-8CBA-EF76B26E3CA9}"/>
      </w:docPartPr>
      <w:docPartBody>
        <w:p w:rsidR="008728FB" w:rsidRDefault="00FB2CD2" w:rsidP="00FB2CD2">
          <w:pPr>
            <w:pStyle w:val="703D98F906AA4D93B67DBC98CA0FF9991"/>
          </w:pPr>
          <w:r w:rsidRPr="00900F7F">
            <w:rPr>
              <w:rStyle w:val="Textzstupnhosymbolu"/>
            </w:rPr>
            <w:t>Vyberte položku.</w:t>
          </w:r>
        </w:p>
      </w:docPartBody>
    </w:docPart>
    <w:docPart>
      <w:docPartPr>
        <w:name w:val="AE4128F0FB734ECC99EB64B40AC6A936"/>
        <w:category>
          <w:name w:val="Všeobecné"/>
          <w:gallery w:val="placeholder"/>
        </w:category>
        <w:types>
          <w:type w:val="bbPlcHdr"/>
        </w:types>
        <w:behaviors>
          <w:behavior w:val="content"/>
        </w:behaviors>
        <w:guid w:val="{368B8E43-04FD-4941-9D52-5A4CFBA05553}"/>
      </w:docPartPr>
      <w:docPartBody>
        <w:p w:rsidR="008728FB" w:rsidRDefault="00FB2CD2" w:rsidP="00FB2CD2">
          <w:pPr>
            <w:pStyle w:val="AE4128F0FB734ECC99EB64B40AC6A9361"/>
          </w:pPr>
          <w:r w:rsidRPr="00900F7F">
            <w:rPr>
              <w:rStyle w:val="Textzstupnhosymbolu"/>
            </w:rPr>
            <w:t>Vyberte položku.</w:t>
          </w:r>
        </w:p>
      </w:docPartBody>
    </w:docPart>
    <w:docPart>
      <w:docPartPr>
        <w:name w:val="EBBC891DA8A74A6BA1CA0213DBF9D5CB"/>
        <w:category>
          <w:name w:val="Všeobecné"/>
          <w:gallery w:val="placeholder"/>
        </w:category>
        <w:types>
          <w:type w:val="bbPlcHdr"/>
        </w:types>
        <w:behaviors>
          <w:behavior w:val="content"/>
        </w:behaviors>
        <w:guid w:val="{20115F9B-6CA4-40BA-8A69-612BF5C53B84}"/>
      </w:docPartPr>
      <w:docPartBody>
        <w:p w:rsidR="008728FB" w:rsidRDefault="00FB2CD2" w:rsidP="00FB2CD2">
          <w:pPr>
            <w:pStyle w:val="EBBC891DA8A74A6BA1CA0213DBF9D5CB1"/>
          </w:pPr>
          <w:r w:rsidRPr="00900F7F">
            <w:rPr>
              <w:rStyle w:val="Textzstupnhosymbolu"/>
            </w:rPr>
            <w:t>Vyberte položku.</w:t>
          </w:r>
        </w:p>
      </w:docPartBody>
    </w:docPart>
    <w:docPart>
      <w:docPartPr>
        <w:name w:val="8857347584314642A4CEC7ABBB7BA39E"/>
        <w:category>
          <w:name w:val="Všeobecné"/>
          <w:gallery w:val="placeholder"/>
        </w:category>
        <w:types>
          <w:type w:val="bbPlcHdr"/>
        </w:types>
        <w:behaviors>
          <w:behavior w:val="content"/>
        </w:behaviors>
        <w:guid w:val="{02BB4D54-16A6-4474-B38D-9131EA56F75E}"/>
      </w:docPartPr>
      <w:docPartBody>
        <w:p w:rsidR="008728FB" w:rsidRDefault="00FB2CD2" w:rsidP="00FB2CD2">
          <w:pPr>
            <w:pStyle w:val="8857347584314642A4CEC7ABBB7BA39E1"/>
          </w:pPr>
          <w:r w:rsidRPr="00900F7F">
            <w:rPr>
              <w:rStyle w:val="Textzstupnhosymbolu"/>
            </w:rPr>
            <w:t>Vyberte položku.</w:t>
          </w:r>
        </w:p>
      </w:docPartBody>
    </w:docPart>
    <w:docPart>
      <w:docPartPr>
        <w:name w:val="AD66E923ACD94C5BADE0588E88D848AB"/>
        <w:category>
          <w:name w:val="Všeobecné"/>
          <w:gallery w:val="placeholder"/>
        </w:category>
        <w:types>
          <w:type w:val="bbPlcHdr"/>
        </w:types>
        <w:behaviors>
          <w:behavior w:val="content"/>
        </w:behaviors>
        <w:guid w:val="{91D13C73-DB07-4515-9221-E050BB2A8B13}"/>
      </w:docPartPr>
      <w:docPartBody>
        <w:p w:rsidR="008728FB" w:rsidRDefault="00FB2CD2" w:rsidP="00FB2CD2">
          <w:pPr>
            <w:pStyle w:val="AD66E923ACD94C5BADE0588E88D848AB1"/>
          </w:pPr>
          <w:r w:rsidRPr="00900F7F">
            <w:rPr>
              <w:rStyle w:val="Textzstupnhosymbolu"/>
            </w:rPr>
            <w:t>Vyberte položku.</w:t>
          </w:r>
        </w:p>
      </w:docPartBody>
    </w:docPart>
    <w:docPart>
      <w:docPartPr>
        <w:name w:val="71B7697B8A04405E967882C5D9414B90"/>
        <w:category>
          <w:name w:val="Všeobecné"/>
          <w:gallery w:val="placeholder"/>
        </w:category>
        <w:types>
          <w:type w:val="bbPlcHdr"/>
        </w:types>
        <w:behaviors>
          <w:behavior w:val="content"/>
        </w:behaviors>
        <w:guid w:val="{B171C692-377B-40F4-9D82-54713DDDDBF8}"/>
      </w:docPartPr>
      <w:docPartBody>
        <w:p w:rsidR="008728FB" w:rsidRDefault="00FB2CD2" w:rsidP="00FB2CD2">
          <w:pPr>
            <w:pStyle w:val="71B7697B8A04405E967882C5D9414B901"/>
          </w:pPr>
          <w:r w:rsidRPr="00900F7F">
            <w:rPr>
              <w:rStyle w:val="Textzstupnhosymbolu"/>
            </w:rPr>
            <w:t>Vyberte položku.</w:t>
          </w:r>
        </w:p>
      </w:docPartBody>
    </w:docPart>
    <w:docPart>
      <w:docPartPr>
        <w:name w:val="E00173E8109746CFA154BCE858A48ACF"/>
        <w:category>
          <w:name w:val="Všeobecné"/>
          <w:gallery w:val="placeholder"/>
        </w:category>
        <w:types>
          <w:type w:val="bbPlcHdr"/>
        </w:types>
        <w:behaviors>
          <w:behavior w:val="content"/>
        </w:behaviors>
        <w:guid w:val="{080E0D3A-7DDE-46C5-AD23-8DF9A861B0D3}"/>
      </w:docPartPr>
      <w:docPartBody>
        <w:p w:rsidR="008728FB" w:rsidRDefault="00FB2CD2" w:rsidP="00FB2CD2">
          <w:pPr>
            <w:pStyle w:val="E00173E8109746CFA154BCE858A48ACF1"/>
          </w:pPr>
          <w:r w:rsidRPr="00900F7F">
            <w:rPr>
              <w:rStyle w:val="Textzstupnhosymbolu"/>
            </w:rPr>
            <w:t>Vyberte položku.</w:t>
          </w:r>
        </w:p>
      </w:docPartBody>
    </w:docPart>
    <w:docPart>
      <w:docPartPr>
        <w:name w:val="51F1B6BF222748EDB47D9945B0542E95"/>
        <w:category>
          <w:name w:val="Všeobecné"/>
          <w:gallery w:val="placeholder"/>
        </w:category>
        <w:types>
          <w:type w:val="bbPlcHdr"/>
        </w:types>
        <w:behaviors>
          <w:behavior w:val="content"/>
        </w:behaviors>
        <w:guid w:val="{682AAE2C-88AF-4039-96C5-FA7D35C94206}"/>
      </w:docPartPr>
      <w:docPartBody>
        <w:p w:rsidR="008728FB" w:rsidRDefault="00FB2CD2" w:rsidP="00FB2CD2">
          <w:pPr>
            <w:pStyle w:val="51F1B6BF222748EDB47D9945B0542E951"/>
          </w:pPr>
          <w:r w:rsidRPr="00900F7F">
            <w:rPr>
              <w:rStyle w:val="Textzstupnhosymbolu"/>
            </w:rPr>
            <w:t>Vyberte položku.</w:t>
          </w:r>
        </w:p>
      </w:docPartBody>
    </w:docPart>
    <w:docPart>
      <w:docPartPr>
        <w:name w:val="CA35BA1D7C2A45558C6D1FA0D8EBBE70"/>
        <w:category>
          <w:name w:val="Všeobecné"/>
          <w:gallery w:val="placeholder"/>
        </w:category>
        <w:types>
          <w:type w:val="bbPlcHdr"/>
        </w:types>
        <w:behaviors>
          <w:behavior w:val="content"/>
        </w:behaviors>
        <w:guid w:val="{7E77D610-CEC5-4A57-86F8-3143894A482C}"/>
      </w:docPartPr>
      <w:docPartBody>
        <w:p w:rsidR="008728FB" w:rsidRDefault="00FB2CD2" w:rsidP="00FB2CD2">
          <w:pPr>
            <w:pStyle w:val="CA35BA1D7C2A45558C6D1FA0D8EBBE701"/>
          </w:pPr>
          <w:r w:rsidRPr="00900F7F">
            <w:rPr>
              <w:rStyle w:val="Textzstupnhosymbolu"/>
            </w:rPr>
            <w:t>Vyberte položku.</w:t>
          </w:r>
        </w:p>
      </w:docPartBody>
    </w:docPart>
    <w:docPart>
      <w:docPartPr>
        <w:name w:val="EE00091CFC1C4FD6A8ED18F4A46BC04B"/>
        <w:category>
          <w:name w:val="Všeobecné"/>
          <w:gallery w:val="placeholder"/>
        </w:category>
        <w:types>
          <w:type w:val="bbPlcHdr"/>
        </w:types>
        <w:behaviors>
          <w:behavior w:val="content"/>
        </w:behaviors>
        <w:guid w:val="{35C1A43D-5A30-4904-9039-4F853F599791}"/>
      </w:docPartPr>
      <w:docPartBody>
        <w:p w:rsidR="00FB03F3" w:rsidRDefault="00FB2CD2" w:rsidP="00FB2CD2">
          <w:pPr>
            <w:pStyle w:val="EE00091CFC1C4FD6A8ED18F4A46BC04B1"/>
          </w:pPr>
          <w:r w:rsidRPr="00900F7F">
            <w:rPr>
              <w:rStyle w:val="Textzstupnhosymbolu"/>
            </w:rPr>
            <w:t>Vyberte položku.</w:t>
          </w:r>
        </w:p>
      </w:docPartBody>
    </w:docPart>
    <w:docPart>
      <w:docPartPr>
        <w:name w:val="D836B06C022B4423833F599281098471"/>
        <w:category>
          <w:name w:val="Všeobecné"/>
          <w:gallery w:val="placeholder"/>
        </w:category>
        <w:types>
          <w:type w:val="bbPlcHdr"/>
        </w:types>
        <w:behaviors>
          <w:behavior w:val="content"/>
        </w:behaviors>
        <w:guid w:val="{52D18CA5-14A1-4C70-96D0-DF5F453F72CF}"/>
      </w:docPartPr>
      <w:docPartBody>
        <w:p w:rsidR="00FB03F3" w:rsidRDefault="00FB2CD2" w:rsidP="00FB2CD2">
          <w:pPr>
            <w:pStyle w:val="D836B06C022B4423833F5992810984711"/>
          </w:pPr>
          <w:r w:rsidRPr="00900F7F">
            <w:rPr>
              <w:rStyle w:val="Textzstupnhosymbolu"/>
            </w:rPr>
            <w:t>Vyberte položku.</w:t>
          </w:r>
        </w:p>
      </w:docPartBody>
    </w:docPart>
    <w:docPart>
      <w:docPartPr>
        <w:name w:val="48FEABF7FCB94427B59FBD86443872ED"/>
        <w:category>
          <w:name w:val="Všeobecné"/>
          <w:gallery w:val="placeholder"/>
        </w:category>
        <w:types>
          <w:type w:val="bbPlcHdr"/>
        </w:types>
        <w:behaviors>
          <w:behavior w:val="content"/>
        </w:behaviors>
        <w:guid w:val="{CAEBED3E-DA71-4EC4-8458-B056AC9D3005}"/>
      </w:docPartPr>
      <w:docPartBody>
        <w:p w:rsidR="00FB03F3" w:rsidRDefault="00FB2CD2" w:rsidP="00FB2CD2">
          <w:pPr>
            <w:pStyle w:val="48FEABF7FCB94427B59FBD86443872ED1"/>
          </w:pPr>
          <w:r w:rsidRPr="00900F7F">
            <w:rPr>
              <w:rStyle w:val="Textzstupnhosymbolu"/>
            </w:rPr>
            <w:t>Vyberte položku.</w:t>
          </w:r>
        </w:p>
      </w:docPartBody>
    </w:docPart>
    <w:docPart>
      <w:docPartPr>
        <w:name w:val="833220EBCCB04E94A52134BF1D8BB019"/>
        <w:category>
          <w:name w:val="Všeobecné"/>
          <w:gallery w:val="placeholder"/>
        </w:category>
        <w:types>
          <w:type w:val="bbPlcHdr"/>
        </w:types>
        <w:behaviors>
          <w:behavior w:val="content"/>
        </w:behaviors>
        <w:guid w:val="{06E56E07-8D92-4741-BFEC-81807011447F}"/>
      </w:docPartPr>
      <w:docPartBody>
        <w:p w:rsidR="00FB03F3" w:rsidRDefault="00FB2CD2" w:rsidP="00FB2CD2">
          <w:pPr>
            <w:pStyle w:val="833220EBCCB04E94A52134BF1D8BB0191"/>
          </w:pPr>
          <w:r w:rsidRPr="00900F7F">
            <w:rPr>
              <w:rStyle w:val="Textzstupnhosymbolu"/>
            </w:rPr>
            <w:t>Vyberte položku.</w:t>
          </w:r>
        </w:p>
      </w:docPartBody>
    </w:docPart>
    <w:docPart>
      <w:docPartPr>
        <w:name w:val="11FB496DC25545DB99E09865E17A7A8C"/>
        <w:category>
          <w:name w:val="Všeobecné"/>
          <w:gallery w:val="placeholder"/>
        </w:category>
        <w:types>
          <w:type w:val="bbPlcHdr"/>
        </w:types>
        <w:behaviors>
          <w:behavior w:val="content"/>
        </w:behaviors>
        <w:guid w:val="{ABA52E05-E989-4D4B-A4B6-D1299A8BE05A}"/>
      </w:docPartPr>
      <w:docPartBody>
        <w:p w:rsidR="00FB03F3" w:rsidRDefault="00FB2CD2" w:rsidP="00FB2CD2">
          <w:pPr>
            <w:pStyle w:val="11FB496DC25545DB99E09865E17A7A8C1"/>
          </w:pPr>
          <w:r w:rsidRPr="00900F7F">
            <w:rPr>
              <w:rStyle w:val="Textzstupnhosymbolu"/>
            </w:rPr>
            <w:t>Vyberte položku.</w:t>
          </w:r>
        </w:p>
      </w:docPartBody>
    </w:docPart>
    <w:docPart>
      <w:docPartPr>
        <w:name w:val="962AD61BF0014E3D8BB12DD6476DD147"/>
        <w:category>
          <w:name w:val="Všeobecné"/>
          <w:gallery w:val="placeholder"/>
        </w:category>
        <w:types>
          <w:type w:val="bbPlcHdr"/>
        </w:types>
        <w:behaviors>
          <w:behavior w:val="content"/>
        </w:behaviors>
        <w:guid w:val="{F4938ED6-E2F1-4581-AD57-7599674B221F}"/>
      </w:docPartPr>
      <w:docPartBody>
        <w:p w:rsidR="00FB03F3" w:rsidRDefault="00FB2CD2" w:rsidP="00FB2CD2">
          <w:pPr>
            <w:pStyle w:val="962AD61BF0014E3D8BB12DD6476DD1471"/>
          </w:pPr>
          <w:r w:rsidRPr="00900F7F">
            <w:rPr>
              <w:rStyle w:val="Textzstupnhosymbolu"/>
            </w:rPr>
            <w:t>Vyberte položku.</w:t>
          </w:r>
        </w:p>
      </w:docPartBody>
    </w:docPart>
    <w:docPart>
      <w:docPartPr>
        <w:name w:val="14B3B937232F4352A6A40F3F3632018B"/>
        <w:category>
          <w:name w:val="Všeobecné"/>
          <w:gallery w:val="placeholder"/>
        </w:category>
        <w:types>
          <w:type w:val="bbPlcHdr"/>
        </w:types>
        <w:behaviors>
          <w:behavior w:val="content"/>
        </w:behaviors>
        <w:guid w:val="{4FC2ABAF-9B65-4B71-8DDC-F4CD582FD6E7}"/>
      </w:docPartPr>
      <w:docPartBody>
        <w:p w:rsidR="00FB03F3" w:rsidRDefault="00FB2CD2" w:rsidP="00FB2CD2">
          <w:pPr>
            <w:pStyle w:val="14B3B937232F4352A6A40F3F3632018B1"/>
          </w:pPr>
          <w:r w:rsidRPr="00900F7F">
            <w:rPr>
              <w:rStyle w:val="Textzstupnhosymbolu"/>
            </w:rPr>
            <w:t>Vyberte položku.</w:t>
          </w:r>
        </w:p>
      </w:docPartBody>
    </w:docPart>
    <w:docPart>
      <w:docPartPr>
        <w:name w:val="3BBA616F001E4504B68C5BFD12A3579D"/>
        <w:category>
          <w:name w:val="Všeobecné"/>
          <w:gallery w:val="placeholder"/>
        </w:category>
        <w:types>
          <w:type w:val="bbPlcHdr"/>
        </w:types>
        <w:behaviors>
          <w:behavior w:val="content"/>
        </w:behaviors>
        <w:guid w:val="{7218F70B-0A82-4547-9F11-F7FBD11645BC}"/>
      </w:docPartPr>
      <w:docPartBody>
        <w:p w:rsidR="00FB03F3" w:rsidRDefault="00FB2CD2" w:rsidP="00FB2CD2">
          <w:pPr>
            <w:pStyle w:val="3BBA616F001E4504B68C5BFD12A3579D1"/>
          </w:pPr>
          <w:r w:rsidRPr="00900F7F">
            <w:rPr>
              <w:rStyle w:val="Textzstupnhosymbolu"/>
            </w:rPr>
            <w:t>Vyberte položku.</w:t>
          </w:r>
        </w:p>
      </w:docPartBody>
    </w:docPart>
    <w:docPart>
      <w:docPartPr>
        <w:name w:val="E0DAB934AF5742D1BA27628A9F628ADA"/>
        <w:category>
          <w:name w:val="Všeobecné"/>
          <w:gallery w:val="placeholder"/>
        </w:category>
        <w:types>
          <w:type w:val="bbPlcHdr"/>
        </w:types>
        <w:behaviors>
          <w:behavior w:val="content"/>
        </w:behaviors>
        <w:guid w:val="{FF475794-461D-40EB-8668-560532A32862}"/>
      </w:docPartPr>
      <w:docPartBody>
        <w:p w:rsidR="00FB03F3" w:rsidRDefault="00FB03F3" w:rsidP="00FB03F3">
          <w:pPr>
            <w:pStyle w:val="E0DAB934AF5742D1BA27628A9F628ADA"/>
          </w:pPr>
          <w:r w:rsidRPr="00900F7F">
            <w:rPr>
              <w:rStyle w:val="Textzstupnhosymbolu"/>
            </w:rPr>
            <w:t>Vyberte položku.</w:t>
          </w:r>
        </w:p>
      </w:docPartBody>
    </w:docPart>
    <w:docPart>
      <w:docPartPr>
        <w:name w:val="282419FEE416489F8FE7A4B3BB7DF569"/>
        <w:category>
          <w:name w:val="Všeobecné"/>
          <w:gallery w:val="placeholder"/>
        </w:category>
        <w:types>
          <w:type w:val="bbPlcHdr"/>
        </w:types>
        <w:behaviors>
          <w:behavior w:val="content"/>
        </w:behaviors>
        <w:guid w:val="{96DD17EC-090E-4958-B424-BD90C5AB8144}"/>
      </w:docPartPr>
      <w:docPartBody>
        <w:p w:rsidR="00FB03F3" w:rsidRDefault="00FB03F3" w:rsidP="00FB03F3">
          <w:pPr>
            <w:pStyle w:val="282419FEE416489F8FE7A4B3BB7DF569"/>
          </w:pPr>
          <w:r w:rsidRPr="00900F7F">
            <w:rPr>
              <w:rStyle w:val="Textzstupnhosymbolu"/>
            </w:rPr>
            <w:t>Vyberte položku.</w:t>
          </w:r>
        </w:p>
      </w:docPartBody>
    </w:docPart>
    <w:docPart>
      <w:docPartPr>
        <w:name w:val="627614B6848C4487B1FC92AFE0F3D6F6"/>
        <w:category>
          <w:name w:val="Všeobecné"/>
          <w:gallery w:val="placeholder"/>
        </w:category>
        <w:types>
          <w:type w:val="bbPlcHdr"/>
        </w:types>
        <w:behaviors>
          <w:behavior w:val="content"/>
        </w:behaviors>
        <w:guid w:val="{2CAAE597-9FB7-47F8-98EA-60C38B66313E}"/>
      </w:docPartPr>
      <w:docPartBody>
        <w:p w:rsidR="00FB03F3" w:rsidRDefault="00FB03F3" w:rsidP="00FB03F3">
          <w:pPr>
            <w:pStyle w:val="627614B6848C4487B1FC92AFE0F3D6F6"/>
          </w:pPr>
          <w:r w:rsidRPr="00900F7F">
            <w:rPr>
              <w:rStyle w:val="Textzstupnhosymbolu"/>
            </w:rPr>
            <w:t>Vyberte položku.</w:t>
          </w:r>
        </w:p>
      </w:docPartBody>
    </w:docPart>
    <w:docPart>
      <w:docPartPr>
        <w:name w:val="421D0BBA11DE4F52A0379FD43094372C"/>
        <w:category>
          <w:name w:val="Všeobecné"/>
          <w:gallery w:val="placeholder"/>
        </w:category>
        <w:types>
          <w:type w:val="bbPlcHdr"/>
        </w:types>
        <w:behaviors>
          <w:behavior w:val="content"/>
        </w:behaviors>
        <w:guid w:val="{FC4EF08C-5171-4FD7-8CC8-527098C07456}"/>
      </w:docPartPr>
      <w:docPartBody>
        <w:p w:rsidR="00FB03F3" w:rsidRDefault="00FB03F3" w:rsidP="00FB03F3">
          <w:pPr>
            <w:pStyle w:val="421D0BBA11DE4F52A0379FD43094372C"/>
          </w:pPr>
          <w:r w:rsidRPr="00900F7F">
            <w:rPr>
              <w:rStyle w:val="Textzstupnhosymbolu"/>
            </w:rPr>
            <w:t>Vyberte položku.</w:t>
          </w:r>
        </w:p>
      </w:docPartBody>
    </w:docPart>
    <w:docPart>
      <w:docPartPr>
        <w:name w:val="7D71DF9918514F77A90824694A988E6D"/>
        <w:category>
          <w:name w:val="Všeobecné"/>
          <w:gallery w:val="placeholder"/>
        </w:category>
        <w:types>
          <w:type w:val="bbPlcHdr"/>
        </w:types>
        <w:behaviors>
          <w:behavior w:val="content"/>
        </w:behaviors>
        <w:guid w:val="{29B73370-DA75-4B39-831A-EC6AC61EB5C1}"/>
      </w:docPartPr>
      <w:docPartBody>
        <w:p w:rsidR="00FB03F3" w:rsidRDefault="00FB03F3" w:rsidP="00FB03F3">
          <w:pPr>
            <w:pStyle w:val="7D71DF9918514F77A90824694A988E6D"/>
          </w:pPr>
          <w:r w:rsidRPr="00900F7F">
            <w:rPr>
              <w:rStyle w:val="Textzstupnhosymbolu"/>
            </w:rPr>
            <w:t>Vyberte položku.</w:t>
          </w:r>
        </w:p>
      </w:docPartBody>
    </w:docPart>
    <w:docPart>
      <w:docPartPr>
        <w:name w:val="208FDA1D2BFB4254B42C8BD8720847B1"/>
        <w:category>
          <w:name w:val="Všeobecné"/>
          <w:gallery w:val="placeholder"/>
        </w:category>
        <w:types>
          <w:type w:val="bbPlcHdr"/>
        </w:types>
        <w:behaviors>
          <w:behavior w:val="content"/>
        </w:behaviors>
        <w:guid w:val="{9B1AB10E-9219-4BD3-9C58-6F374E91F923}"/>
      </w:docPartPr>
      <w:docPartBody>
        <w:p w:rsidR="00FB03F3" w:rsidRDefault="00FB03F3" w:rsidP="00FB03F3">
          <w:pPr>
            <w:pStyle w:val="208FDA1D2BFB4254B42C8BD8720847B1"/>
          </w:pPr>
          <w:r w:rsidRPr="00900F7F">
            <w:rPr>
              <w:rStyle w:val="Textzstupnhosymbolu"/>
            </w:rPr>
            <w:t>Vyberte položku.</w:t>
          </w:r>
        </w:p>
      </w:docPartBody>
    </w:docPart>
    <w:docPart>
      <w:docPartPr>
        <w:name w:val="CEF5A7BB58B94F0D8EEDEF318073DB9F"/>
        <w:category>
          <w:name w:val="Všeobecné"/>
          <w:gallery w:val="placeholder"/>
        </w:category>
        <w:types>
          <w:type w:val="bbPlcHdr"/>
        </w:types>
        <w:behaviors>
          <w:behavior w:val="content"/>
        </w:behaviors>
        <w:guid w:val="{6B71827D-7296-4AB5-8433-F02FE6E0ABBB}"/>
      </w:docPartPr>
      <w:docPartBody>
        <w:p w:rsidR="00FB03F3" w:rsidRDefault="00FB03F3" w:rsidP="00FB03F3">
          <w:pPr>
            <w:pStyle w:val="CEF5A7BB58B94F0D8EEDEF318073DB9F"/>
          </w:pPr>
          <w:r w:rsidRPr="00900F7F">
            <w:rPr>
              <w:rStyle w:val="Textzstupnhosymbolu"/>
            </w:rPr>
            <w:t>Vyberte položku.</w:t>
          </w:r>
        </w:p>
      </w:docPartBody>
    </w:docPart>
    <w:docPart>
      <w:docPartPr>
        <w:name w:val="88D7E458312941AB81AC0D8E72DDF28E"/>
        <w:category>
          <w:name w:val="Všeobecné"/>
          <w:gallery w:val="placeholder"/>
        </w:category>
        <w:types>
          <w:type w:val="bbPlcHdr"/>
        </w:types>
        <w:behaviors>
          <w:behavior w:val="content"/>
        </w:behaviors>
        <w:guid w:val="{56C37793-882D-4FF0-8D2D-54F714BF6602}"/>
      </w:docPartPr>
      <w:docPartBody>
        <w:p w:rsidR="00FB03F3" w:rsidRDefault="00FB03F3" w:rsidP="00FB03F3">
          <w:pPr>
            <w:pStyle w:val="88D7E458312941AB81AC0D8E72DDF28E"/>
          </w:pPr>
          <w:r w:rsidRPr="00900F7F">
            <w:rPr>
              <w:rStyle w:val="Textzstupnhosymbolu"/>
            </w:rPr>
            <w:t>Vyberte položku.</w:t>
          </w:r>
        </w:p>
      </w:docPartBody>
    </w:docPart>
    <w:docPart>
      <w:docPartPr>
        <w:name w:val="D7CD070E65904E4AB7F88CCF69C1B27D"/>
        <w:category>
          <w:name w:val="Všeobecné"/>
          <w:gallery w:val="placeholder"/>
        </w:category>
        <w:types>
          <w:type w:val="bbPlcHdr"/>
        </w:types>
        <w:behaviors>
          <w:behavior w:val="content"/>
        </w:behaviors>
        <w:guid w:val="{9BE85AC5-015D-40DC-809F-0CBADE594055}"/>
      </w:docPartPr>
      <w:docPartBody>
        <w:p w:rsidR="00DF13E6" w:rsidRDefault="00FB2CD2" w:rsidP="00FB2CD2">
          <w:pPr>
            <w:pStyle w:val="D7CD070E65904E4AB7F88CCF69C1B27D"/>
          </w:pPr>
          <w:r w:rsidRPr="00900F7F">
            <w:rPr>
              <w:rStyle w:val="Textzstupnhosymbolu"/>
            </w:rPr>
            <w:t>Vyberte položku.</w:t>
          </w:r>
        </w:p>
      </w:docPartBody>
    </w:docPart>
    <w:docPart>
      <w:docPartPr>
        <w:name w:val="FB15B2EAEB6B45F680A277F352BC1008"/>
        <w:category>
          <w:name w:val="Všeobecné"/>
          <w:gallery w:val="placeholder"/>
        </w:category>
        <w:types>
          <w:type w:val="bbPlcHdr"/>
        </w:types>
        <w:behaviors>
          <w:behavior w:val="content"/>
        </w:behaviors>
        <w:guid w:val="{2C72A8EB-FFC6-4F8C-AD2A-4D18E014E28C}"/>
      </w:docPartPr>
      <w:docPartBody>
        <w:p w:rsidR="00DF13E6" w:rsidRDefault="00FB2CD2" w:rsidP="00FB2CD2">
          <w:pPr>
            <w:pStyle w:val="FB15B2EAEB6B45F680A277F352BC1008"/>
          </w:pPr>
          <w:r w:rsidRPr="00900F7F">
            <w:rPr>
              <w:rStyle w:val="Textzstupnhosymbolu"/>
            </w:rPr>
            <w:t>Vyberte položku.</w:t>
          </w:r>
        </w:p>
      </w:docPartBody>
    </w:docPart>
    <w:docPart>
      <w:docPartPr>
        <w:name w:val="EDB2AAB0B91148FBBE74C8CDEAE461CB"/>
        <w:category>
          <w:name w:val="Všeobecné"/>
          <w:gallery w:val="placeholder"/>
        </w:category>
        <w:types>
          <w:type w:val="bbPlcHdr"/>
        </w:types>
        <w:behaviors>
          <w:behavior w:val="content"/>
        </w:behaviors>
        <w:guid w:val="{381EF8CC-1298-4123-B126-BA6889AA3EDD}"/>
      </w:docPartPr>
      <w:docPartBody>
        <w:p w:rsidR="00DF13E6" w:rsidRDefault="00FB2CD2" w:rsidP="00FB2CD2">
          <w:pPr>
            <w:pStyle w:val="EDB2AAB0B91148FBBE74C8CDEAE461CB"/>
          </w:pPr>
          <w:r w:rsidRPr="00900F7F">
            <w:rPr>
              <w:rStyle w:val="Textzstupnhosymbolu"/>
            </w:rPr>
            <w:t>Vyberte položku.</w:t>
          </w:r>
        </w:p>
      </w:docPartBody>
    </w:docPart>
    <w:docPart>
      <w:docPartPr>
        <w:name w:val="56BA60A90A1B4E3D8AE839AE2A61A8E7"/>
        <w:category>
          <w:name w:val="Všeobecné"/>
          <w:gallery w:val="placeholder"/>
        </w:category>
        <w:types>
          <w:type w:val="bbPlcHdr"/>
        </w:types>
        <w:behaviors>
          <w:behavior w:val="content"/>
        </w:behaviors>
        <w:guid w:val="{19CB24A1-CAB0-497C-83E1-80812719C0D7}"/>
      </w:docPartPr>
      <w:docPartBody>
        <w:p w:rsidR="00DF13E6" w:rsidRDefault="00FB2CD2" w:rsidP="00FB2CD2">
          <w:pPr>
            <w:pStyle w:val="56BA60A90A1B4E3D8AE839AE2A61A8E7"/>
          </w:pPr>
          <w:r w:rsidRPr="00900F7F">
            <w:rPr>
              <w:rStyle w:val="Textzstupnhosymbolu"/>
            </w:rPr>
            <w:t>Vyberte položku.</w:t>
          </w:r>
        </w:p>
      </w:docPartBody>
    </w:docPart>
    <w:docPart>
      <w:docPartPr>
        <w:name w:val="EBB37EED83EF466EAB14C4827916DF32"/>
        <w:category>
          <w:name w:val="Všeobecné"/>
          <w:gallery w:val="placeholder"/>
        </w:category>
        <w:types>
          <w:type w:val="bbPlcHdr"/>
        </w:types>
        <w:behaviors>
          <w:behavior w:val="content"/>
        </w:behaviors>
        <w:guid w:val="{ABCFF4C7-DC54-41B9-9C0F-BAB0B75B2B67}"/>
      </w:docPartPr>
      <w:docPartBody>
        <w:p w:rsidR="00DF13E6" w:rsidRDefault="00FB2CD2" w:rsidP="00FB2CD2">
          <w:pPr>
            <w:pStyle w:val="EBB37EED83EF466EAB14C4827916DF32"/>
          </w:pPr>
          <w:r w:rsidRPr="00900F7F">
            <w:rPr>
              <w:rStyle w:val="Textzstupnhosymbolu"/>
            </w:rPr>
            <w:t>Vyberte položku.</w:t>
          </w:r>
        </w:p>
      </w:docPartBody>
    </w:docPart>
    <w:docPart>
      <w:docPartPr>
        <w:name w:val="13E4D35F7BE34103898BEF4776603B18"/>
        <w:category>
          <w:name w:val="Všeobecné"/>
          <w:gallery w:val="placeholder"/>
        </w:category>
        <w:types>
          <w:type w:val="bbPlcHdr"/>
        </w:types>
        <w:behaviors>
          <w:behavior w:val="content"/>
        </w:behaviors>
        <w:guid w:val="{EC0B404A-3766-4740-9899-7332472ADE60}"/>
      </w:docPartPr>
      <w:docPartBody>
        <w:p w:rsidR="00DF13E6" w:rsidRDefault="00FB2CD2" w:rsidP="00FB2CD2">
          <w:pPr>
            <w:pStyle w:val="13E4D35F7BE34103898BEF4776603B18"/>
          </w:pPr>
          <w:r w:rsidRPr="00900F7F">
            <w:rPr>
              <w:rStyle w:val="Textzstupnhosymbolu"/>
            </w:rPr>
            <w:t>Vyberte položku.</w:t>
          </w:r>
        </w:p>
      </w:docPartBody>
    </w:docPart>
    <w:docPart>
      <w:docPartPr>
        <w:name w:val="476C3EDEA4704FFB932CE34BECF9F31A"/>
        <w:category>
          <w:name w:val="Všeobecné"/>
          <w:gallery w:val="placeholder"/>
        </w:category>
        <w:types>
          <w:type w:val="bbPlcHdr"/>
        </w:types>
        <w:behaviors>
          <w:behavior w:val="content"/>
        </w:behaviors>
        <w:guid w:val="{CE1EA3B8-B742-4C03-A109-6D0F0D722973}"/>
      </w:docPartPr>
      <w:docPartBody>
        <w:p w:rsidR="00DF13E6" w:rsidRDefault="00FB2CD2" w:rsidP="00FB2CD2">
          <w:pPr>
            <w:pStyle w:val="476C3EDEA4704FFB932CE34BECF9F31A"/>
          </w:pPr>
          <w:r w:rsidRPr="00900F7F">
            <w:rPr>
              <w:rStyle w:val="Textzstupnhosymbolu"/>
            </w:rPr>
            <w:t>Vyberte položku.</w:t>
          </w:r>
        </w:p>
      </w:docPartBody>
    </w:docPart>
    <w:docPart>
      <w:docPartPr>
        <w:name w:val="C95DCAC511FF44D5B61E679CB967225B"/>
        <w:category>
          <w:name w:val="Všeobecné"/>
          <w:gallery w:val="placeholder"/>
        </w:category>
        <w:types>
          <w:type w:val="bbPlcHdr"/>
        </w:types>
        <w:behaviors>
          <w:behavior w:val="content"/>
        </w:behaviors>
        <w:guid w:val="{71EF5FEE-CEBB-4E13-BFF1-F793A309FBA2}"/>
      </w:docPartPr>
      <w:docPartBody>
        <w:p w:rsidR="00DF13E6" w:rsidRDefault="00FB2CD2" w:rsidP="00FB2CD2">
          <w:pPr>
            <w:pStyle w:val="C95DCAC511FF44D5B61E679CB967225B"/>
          </w:pPr>
          <w:r w:rsidRPr="00900F7F">
            <w:rPr>
              <w:rStyle w:val="Textzstupnhosymbolu"/>
            </w:rPr>
            <w:t>Vyberte položku.</w:t>
          </w:r>
        </w:p>
      </w:docPartBody>
    </w:docPart>
    <w:docPart>
      <w:docPartPr>
        <w:name w:val="01E74AD853FA4A1A8F9A705C199C1B38"/>
        <w:category>
          <w:name w:val="Všeobecné"/>
          <w:gallery w:val="placeholder"/>
        </w:category>
        <w:types>
          <w:type w:val="bbPlcHdr"/>
        </w:types>
        <w:behaviors>
          <w:behavior w:val="content"/>
        </w:behaviors>
        <w:guid w:val="{B45CD921-D899-4F52-8E01-093BFA290B2B}"/>
      </w:docPartPr>
      <w:docPartBody>
        <w:p w:rsidR="00DF13E6" w:rsidRDefault="00FB2CD2" w:rsidP="00FB2CD2">
          <w:pPr>
            <w:pStyle w:val="01E74AD853FA4A1A8F9A705C199C1B38"/>
          </w:pPr>
          <w:r w:rsidRPr="00900F7F">
            <w:rPr>
              <w:rStyle w:val="Textzstupnhosymbolu"/>
            </w:rPr>
            <w:t>Vyberte položku.</w:t>
          </w:r>
        </w:p>
      </w:docPartBody>
    </w:docPart>
    <w:docPart>
      <w:docPartPr>
        <w:name w:val="70612DAA345540A989A4D2F20FF25001"/>
        <w:category>
          <w:name w:val="Všeobecné"/>
          <w:gallery w:val="placeholder"/>
        </w:category>
        <w:types>
          <w:type w:val="bbPlcHdr"/>
        </w:types>
        <w:behaviors>
          <w:behavior w:val="content"/>
        </w:behaviors>
        <w:guid w:val="{64F30670-A376-4A1C-9909-22D3F42C8CDD}"/>
      </w:docPartPr>
      <w:docPartBody>
        <w:p w:rsidR="00DF13E6" w:rsidRDefault="00FB2CD2" w:rsidP="00FB2CD2">
          <w:pPr>
            <w:pStyle w:val="70612DAA345540A989A4D2F20FF25001"/>
          </w:pPr>
          <w:r w:rsidRPr="00900F7F">
            <w:rPr>
              <w:rStyle w:val="Textzstupnhosymbolu"/>
            </w:rPr>
            <w:t>Vyberte položku.</w:t>
          </w:r>
        </w:p>
      </w:docPartBody>
    </w:docPart>
    <w:docPart>
      <w:docPartPr>
        <w:name w:val="5BE23FC325844676984BD62364817C41"/>
        <w:category>
          <w:name w:val="Všeobecné"/>
          <w:gallery w:val="placeholder"/>
        </w:category>
        <w:types>
          <w:type w:val="bbPlcHdr"/>
        </w:types>
        <w:behaviors>
          <w:behavior w:val="content"/>
        </w:behaviors>
        <w:guid w:val="{4CEF8536-7BED-40E0-9691-EA27AB96801D}"/>
      </w:docPartPr>
      <w:docPartBody>
        <w:p w:rsidR="00DF13E6" w:rsidRDefault="00FB2CD2" w:rsidP="00FB2CD2">
          <w:pPr>
            <w:pStyle w:val="5BE23FC325844676984BD62364817C41"/>
          </w:pPr>
          <w:r w:rsidRPr="00900F7F">
            <w:rPr>
              <w:rStyle w:val="Textzstupnhosymbolu"/>
            </w:rPr>
            <w:t>Vyberte položku.</w:t>
          </w:r>
        </w:p>
      </w:docPartBody>
    </w:docPart>
    <w:docPart>
      <w:docPartPr>
        <w:name w:val="BEE97867209E4F5DB0A70D3432A8B070"/>
        <w:category>
          <w:name w:val="Všeobecné"/>
          <w:gallery w:val="placeholder"/>
        </w:category>
        <w:types>
          <w:type w:val="bbPlcHdr"/>
        </w:types>
        <w:behaviors>
          <w:behavior w:val="content"/>
        </w:behaviors>
        <w:guid w:val="{747B843B-9216-48DD-9A7B-DC513CBB4205}"/>
      </w:docPartPr>
      <w:docPartBody>
        <w:p w:rsidR="00DF13E6" w:rsidRDefault="00FB2CD2" w:rsidP="00FB2CD2">
          <w:pPr>
            <w:pStyle w:val="BEE97867209E4F5DB0A70D3432A8B070"/>
          </w:pPr>
          <w:r w:rsidRPr="00900F7F">
            <w:rPr>
              <w:rStyle w:val="Textzstupnhosymbolu"/>
            </w:rPr>
            <w:t>Vyberte položku.</w:t>
          </w:r>
        </w:p>
      </w:docPartBody>
    </w:docPart>
    <w:docPart>
      <w:docPartPr>
        <w:name w:val="9603ED9639624A008BD1C31D97C914DF"/>
        <w:category>
          <w:name w:val="Všeobecné"/>
          <w:gallery w:val="placeholder"/>
        </w:category>
        <w:types>
          <w:type w:val="bbPlcHdr"/>
        </w:types>
        <w:behaviors>
          <w:behavior w:val="content"/>
        </w:behaviors>
        <w:guid w:val="{AB53E4C2-CAF6-4F60-8F8B-7106413121CD}"/>
      </w:docPartPr>
      <w:docPartBody>
        <w:p w:rsidR="00496C4A" w:rsidRDefault="00F43ADA" w:rsidP="00F43ADA">
          <w:pPr>
            <w:pStyle w:val="9603ED9639624A008BD1C31D97C914DF"/>
          </w:pPr>
          <w:r w:rsidRPr="00900F7F">
            <w:rPr>
              <w:rStyle w:val="Textzstupnhosymbolu"/>
            </w:rPr>
            <w:t>Vyberte položku.</w:t>
          </w:r>
        </w:p>
      </w:docPartBody>
    </w:docPart>
    <w:docPart>
      <w:docPartPr>
        <w:name w:val="34D0CCB1B83D44D38B90B220A410C514"/>
        <w:category>
          <w:name w:val="Všeobecné"/>
          <w:gallery w:val="placeholder"/>
        </w:category>
        <w:types>
          <w:type w:val="bbPlcHdr"/>
        </w:types>
        <w:behaviors>
          <w:behavior w:val="content"/>
        </w:behaviors>
        <w:guid w:val="{53D957D6-7C81-4ECF-941D-71EED7D00AB7}"/>
      </w:docPartPr>
      <w:docPartBody>
        <w:p w:rsidR="00496C4A" w:rsidRDefault="00F43ADA" w:rsidP="00F43ADA">
          <w:pPr>
            <w:pStyle w:val="34D0CCB1B83D44D38B90B220A410C514"/>
          </w:pPr>
          <w:r w:rsidRPr="00900F7F">
            <w:rPr>
              <w:rStyle w:val="Textzstupnhosymbolu"/>
            </w:rPr>
            <w:t>Vyberte položku.</w:t>
          </w:r>
        </w:p>
      </w:docPartBody>
    </w:docPart>
    <w:docPart>
      <w:docPartPr>
        <w:name w:val="BFD87D8D10324C668E2E611DE538E36B"/>
        <w:category>
          <w:name w:val="Všeobecné"/>
          <w:gallery w:val="placeholder"/>
        </w:category>
        <w:types>
          <w:type w:val="bbPlcHdr"/>
        </w:types>
        <w:behaviors>
          <w:behavior w:val="content"/>
        </w:behaviors>
        <w:guid w:val="{0E4C6B24-4D9D-4B91-9778-CF57F5717157}"/>
      </w:docPartPr>
      <w:docPartBody>
        <w:p w:rsidR="00496C4A" w:rsidRDefault="00F43ADA" w:rsidP="00F43ADA">
          <w:pPr>
            <w:pStyle w:val="BFD87D8D10324C668E2E611DE538E36B"/>
          </w:pPr>
          <w:r w:rsidRPr="00900F7F">
            <w:rPr>
              <w:rStyle w:val="Textzstupnhosymbolu"/>
            </w:rPr>
            <w:t>Vyberte položku.</w:t>
          </w:r>
        </w:p>
      </w:docPartBody>
    </w:docPart>
    <w:docPart>
      <w:docPartPr>
        <w:name w:val="0F65EB349CAC43A2996CB1EAC61DDF7E"/>
        <w:category>
          <w:name w:val="Všeobecné"/>
          <w:gallery w:val="placeholder"/>
        </w:category>
        <w:types>
          <w:type w:val="bbPlcHdr"/>
        </w:types>
        <w:behaviors>
          <w:behavior w:val="content"/>
        </w:behaviors>
        <w:guid w:val="{9D84EE29-B53C-4456-93E6-1B8156531F40}"/>
      </w:docPartPr>
      <w:docPartBody>
        <w:p w:rsidR="00496C4A" w:rsidRDefault="00F43ADA" w:rsidP="00F43ADA">
          <w:pPr>
            <w:pStyle w:val="0F65EB349CAC43A2996CB1EAC61DDF7E"/>
          </w:pPr>
          <w:r w:rsidRPr="00900F7F">
            <w:rPr>
              <w:rStyle w:val="Textzstupnhosymbolu"/>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NimbuSanDEEBlaCon">
    <w:altName w:val="Times New Roman"/>
    <w:charset w:val="00"/>
    <w:family w:val="auto"/>
    <w:pitch w:val="variable"/>
    <w:sig w:usb0="00000001" w:usb1="00000000" w:usb2="00000000" w:usb3="00000000" w:csb0="00000003" w:csb1="00000000"/>
  </w:font>
  <w:font w:name="Lato">
    <w:altName w:val="Arial"/>
    <w:charset w:val="00"/>
    <w:family w:val="swiss"/>
    <w:pitch w:val="variable"/>
    <w:sig w:usb0="00000001" w:usb1="5000604B" w:usb2="00000000" w:usb3="00000000" w:csb0="0000009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0E2"/>
    <w:rsid w:val="00046F99"/>
    <w:rsid w:val="00073C70"/>
    <w:rsid w:val="0008326A"/>
    <w:rsid w:val="00087ACA"/>
    <w:rsid w:val="00095838"/>
    <w:rsid w:val="000E5CB6"/>
    <w:rsid w:val="00105C24"/>
    <w:rsid w:val="00141302"/>
    <w:rsid w:val="00153596"/>
    <w:rsid w:val="00161FB0"/>
    <w:rsid w:val="00191285"/>
    <w:rsid w:val="001D2600"/>
    <w:rsid w:val="002253C6"/>
    <w:rsid w:val="00246D77"/>
    <w:rsid w:val="002D5031"/>
    <w:rsid w:val="002D7AE7"/>
    <w:rsid w:val="003633C8"/>
    <w:rsid w:val="00465D09"/>
    <w:rsid w:val="00496C4A"/>
    <w:rsid w:val="004C4406"/>
    <w:rsid w:val="004E4AB8"/>
    <w:rsid w:val="004F19FE"/>
    <w:rsid w:val="005221F0"/>
    <w:rsid w:val="005C63BB"/>
    <w:rsid w:val="006A2058"/>
    <w:rsid w:val="006C08EC"/>
    <w:rsid w:val="00711B9B"/>
    <w:rsid w:val="00723E16"/>
    <w:rsid w:val="00785278"/>
    <w:rsid w:val="007B1C9B"/>
    <w:rsid w:val="00831588"/>
    <w:rsid w:val="008360E2"/>
    <w:rsid w:val="008728FB"/>
    <w:rsid w:val="008D4EAB"/>
    <w:rsid w:val="00940A97"/>
    <w:rsid w:val="00942B85"/>
    <w:rsid w:val="00963DD1"/>
    <w:rsid w:val="00A877C9"/>
    <w:rsid w:val="00B579A3"/>
    <w:rsid w:val="00BE29D7"/>
    <w:rsid w:val="00BE5BD3"/>
    <w:rsid w:val="00C01339"/>
    <w:rsid w:val="00C5276B"/>
    <w:rsid w:val="00C5686E"/>
    <w:rsid w:val="00CA1AB1"/>
    <w:rsid w:val="00CD2B88"/>
    <w:rsid w:val="00D63AFB"/>
    <w:rsid w:val="00DB1183"/>
    <w:rsid w:val="00DF13E6"/>
    <w:rsid w:val="00E20197"/>
    <w:rsid w:val="00E36D4D"/>
    <w:rsid w:val="00E80310"/>
    <w:rsid w:val="00EA3F74"/>
    <w:rsid w:val="00EE0FA5"/>
    <w:rsid w:val="00F00F7E"/>
    <w:rsid w:val="00F43ADA"/>
    <w:rsid w:val="00FB03F3"/>
    <w:rsid w:val="00FB2CD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F43ADA"/>
    <w:rPr>
      <w:color w:val="808080"/>
    </w:rPr>
  </w:style>
  <w:style w:type="paragraph" w:customStyle="1" w:styleId="3A0E138E36F444E79E8BD8C08A69D81E">
    <w:name w:val="3A0E138E36F444E79E8BD8C08A69D81E"/>
    <w:rsid w:val="008360E2"/>
  </w:style>
  <w:style w:type="paragraph" w:customStyle="1" w:styleId="286817BEB79B445BA2B1E7E4CEE3866A">
    <w:name w:val="286817BEB79B445BA2B1E7E4CEE3866A"/>
    <w:rsid w:val="008360E2"/>
  </w:style>
  <w:style w:type="paragraph" w:customStyle="1" w:styleId="246504A7936F4C738DB3E5B9F3FA129B">
    <w:name w:val="246504A7936F4C738DB3E5B9F3FA129B"/>
    <w:rsid w:val="008360E2"/>
  </w:style>
  <w:style w:type="paragraph" w:customStyle="1" w:styleId="B0EC263742384AD9A7632849B9AC7B88">
    <w:name w:val="B0EC263742384AD9A7632849B9AC7B88"/>
    <w:rsid w:val="008360E2"/>
  </w:style>
  <w:style w:type="paragraph" w:customStyle="1" w:styleId="8063C04D103E4EF09BE673D987319949">
    <w:name w:val="8063C04D103E4EF09BE673D987319949"/>
    <w:rsid w:val="008360E2"/>
  </w:style>
  <w:style w:type="paragraph" w:customStyle="1" w:styleId="038FB889CF594036B63B59DB7E3E55CF">
    <w:name w:val="038FB889CF594036B63B59DB7E3E55CF"/>
    <w:rsid w:val="008360E2"/>
  </w:style>
  <w:style w:type="paragraph" w:customStyle="1" w:styleId="4EC6B043BC034CD48E409991ECBA2661">
    <w:name w:val="4EC6B043BC034CD48E409991ECBA2661"/>
    <w:rsid w:val="008360E2"/>
  </w:style>
  <w:style w:type="paragraph" w:customStyle="1" w:styleId="0838118BEFB34BC192BC4D4DAAA3350B">
    <w:name w:val="0838118BEFB34BC192BC4D4DAAA3350B"/>
    <w:rsid w:val="008360E2"/>
  </w:style>
  <w:style w:type="paragraph" w:customStyle="1" w:styleId="830D731CEAA448D5B002AF743AD8BE41">
    <w:name w:val="830D731CEAA448D5B002AF743AD8BE41"/>
    <w:rsid w:val="008360E2"/>
  </w:style>
  <w:style w:type="paragraph" w:customStyle="1" w:styleId="8C38C03086A548D9AE99CF6E196BDE45">
    <w:name w:val="8C38C03086A548D9AE99CF6E196BDE45"/>
    <w:rsid w:val="00DB1183"/>
    <w:pPr>
      <w:spacing w:after="160" w:line="259" w:lineRule="auto"/>
    </w:pPr>
  </w:style>
  <w:style w:type="paragraph" w:customStyle="1" w:styleId="3BED6785AAF24C05AE02629C12D322D7">
    <w:name w:val="3BED6785AAF24C05AE02629C12D322D7"/>
    <w:rsid w:val="00DB1183"/>
    <w:pPr>
      <w:spacing w:after="160" w:line="259" w:lineRule="auto"/>
    </w:pPr>
  </w:style>
  <w:style w:type="paragraph" w:customStyle="1" w:styleId="46B66EDFAF154DFA8ED0BB60A9A272DC">
    <w:name w:val="46B66EDFAF154DFA8ED0BB60A9A272DC"/>
    <w:rsid w:val="00DB1183"/>
    <w:pPr>
      <w:spacing w:after="160" w:line="259" w:lineRule="auto"/>
    </w:pPr>
  </w:style>
  <w:style w:type="paragraph" w:customStyle="1" w:styleId="D194C8E96EA64D9D879D49A44CAC6604">
    <w:name w:val="D194C8E96EA64D9D879D49A44CAC6604"/>
    <w:rsid w:val="00DB1183"/>
    <w:pPr>
      <w:spacing w:after="160" w:line="259" w:lineRule="auto"/>
    </w:pPr>
  </w:style>
  <w:style w:type="paragraph" w:customStyle="1" w:styleId="F2EAE659E10B421689F32ED1CF220861">
    <w:name w:val="F2EAE659E10B421689F32ED1CF220861"/>
    <w:rsid w:val="00DB1183"/>
    <w:pPr>
      <w:spacing w:after="160" w:line="259" w:lineRule="auto"/>
    </w:pPr>
  </w:style>
  <w:style w:type="paragraph" w:customStyle="1" w:styleId="19547CBA654B4199B45F008FB0E51402">
    <w:name w:val="19547CBA654B4199B45F008FB0E51402"/>
    <w:rsid w:val="00DB1183"/>
    <w:pPr>
      <w:spacing w:after="160" w:line="259" w:lineRule="auto"/>
    </w:pPr>
  </w:style>
  <w:style w:type="paragraph" w:customStyle="1" w:styleId="2E42176E447345B9A392E054195512A2">
    <w:name w:val="2E42176E447345B9A392E054195512A2"/>
    <w:rsid w:val="00DB1183"/>
    <w:pPr>
      <w:spacing w:after="160" w:line="259" w:lineRule="auto"/>
    </w:pPr>
  </w:style>
  <w:style w:type="paragraph" w:customStyle="1" w:styleId="7620DA69E4764EC99EF390CF8F284ABA">
    <w:name w:val="7620DA69E4764EC99EF390CF8F284ABA"/>
    <w:rsid w:val="00DB1183"/>
    <w:pPr>
      <w:spacing w:after="160" w:line="259" w:lineRule="auto"/>
    </w:pPr>
  </w:style>
  <w:style w:type="paragraph" w:customStyle="1" w:styleId="5BF31DC134C240E0A3B0CD4D83B4A873">
    <w:name w:val="5BF31DC134C240E0A3B0CD4D83B4A873"/>
    <w:rsid w:val="00DB1183"/>
    <w:pPr>
      <w:spacing w:after="160" w:line="259" w:lineRule="auto"/>
    </w:pPr>
  </w:style>
  <w:style w:type="paragraph" w:customStyle="1" w:styleId="FA1C309F258A4B39B3C9302021828A79">
    <w:name w:val="FA1C309F258A4B39B3C9302021828A79"/>
    <w:rsid w:val="00DB1183"/>
    <w:pPr>
      <w:spacing w:after="160" w:line="259" w:lineRule="auto"/>
    </w:pPr>
  </w:style>
  <w:style w:type="paragraph" w:customStyle="1" w:styleId="E9D4ED297D8246F584CA9977AAADB83C">
    <w:name w:val="E9D4ED297D8246F584CA9977AAADB83C"/>
    <w:rsid w:val="002D7AE7"/>
    <w:pPr>
      <w:spacing w:after="160" w:line="259" w:lineRule="auto"/>
    </w:pPr>
  </w:style>
  <w:style w:type="paragraph" w:customStyle="1" w:styleId="7844895DD3214E90942D8F0FE5497151">
    <w:name w:val="7844895DD3214E90942D8F0FE5497151"/>
    <w:rsid w:val="002D7AE7"/>
    <w:pPr>
      <w:spacing w:after="160" w:line="259" w:lineRule="auto"/>
    </w:pPr>
  </w:style>
  <w:style w:type="paragraph" w:customStyle="1" w:styleId="C44C9D5551FB477CBE93C032E8FF9012">
    <w:name w:val="C44C9D5551FB477CBE93C032E8FF9012"/>
    <w:rsid w:val="00963DD1"/>
    <w:pPr>
      <w:spacing w:after="160" w:line="259" w:lineRule="auto"/>
    </w:pPr>
  </w:style>
  <w:style w:type="paragraph" w:customStyle="1" w:styleId="F8CBE275326C41EDA0A33B9D8B768085">
    <w:name w:val="F8CBE275326C41EDA0A33B9D8B768085"/>
    <w:rsid w:val="00963DD1"/>
    <w:pPr>
      <w:spacing w:after="160" w:line="259" w:lineRule="auto"/>
    </w:pPr>
  </w:style>
  <w:style w:type="paragraph" w:customStyle="1" w:styleId="B3BF825BDFB4474C957A4345252B84E7">
    <w:name w:val="B3BF825BDFB4474C957A4345252B84E7"/>
    <w:rsid w:val="00963DD1"/>
    <w:pPr>
      <w:spacing w:after="160" w:line="259" w:lineRule="auto"/>
    </w:pPr>
  </w:style>
  <w:style w:type="paragraph" w:customStyle="1" w:styleId="F040B17EA12C42E1ABA315CFBA335F5F">
    <w:name w:val="F040B17EA12C42E1ABA315CFBA335F5F"/>
    <w:rsid w:val="00963DD1"/>
    <w:pPr>
      <w:spacing w:after="160" w:line="259" w:lineRule="auto"/>
    </w:pPr>
  </w:style>
  <w:style w:type="paragraph" w:customStyle="1" w:styleId="06D050BFB37E4E3B943A0C1AC377984A">
    <w:name w:val="06D050BFB37E4E3B943A0C1AC377984A"/>
    <w:rsid w:val="00963DD1"/>
    <w:pPr>
      <w:spacing w:after="160" w:line="259" w:lineRule="auto"/>
    </w:pPr>
  </w:style>
  <w:style w:type="paragraph" w:customStyle="1" w:styleId="6A3694E783BD44CCA8FC01183243F13A">
    <w:name w:val="6A3694E783BD44CCA8FC01183243F13A"/>
    <w:rsid w:val="00963DD1"/>
    <w:pPr>
      <w:spacing w:after="160" w:line="259" w:lineRule="auto"/>
    </w:pPr>
  </w:style>
  <w:style w:type="paragraph" w:customStyle="1" w:styleId="62588708F2454D16883FCD483D17F5B7">
    <w:name w:val="62588708F2454D16883FCD483D17F5B7"/>
    <w:rsid w:val="00963DD1"/>
    <w:pPr>
      <w:spacing w:after="160" w:line="259" w:lineRule="auto"/>
    </w:pPr>
  </w:style>
  <w:style w:type="paragraph" w:customStyle="1" w:styleId="44CC2D5218704934B7E4C54E673B0681">
    <w:name w:val="44CC2D5218704934B7E4C54E673B0681"/>
    <w:rsid w:val="00963DD1"/>
    <w:pPr>
      <w:spacing w:after="160" w:line="259" w:lineRule="auto"/>
    </w:pPr>
  </w:style>
  <w:style w:type="paragraph" w:customStyle="1" w:styleId="C9180A6490FC495AB2F5AF3F8F2EC204">
    <w:name w:val="C9180A6490FC495AB2F5AF3F8F2EC204"/>
    <w:rsid w:val="00963DD1"/>
    <w:pPr>
      <w:spacing w:after="160" w:line="259" w:lineRule="auto"/>
    </w:pPr>
  </w:style>
  <w:style w:type="paragraph" w:customStyle="1" w:styleId="E017EEF6D2C54204AE12DC98B198DD75">
    <w:name w:val="E017EEF6D2C54204AE12DC98B198DD75"/>
    <w:rsid w:val="00963DD1"/>
    <w:pPr>
      <w:spacing w:after="160" w:line="259" w:lineRule="auto"/>
    </w:pPr>
  </w:style>
  <w:style w:type="paragraph" w:customStyle="1" w:styleId="F800848513194E3590E91E29DE7E1E54">
    <w:name w:val="F800848513194E3590E91E29DE7E1E54"/>
    <w:rsid w:val="00963DD1"/>
    <w:pPr>
      <w:spacing w:after="160" w:line="259" w:lineRule="auto"/>
    </w:pPr>
  </w:style>
  <w:style w:type="paragraph" w:customStyle="1" w:styleId="1C9C5C66570A45FD997F5B4BC8892169">
    <w:name w:val="1C9C5C66570A45FD997F5B4BC8892169"/>
    <w:rsid w:val="00963DD1"/>
    <w:pPr>
      <w:spacing w:after="160" w:line="259" w:lineRule="auto"/>
    </w:pPr>
  </w:style>
  <w:style w:type="paragraph" w:customStyle="1" w:styleId="479CD95A525F4F03A6E2A8493FD9A9B3">
    <w:name w:val="479CD95A525F4F03A6E2A8493FD9A9B3"/>
    <w:rsid w:val="00963DD1"/>
    <w:pPr>
      <w:spacing w:after="160" w:line="259" w:lineRule="auto"/>
    </w:pPr>
  </w:style>
  <w:style w:type="paragraph" w:customStyle="1" w:styleId="1191648CBEEB4461B63E78A68F166DAF">
    <w:name w:val="1191648CBEEB4461B63E78A68F166DAF"/>
    <w:rsid w:val="00963DD1"/>
    <w:pPr>
      <w:spacing w:after="160" w:line="259" w:lineRule="auto"/>
    </w:pPr>
  </w:style>
  <w:style w:type="paragraph" w:customStyle="1" w:styleId="823485F0A7E740C49B9BA37F6F6DC9E5">
    <w:name w:val="823485F0A7E740C49B9BA37F6F6DC9E5"/>
    <w:rsid w:val="00963DD1"/>
    <w:pPr>
      <w:spacing w:after="160" w:line="259" w:lineRule="auto"/>
    </w:pPr>
  </w:style>
  <w:style w:type="paragraph" w:customStyle="1" w:styleId="D9944FCEDC304352B7FF1C4B4AC2366F">
    <w:name w:val="D9944FCEDC304352B7FF1C4B4AC2366F"/>
    <w:rsid w:val="00963DD1"/>
    <w:pPr>
      <w:spacing w:after="160" w:line="259" w:lineRule="auto"/>
    </w:pPr>
  </w:style>
  <w:style w:type="paragraph" w:customStyle="1" w:styleId="1CA93F79BC9E47E4BD904437784B736E">
    <w:name w:val="1CA93F79BC9E47E4BD904437784B736E"/>
    <w:rsid w:val="00963DD1"/>
    <w:pPr>
      <w:spacing w:after="160" w:line="259" w:lineRule="auto"/>
    </w:pPr>
  </w:style>
  <w:style w:type="paragraph" w:customStyle="1" w:styleId="3F98983347594AFAB587869633CBF038">
    <w:name w:val="3F98983347594AFAB587869633CBF038"/>
    <w:rsid w:val="00963DD1"/>
    <w:pPr>
      <w:spacing w:after="160" w:line="259" w:lineRule="auto"/>
    </w:pPr>
  </w:style>
  <w:style w:type="paragraph" w:customStyle="1" w:styleId="56E3EC9BB44F4298BF7950EC130A37DC">
    <w:name w:val="56E3EC9BB44F4298BF7950EC130A37DC"/>
    <w:rsid w:val="00963DD1"/>
    <w:pPr>
      <w:spacing w:after="160" w:line="259" w:lineRule="auto"/>
    </w:pPr>
  </w:style>
  <w:style w:type="paragraph" w:customStyle="1" w:styleId="28A5BB58FC644D04B3E43676F8910169">
    <w:name w:val="28A5BB58FC644D04B3E43676F8910169"/>
    <w:rsid w:val="00963DD1"/>
    <w:pPr>
      <w:spacing w:after="160" w:line="259" w:lineRule="auto"/>
    </w:pPr>
  </w:style>
  <w:style w:type="paragraph" w:customStyle="1" w:styleId="24FC80DB5FDE4FA99B1115A2A82645AE">
    <w:name w:val="24FC80DB5FDE4FA99B1115A2A82645AE"/>
    <w:rsid w:val="00963DD1"/>
    <w:pPr>
      <w:spacing w:after="160" w:line="259" w:lineRule="auto"/>
    </w:pPr>
  </w:style>
  <w:style w:type="paragraph" w:customStyle="1" w:styleId="5E8A073F42B9489A88EFE2EEDEC37597">
    <w:name w:val="5E8A073F42B9489A88EFE2EEDEC37597"/>
    <w:rsid w:val="00963DD1"/>
    <w:pPr>
      <w:spacing w:after="160" w:line="259" w:lineRule="auto"/>
    </w:pPr>
  </w:style>
  <w:style w:type="paragraph" w:customStyle="1" w:styleId="D8FE5AB93EF14295970FE93426D69EB1">
    <w:name w:val="D8FE5AB93EF14295970FE93426D69EB1"/>
    <w:rsid w:val="00963DD1"/>
    <w:pPr>
      <w:spacing w:after="160" w:line="259" w:lineRule="auto"/>
    </w:pPr>
  </w:style>
  <w:style w:type="paragraph" w:customStyle="1" w:styleId="43FF79A5617943098EE782F1804BD642">
    <w:name w:val="43FF79A5617943098EE782F1804BD642"/>
    <w:rsid w:val="00963DD1"/>
    <w:pPr>
      <w:spacing w:after="160" w:line="259" w:lineRule="auto"/>
    </w:pPr>
  </w:style>
  <w:style w:type="paragraph" w:customStyle="1" w:styleId="42027BDA8D7B4C629BCCCDCDC15CAA8F">
    <w:name w:val="42027BDA8D7B4C629BCCCDCDC15CAA8F"/>
    <w:rsid w:val="00963DD1"/>
    <w:pPr>
      <w:spacing w:after="160" w:line="259" w:lineRule="auto"/>
    </w:pPr>
  </w:style>
  <w:style w:type="paragraph" w:customStyle="1" w:styleId="FECD18FFDE4E45B29FC4B817A05A57AA">
    <w:name w:val="FECD18FFDE4E45B29FC4B817A05A57AA"/>
    <w:rsid w:val="00963DD1"/>
    <w:pPr>
      <w:spacing w:after="160" w:line="259" w:lineRule="auto"/>
    </w:pPr>
  </w:style>
  <w:style w:type="paragraph" w:customStyle="1" w:styleId="93E68B72A076483EAAE0D797D8BEA9CB">
    <w:name w:val="93E68B72A076483EAAE0D797D8BEA9CB"/>
    <w:rsid w:val="00963DD1"/>
    <w:pPr>
      <w:spacing w:after="160" w:line="259" w:lineRule="auto"/>
    </w:pPr>
  </w:style>
  <w:style w:type="paragraph" w:customStyle="1" w:styleId="A3DC717640E647DCB6BCD6036FDDC688">
    <w:name w:val="A3DC717640E647DCB6BCD6036FDDC688"/>
    <w:rsid w:val="00963DD1"/>
    <w:pPr>
      <w:spacing w:after="160" w:line="259" w:lineRule="auto"/>
    </w:pPr>
  </w:style>
  <w:style w:type="paragraph" w:customStyle="1" w:styleId="4E5D0E51CCDD45F28644C173D36BE960">
    <w:name w:val="4E5D0E51CCDD45F28644C173D36BE960"/>
    <w:rsid w:val="00963DD1"/>
    <w:pPr>
      <w:spacing w:after="160" w:line="259" w:lineRule="auto"/>
    </w:pPr>
  </w:style>
  <w:style w:type="paragraph" w:customStyle="1" w:styleId="9949DC346A3040C08BA83DB020ACB3E8">
    <w:name w:val="9949DC346A3040C08BA83DB020ACB3E8"/>
    <w:rsid w:val="00963DD1"/>
    <w:pPr>
      <w:spacing w:after="160" w:line="259" w:lineRule="auto"/>
    </w:pPr>
  </w:style>
  <w:style w:type="paragraph" w:customStyle="1" w:styleId="B0B7AEFFCF6F43DA824DABE62CE405F9">
    <w:name w:val="B0B7AEFFCF6F43DA824DABE62CE405F9"/>
    <w:rsid w:val="00963DD1"/>
    <w:pPr>
      <w:spacing w:after="160" w:line="259" w:lineRule="auto"/>
    </w:pPr>
  </w:style>
  <w:style w:type="paragraph" w:customStyle="1" w:styleId="E0E11969CBB946E0B2BCE3B3BD3155F3">
    <w:name w:val="E0E11969CBB946E0B2BCE3B3BD3155F3"/>
    <w:rsid w:val="00963DD1"/>
    <w:pPr>
      <w:spacing w:after="160" w:line="259" w:lineRule="auto"/>
    </w:pPr>
  </w:style>
  <w:style w:type="paragraph" w:customStyle="1" w:styleId="5C83ECD30E744975BE50727D696AAC6C">
    <w:name w:val="5C83ECD30E744975BE50727D696AAC6C"/>
    <w:rsid w:val="00963DD1"/>
    <w:pPr>
      <w:spacing w:after="160" w:line="259" w:lineRule="auto"/>
    </w:pPr>
  </w:style>
  <w:style w:type="paragraph" w:customStyle="1" w:styleId="489AE96C13BB47BEA3409FC952EF5D2D">
    <w:name w:val="489AE96C13BB47BEA3409FC952EF5D2D"/>
    <w:rsid w:val="00963DD1"/>
    <w:pPr>
      <w:spacing w:after="160" w:line="259" w:lineRule="auto"/>
    </w:pPr>
  </w:style>
  <w:style w:type="paragraph" w:customStyle="1" w:styleId="78DD44B3C0964885971303FE64EBE587">
    <w:name w:val="78DD44B3C0964885971303FE64EBE587"/>
    <w:rsid w:val="00963DD1"/>
    <w:pPr>
      <w:spacing w:after="160" w:line="259" w:lineRule="auto"/>
    </w:pPr>
  </w:style>
  <w:style w:type="paragraph" w:customStyle="1" w:styleId="616EC658BC3F422E84C3D940BC2D7C12">
    <w:name w:val="616EC658BC3F422E84C3D940BC2D7C12"/>
    <w:rsid w:val="00963DD1"/>
    <w:pPr>
      <w:spacing w:after="160" w:line="259" w:lineRule="auto"/>
    </w:pPr>
  </w:style>
  <w:style w:type="paragraph" w:customStyle="1" w:styleId="C6EF79FDAFD041BCB5CFB295B47DC737">
    <w:name w:val="C6EF79FDAFD041BCB5CFB295B47DC737"/>
    <w:rsid w:val="00963DD1"/>
    <w:pPr>
      <w:spacing w:after="160" w:line="259" w:lineRule="auto"/>
    </w:pPr>
  </w:style>
  <w:style w:type="paragraph" w:customStyle="1" w:styleId="1CE90B03B502432EBBC424AD6659C59F">
    <w:name w:val="1CE90B03B502432EBBC424AD6659C59F"/>
    <w:rsid w:val="00963DD1"/>
    <w:pPr>
      <w:spacing w:after="160" w:line="259" w:lineRule="auto"/>
    </w:pPr>
  </w:style>
  <w:style w:type="paragraph" w:customStyle="1" w:styleId="BAE6E01BCA784948AE01088949E18999">
    <w:name w:val="BAE6E01BCA784948AE01088949E18999"/>
    <w:rsid w:val="00963DD1"/>
    <w:pPr>
      <w:spacing w:after="160" w:line="259" w:lineRule="auto"/>
    </w:pPr>
  </w:style>
  <w:style w:type="paragraph" w:customStyle="1" w:styleId="94ECC1E7CB7943C5AA4E675435341A3F">
    <w:name w:val="94ECC1E7CB7943C5AA4E675435341A3F"/>
    <w:rsid w:val="00963DD1"/>
    <w:pPr>
      <w:spacing w:after="160" w:line="259" w:lineRule="auto"/>
    </w:pPr>
  </w:style>
  <w:style w:type="paragraph" w:customStyle="1" w:styleId="B8CADF6222664036BD8C116DBB7B919B">
    <w:name w:val="B8CADF6222664036BD8C116DBB7B919B"/>
    <w:rsid w:val="00963DD1"/>
    <w:pPr>
      <w:spacing w:after="160" w:line="259" w:lineRule="auto"/>
    </w:pPr>
  </w:style>
  <w:style w:type="paragraph" w:customStyle="1" w:styleId="1E86D270CB544CDF8A6C84E14C4D3EC5">
    <w:name w:val="1E86D270CB544CDF8A6C84E14C4D3EC5"/>
    <w:rsid w:val="00963DD1"/>
    <w:pPr>
      <w:spacing w:after="160" w:line="259" w:lineRule="auto"/>
    </w:pPr>
  </w:style>
  <w:style w:type="paragraph" w:customStyle="1" w:styleId="D4A790251D4A4B2FB7FDD07A9B3BC062">
    <w:name w:val="D4A790251D4A4B2FB7FDD07A9B3BC062"/>
    <w:rsid w:val="00963DD1"/>
    <w:pPr>
      <w:spacing w:after="160" w:line="259" w:lineRule="auto"/>
    </w:pPr>
  </w:style>
  <w:style w:type="paragraph" w:customStyle="1" w:styleId="C502831B7E8B4D91A0E41162E7660B25">
    <w:name w:val="C502831B7E8B4D91A0E41162E7660B25"/>
    <w:rsid w:val="00963DD1"/>
    <w:pPr>
      <w:spacing w:after="160" w:line="259" w:lineRule="auto"/>
    </w:pPr>
  </w:style>
  <w:style w:type="paragraph" w:customStyle="1" w:styleId="A05AE582110542649389974897DFC78E">
    <w:name w:val="A05AE582110542649389974897DFC78E"/>
    <w:rsid w:val="00963DD1"/>
    <w:pPr>
      <w:spacing w:after="160" w:line="259" w:lineRule="auto"/>
    </w:pPr>
  </w:style>
  <w:style w:type="paragraph" w:customStyle="1" w:styleId="989314B7C9B346FD8A8D0FCE82EB5009">
    <w:name w:val="989314B7C9B346FD8A8D0FCE82EB5009"/>
    <w:rsid w:val="00963DD1"/>
    <w:pPr>
      <w:spacing w:after="160" w:line="259" w:lineRule="auto"/>
    </w:pPr>
  </w:style>
  <w:style w:type="paragraph" w:customStyle="1" w:styleId="33AEB8E233F84438A0CF8E293215F7D1">
    <w:name w:val="33AEB8E233F84438A0CF8E293215F7D1"/>
    <w:rsid w:val="00963DD1"/>
    <w:pPr>
      <w:spacing w:after="160" w:line="259" w:lineRule="auto"/>
    </w:pPr>
  </w:style>
  <w:style w:type="paragraph" w:customStyle="1" w:styleId="B6A4CF9D837C473F8BF663BE5FF18245">
    <w:name w:val="B6A4CF9D837C473F8BF663BE5FF18245"/>
    <w:rsid w:val="00963DD1"/>
    <w:pPr>
      <w:spacing w:after="160" w:line="259" w:lineRule="auto"/>
    </w:pPr>
  </w:style>
  <w:style w:type="paragraph" w:customStyle="1" w:styleId="169E75E571574539AEF350C79F820D64">
    <w:name w:val="169E75E571574539AEF350C79F820D64"/>
    <w:rsid w:val="00963DD1"/>
    <w:pPr>
      <w:spacing w:after="160" w:line="259" w:lineRule="auto"/>
    </w:pPr>
  </w:style>
  <w:style w:type="paragraph" w:customStyle="1" w:styleId="63FE295767E34A73BC81069DE75D11C3">
    <w:name w:val="63FE295767E34A73BC81069DE75D11C3"/>
    <w:rsid w:val="00963DD1"/>
    <w:pPr>
      <w:spacing w:after="160" w:line="259" w:lineRule="auto"/>
    </w:pPr>
  </w:style>
  <w:style w:type="paragraph" w:customStyle="1" w:styleId="FA274557E0C740FDBAEF759219009F8C">
    <w:name w:val="FA274557E0C740FDBAEF759219009F8C"/>
    <w:rsid w:val="00963DD1"/>
    <w:pPr>
      <w:spacing w:after="160" w:line="259" w:lineRule="auto"/>
    </w:pPr>
  </w:style>
  <w:style w:type="paragraph" w:customStyle="1" w:styleId="8287950F40CF43A2A4776AB06D82E38C">
    <w:name w:val="8287950F40CF43A2A4776AB06D82E38C"/>
    <w:rsid w:val="00963DD1"/>
    <w:pPr>
      <w:spacing w:after="160" w:line="259" w:lineRule="auto"/>
    </w:pPr>
  </w:style>
  <w:style w:type="paragraph" w:customStyle="1" w:styleId="D8C8BA33197E4FF0BF93F396F43B154B">
    <w:name w:val="D8C8BA33197E4FF0BF93F396F43B154B"/>
    <w:rsid w:val="00963DD1"/>
    <w:pPr>
      <w:spacing w:after="160" w:line="259" w:lineRule="auto"/>
    </w:pPr>
  </w:style>
  <w:style w:type="paragraph" w:customStyle="1" w:styleId="542D4A93E7874A82A794D96A0EEAD227">
    <w:name w:val="542D4A93E7874A82A794D96A0EEAD227"/>
    <w:rsid w:val="00963DD1"/>
    <w:pPr>
      <w:spacing w:after="160" w:line="259" w:lineRule="auto"/>
    </w:pPr>
  </w:style>
  <w:style w:type="paragraph" w:customStyle="1" w:styleId="9DC759C5DE20436DA891AFB51D1780F5">
    <w:name w:val="9DC759C5DE20436DA891AFB51D1780F5"/>
    <w:rsid w:val="005C63BB"/>
  </w:style>
  <w:style w:type="paragraph" w:customStyle="1" w:styleId="26D98F186B964D9B89269BEADECB1D98">
    <w:name w:val="26D98F186B964D9B89269BEADECB1D98"/>
    <w:rsid w:val="005C63BB"/>
  </w:style>
  <w:style w:type="paragraph" w:customStyle="1" w:styleId="A0FA18DEC6694ACE92400A6E864DD57B">
    <w:name w:val="A0FA18DEC6694ACE92400A6E864DD57B"/>
    <w:rsid w:val="005C63BB"/>
  </w:style>
  <w:style w:type="paragraph" w:customStyle="1" w:styleId="38658A2ECAEF4722ACFF4A9B8FDB4310">
    <w:name w:val="38658A2ECAEF4722ACFF4A9B8FDB4310"/>
    <w:rsid w:val="005C63BB"/>
  </w:style>
  <w:style w:type="paragraph" w:customStyle="1" w:styleId="757C0E399CB3438190B8022A1B2924AF">
    <w:name w:val="757C0E399CB3438190B8022A1B2924AF"/>
    <w:rsid w:val="005C63BB"/>
  </w:style>
  <w:style w:type="paragraph" w:customStyle="1" w:styleId="E15050B929754A6C90911F8AD6CB7675">
    <w:name w:val="E15050B929754A6C90911F8AD6CB7675"/>
    <w:rsid w:val="005C63BB"/>
  </w:style>
  <w:style w:type="paragraph" w:customStyle="1" w:styleId="1C17378D59F1484FBB789A615B7DF85C">
    <w:name w:val="1C17378D59F1484FBB789A615B7DF85C"/>
    <w:rsid w:val="005C63BB"/>
  </w:style>
  <w:style w:type="paragraph" w:customStyle="1" w:styleId="37776941D64541F7AC99A818730A7A21">
    <w:name w:val="37776941D64541F7AC99A818730A7A21"/>
    <w:rsid w:val="005C63BB"/>
  </w:style>
  <w:style w:type="paragraph" w:customStyle="1" w:styleId="31FD484E864E4671B34E678A43A2AFC2">
    <w:name w:val="31FD484E864E4671B34E678A43A2AFC2"/>
    <w:rsid w:val="005C63BB"/>
  </w:style>
  <w:style w:type="paragraph" w:customStyle="1" w:styleId="EF771E5D415748A58F8FF3941E2781F1">
    <w:name w:val="EF771E5D415748A58F8FF3941E2781F1"/>
    <w:rsid w:val="005C63BB"/>
  </w:style>
  <w:style w:type="paragraph" w:customStyle="1" w:styleId="A8263E916AF142198CD40C5AD115F2D6">
    <w:name w:val="A8263E916AF142198CD40C5AD115F2D6"/>
    <w:rsid w:val="005C63BB"/>
  </w:style>
  <w:style w:type="paragraph" w:customStyle="1" w:styleId="E011D3C5434A4BEE966C5E5DD6D57C33">
    <w:name w:val="E011D3C5434A4BEE966C5E5DD6D57C33"/>
    <w:rsid w:val="005C63BB"/>
  </w:style>
  <w:style w:type="paragraph" w:customStyle="1" w:styleId="4D85A100C2174EABBBC57E0FD99DF3EA">
    <w:name w:val="4D85A100C2174EABBBC57E0FD99DF3EA"/>
    <w:rsid w:val="005C63BB"/>
  </w:style>
  <w:style w:type="paragraph" w:customStyle="1" w:styleId="DBCD1580BB464734B6EE39CFA5FB142C">
    <w:name w:val="DBCD1580BB464734B6EE39CFA5FB142C"/>
    <w:rsid w:val="005C63BB"/>
  </w:style>
  <w:style w:type="paragraph" w:customStyle="1" w:styleId="D4EFC8DD1A6148E38CA051ED8CD7CA6B">
    <w:name w:val="D4EFC8DD1A6148E38CA051ED8CD7CA6B"/>
    <w:rsid w:val="005C63BB"/>
  </w:style>
  <w:style w:type="paragraph" w:customStyle="1" w:styleId="0F36FB2D8A154E9FA36E23DB39B87CBE">
    <w:name w:val="0F36FB2D8A154E9FA36E23DB39B87CBE"/>
    <w:rsid w:val="005C63BB"/>
  </w:style>
  <w:style w:type="paragraph" w:customStyle="1" w:styleId="4FB1DFDE278D4E09910A6E0ED3F76D42">
    <w:name w:val="4FB1DFDE278D4E09910A6E0ED3F76D42"/>
    <w:rsid w:val="005C63BB"/>
  </w:style>
  <w:style w:type="paragraph" w:customStyle="1" w:styleId="C8E18F63479B4A39A8C454B5F3D5D9CD">
    <w:name w:val="C8E18F63479B4A39A8C454B5F3D5D9CD"/>
    <w:rsid w:val="005C63BB"/>
  </w:style>
  <w:style w:type="paragraph" w:customStyle="1" w:styleId="4EB562FB82054FAFACD1BECD44E89545">
    <w:name w:val="4EB562FB82054FAFACD1BECD44E89545"/>
    <w:rsid w:val="005C63BB"/>
  </w:style>
  <w:style w:type="paragraph" w:customStyle="1" w:styleId="3F6BA86201B14F96815634A74DE7A463">
    <w:name w:val="3F6BA86201B14F96815634A74DE7A463"/>
    <w:rsid w:val="005C63BB"/>
  </w:style>
  <w:style w:type="paragraph" w:customStyle="1" w:styleId="DefaultPlaceholder-1854013439">
    <w:name w:val="DefaultPlaceholder_-1854013439"/>
    <w:rsid w:val="005221F0"/>
    <w:pPr>
      <w:widowControl w:val="0"/>
      <w:spacing w:after="0"/>
      <w:jc w:val="both"/>
    </w:pPr>
    <w:rPr>
      <w:rFonts w:ascii="Century Gothic" w:eastAsiaTheme="minorHAnsi" w:hAnsi="Century Gothic"/>
      <w:sz w:val="20"/>
      <w:lang w:val="en-US" w:eastAsia="en-US"/>
    </w:rPr>
  </w:style>
  <w:style w:type="paragraph" w:customStyle="1" w:styleId="A8263E916AF142198CD40C5AD115F2D61">
    <w:name w:val="A8263E916AF142198CD40C5AD115F2D61"/>
    <w:rsid w:val="005221F0"/>
    <w:pPr>
      <w:widowControl w:val="0"/>
      <w:spacing w:after="0"/>
      <w:jc w:val="both"/>
    </w:pPr>
    <w:rPr>
      <w:rFonts w:ascii="Century Gothic" w:eastAsiaTheme="minorHAnsi" w:hAnsi="Century Gothic"/>
      <w:sz w:val="20"/>
      <w:lang w:val="en-US" w:eastAsia="en-US"/>
    </w:rPr>
  </w:style>
  <w:style w:type="paragraph" w:customStyle="1" w:styleId="E011D3C5434A4BEE966C5E5DD6D57C331">
    <w:name w:val="E011D3C5434A4BEE966C5E5DD6D57C331"/>
    <w:rsid w:val="005221F0"/>
    <w:pPr>
      <w:widowControl w:val="0"/>
      <w:spacing w:after="0"/>
      <w:jc w:val="both"/>
    </w:pPr>
    <w:rPr>
      <w:rFonts w:ascii="Century Gothic" w:eastAsiaTheme="minorHAnsi" w:hAnsi="Century Gothic"/>
      <w:sz w:val="20"/>
      <w:lang w:val="en-US" w:eastAsia="en-US"/>
    </w:rPr>
  </w:style>
  <w:style w:type="paragraph" w:customStyle="1" w:styleId="4D85A100C2174EABBBC57E0FD99DF3EA1">
    <w:name w:val="4D85A100C2174EABBBC57E0FD99DF3EA1"/>
    <w:rsid w:val="005221F0"/>
    <w:pPr>
      <w:widowControl w:val="0"/>
      <w:spacing w:after="0"/>
      <w:jc w:val="both"/>
    </w:pPr>
    <w:rPr>
      <w:rFonts w:ascii="Century Gothic" w:eastAsiaTheme="minorHAnsi" w:hAnsi="Century Gothic"/>
      <w:sz w:val="20"/>
      <w:lang w:val="en-US" w:eastAsia="en-US"/>
    </w:rPr>
  </w:style>
  <w:style w:type="paragraph" w:customStyle="1" w:styleId="DBCD1580BB464734B6EE39CFA5FB142C1">
    <w:name w:val="DBCD1580BB464734B6EE39CFA5FB142C1"/>
    <w:rsid w:val="005221F0"/>
    <w:pPr>
      <w:widowControl w:val="0"/>
      <w:spacing w:after="0"/>
      <w:jc w:val="both"/>
    </w:pPr>
    <w:rPr>
      <w:rFonts w:ascii="Century Gothic" w:eastAsiaTheme="minorHAnsi" w:hAnsi="Century Gothic"/>
      <w:sz w:val="20"/>
      <w:lang w:val="en-US" w:eastAsia="en-US"/>
    </w:rPr>
  </w:style>
  <w:style w:type="paragraph" w:customStyle="1" w:styleId="D4EFC8DD1A6148E38CA051ED8CD7CA6B1">
    <w:name w:val="D4EFC8DD1A6148E38CA051ED8CD7CA6B1"/>
    <w:rsid w:val="005221F0"/>
    <w:pPr>
      <w:widowControl w:val="0"/>
      <w:spacing w:after="0"/>
      <w:jc w:val="both"/>
    </w:pPr>
    <w:rPr>
      <w:rFonts w:ascii="Century Gothic" w:eastAsiaTheme="minorHAnsi" w:hAnsi="Century Gothic"/>
      <w:sz w:val="20"/>
      <w:lang w:val="en-US" w:eastAsia="en-US"/>
    </w:rPr>
  </w:style>
  <w:style w:type="paragraph" w:customStyle="1" w:styleId="0F36FB2D8A154E9FA36E23DB39B87CBE1">
    <w:name w:val="0F36FB2D8A154E9FA36E23DB39B87CBE1"/>
    <w:rsid w:val="005221F0"/>
    <w:pPr>
      <w:widowControl w:val="0"/>
      <w:spacing w:after="0"/>
      <w:jc w:val="both"/>
    </w:pPr>
    <w:rPr>
      <w:rFonts w:ascii="Century Gothic" w:eastAsiaTheme="minorHAnsi" w:hAnsi="Century Gothic"/>
      <w:sz w:val="20"/>
      <w:lang w:val="en-US" w:eastAsia="en-US"/>
    </w:rPr>
  </w:style>
  <w:style w:type="paragraph" w:customStyle="1" w:styleId="4FB1DFDE278D4E09910A6E0ED3F76D421">
    <w:name w:val="4FB1DFDE278D4E09910A6E0ED3F76D421"/>
    <w:rsid w:val="005221F0"/>
    <w:pPr>
      <w:widowControl w:val="0"/>
      <w:spacing w:after="0"/>
      <w:jc w:val="both"/>
    </w:pPr>
    <w:rPr>
      <w:rFonts w:ascii="Century Gothic" w:eastAsiaTheme="minorHAnsi" w:hAnsi="Century Gothic"/>
      <w:sz w:val="20"/>
      <w:lang w:val="en-US" w:eastAsia="en-US"/>
    </w:rPr>
  </w:style>
  <w:style w:type="paragraph" w:customStyle="1" w:styleId="C8E18F63479B4A39A8C454B5F3D5D9CD1">
    <w:name w:val="C8E18F63479B4A39A8C454B5F3D5D9CD1"/>
    <w:rsid w:val="005221F0"/>
    <w:pPr>
      <w:widowControl w:val="0"/>
      <w:spacing w:after="0"/>
      <w:jc w:val="both"/>
    </w:pPr>
    <w:rPr>
      <w:rFonts w:ascii="Century Gothic" w:eastAsiaTheme="minorHAnsi" w:hAnsi="Century Gothic"/>
      <w:sz w:val="20"/>
      <w:lang w:val="en-US" w:eastAsia="en-US"/>
    </w:rPr>
  </w:style>
  <w:style w:type="paragraph" w:customStyle="1" w:styleId="4EB562FB82054FAFACD1BECD44E895451">
    <w:name w:val="4EB562FB82054FAFACD1BECD44E895451"/>
    <w:rsid w:val="005221F0"/>
    <w:pPr>
      <w:widowControl w:val="0"/>
      <w:spacing w:after="0"/>
      <w:jc w:val="both"/>
    </w:pPr>
    <w:rPr>
      <w:rFonts w:ascii="Century Gothic" w:eastAsiaTheme="minorHAnsi" w:hAnsi="Century Gothic"/>
      <w:sz w:val="20"/>
      <w:lang w:val="en-US" w:eastAsia="en-US"/>
    </w:rPr>
  </w:style>
  <w:style w:type="paragraph" w:customStyle="1" w:styleId="3F6BA86201B14F96815634A74DE7A4631">
    <w:name w:val="3F6BA86201B14F96815634A74DE7A4631"/>
    <w:rsid w:val="005221F0"/>
    <w:pPr>
      <w:widowControl w:val="0"/>
      <w:spacing w:after="0"/>
      <w:jc w:val="both"/>
    </w:pPr>
    <w:rPr>
      <w:rFonts w:ascii="Century Gothic" w:eastAsiaTheme="minorHAnsi" w:hAnsi="Century Gothic"/>
      <w:sz w:val="20"/>
      <w:lang w:val="en-US" w:eastAsia="en-US"/>
    </w:rPr>
  </w:style>
  <w:style w:type="paragraph" w:customStyle="1" w:styleId="DefaultPlaceholder-18540134391">
    <w:name w:val="DefaultPlaceholder_-18540134391"/>
    <w:rsid w:val="000E5CB6"/>
    <w:pPr>
      <w:widowControl w:val="0"/>
      <w:spacing w:after="0"/>
      <w:jc w:val="both"/>
    </w:pPr>
    <w:rPr>
      <w:rFonts w:ascii="Century Gothic" w:eastAsiaTheme="minorHAnsi" w:hAnsi="Century Gothic"/>
      <w:sz w:val="20"/>
      <w:lang w:val="en-US" w:eastAsia="en-US"/>
    </w:rPr>
  </w:style>
  <w:style w:type="paragraph" w:customStyle="1" w:styleId="A8263E916AF142198CD40C5AD115F2D62">
    <w:name w:val="A8263E916AF142198CD40C5AD115F2D62"/>
    <w:rsid w:val="000E5CB6"/>
    <w:pPr>
      <w:widowControl w:val="0"/>
      <w:spacing w:after="0"/>
      <w:jc w:val="both"/>
    </w:pPr>
    <w:rPr>
      <w:rFonts w:ascii="Century Gothic" w:eastAsiaTheme="minorHAnsi" w:hAnsi="Century Gothic"/>
      <w:sz w:val="20"/>
      <w:lang w:val="en-US" w:eastAsia="en-US"/>
    </w:rPr>
  </w:style>
  <w:style w:type="paragraph" w:customStyle="1" w:styleId="E011D3C5434A4BEE966C5E5DD6D57C332">
    <w:name w:val="E011D3C5434A4BEE966C5E5DD6D57C332"/>
    <w:rsid w:val="000E5CB6"/>
    <w:pPr>
      <w:widowControl w:val="0"/>
      <w:spacing w:after="0"/>
      <w:jc w:val="both"/>
    </w:pPr>
    <w:rPr>
      <w:rFonts w:ascii="Century Gothic" w:eastAsiaTheme="minorHAnsi" w:hAnsi="Century Gothic"/>
      <w:sz w:val="20"/>
      <w:lang w:val="en-US" w:eastAsia="en-US"/>
    </w:rPr>
  </w:style>
  <w:style w:type="paragraph" w:customStyle="1" w:styleId="4D85A100C2174EABBBC57E0FD99DF3EA2">
    <w:name w:val="4D85A100C2174EABBBC57E0FD99DF3EA2"/>
    <w:rsid w:val="000E5CB6"/>
    <w:pPr>
      <w:widowControl w:val="0"/>
      <w:spacing w:after="0"/>
      <w:jc w:val="both"/>
    </w:pPr>
    <w:rPr>
      <w:rFonts w:ascii="Century Gothic" w:eastAsiaTheme="minorHAnsi" w:hAnsi="Century Gothic"/>
      <w:sz w:val="20"/>
      <w:lang w:val="en-US" w:eastAsia="en-US"/>
    </w:rPr>
  </w:style>
  <w:style w:type="paragraph" w:customStyle="1" w:styleId="DBCD1580BB464734B6EE39CFA5FB142C2">
    <w:name w:val="DBCD1580BB464734B6EE39CFA5FB142C2"/>
    <w:rsid w:val="000E5CB6"/>
    <w:pPr>
      <w:widowControl w:val="0"/>
      <w:spacing w:after="0"/>
      <w:jc w:val="both"/>
    </w:pPr>
    <w:rPr>
      <w:rFonts w:ascii="Century Gothic" w:eastAsiaTheme="minorHAnsi" w:hAnsi="Century Gothic"/>
      <w:sz w:val="20"/>
      <w:lang w:val="en-US" w:eastAsia="en-US"/>
    </w:rPr>
  </w:style>
  <w:style w:type="paragraph" w:customStyle="1" w:styleId="D4EFC8DD1A6148E38CA051ED8CD7CA6B2">
    <w:name w:val="D4EFC8DD1A6148E38CA051ED8CD7CA6B2"/>
    <w:rsid w:val="000E5CB6"/>
    <w:pPr>
      <w:widowControl w:val="0"/>
      <w:spacing w:after="0"/>
      <w:jc w:val="both"/>
    </w:pPr>
    <w:rPr>
      <w:rFonts w:ascii="Century Gothic" w:eastAsiaTheme="minorHAnsi" w:hAnsi="Century Gothic"/>
      <w:sz w:val="20"/>
      <w:lang w:val="en-US" w:eastAsia="en-US"/>
    </w:rPr>
  </w:style>
  <w:style w:type="paragraph" w:customStyle="1" w:styleId="0F36FB2D8A154E9FA36E23DB39B87CBE2">
    <w:name w:val="0F36FB2D8A154E9FA36E23DB39B87CBE2"/>
    <w:rsid w:val="000E5CB6"/>
    <w:pPr>
      <w:widowControl w:val="0"/>
      <w:spacing w:after="0"/>
      <w:jc w:val="both"/>
    </w:pPr>
    <w:rPr>
      <w:rFonts w:ascii="Century Gothic" w:eastAsiaTheme="minorHAnsi" w:hAnsi="Century Gothic"/>
      <w:sz w:val="20"/>
      <w:lang w:val="en-US" w:eastAsia="en-US"/>
    </w:rPr>
  </w:style>
  <w:style w:type="paragraph" w:customStyle="1" w:styleId="4FB1DFDE278D4E09910A6E0ED3F76D422">
    <w:name w:val="4FB1DFDE278D4E09910A6E0ED3F76D422"/>
    <w:rsid w:val="000E5CB6"/>
    <w:pPr>
      <w:widowControl w:val="0"/>
      <w:spacing w:after="0"/>
      <w:jc w:val="both"/>
    </w:pPr>
    <w:rPr>
      <w:rFonts w:ascii="Century Gothic" w:eastAsiaTheme="minorHAnsi" w:hAnsi="Century Gothic"/>
      <w:sz w:val="20"/>
      <w:lang w:val="en-US" w:eastAsia="en-US"/>
    </w:rPr>
  </w:style>
  <w:style w:type="paragraph" w:customStyle="1" w:styleId="C8E18F63479B4A39A8C454B5F3D5D9CD2">
    <w:name w:val="C8E18F63479B4A39A8C454B5F3D5D9CD2"/>
    <w:rsid w:val="000E5CB6"/>
    <w:pPr>
      <w:widowControl w:val="0"/>
      <w:spacing w:after="0"/>
      <w:jc w:val="both"/>
    </w:pPr>
    <w:rPr>
      <w:rFonts w:ascii="Century Gothic" w:eastAsiaTheme="minorHAnsi" w:hAnsi="Century Gothic"/>
      <w:sz w:val="20"/>
      <w:lang w:val="en-US" w:eastAsia="en-US"/>
    </w:rPr>
  </w:style>
  <w:style w:type="paragraph" w:customStyle="1" w:styleId="4EB562FB82054FAFACD1BECD44E895452">
    <w:name w:val="4EB562FB82054FAFACD1BECD44E895452"/>
    <w:rsid w:val="000E5CB6"/>
    <w:pPr>
      <w:widowControl w:val="0"/>
      <w:spacing w:after="0"/>
      <w:jc w:val="both"/>
    </w:pPr>
    <w:rPr>
      <w:rFonts w:ascii="Century Gothic" w:eastAsiaTheme="minorHAnsi" w:hAnsi="Century Gothic"/>
      <w:sz w:val="20"/>
      <w:lang w:val="en-US" w:eastAsia="en-US"/>
    </w:rPr>
  </w:style>
  <w:style w:type="paragraph" w:customStyle="1" w:styleId="3F6BA86201B14F96815634A74DE7A4632">
    <w:name w:val="3F6BA86201B14F96815634A74DE7A4632"/>
    <w:rsid w:val="000E5CB6"/>
    <w:pPr>
      <w:widowControl w:val="0"/>
      <w:spacing w:after="0"/>
      <w:jc w:val="both"/>
    </w:pPr>
    <w:rPr>
      <w:rFonts w:ascii="Century Gothic" w:eastAsiaTheme="minorHAnsi" w:hAnsi="Century Gothic"/>
      <w:sz w:val="20"/>
      <w:lang w:val="en-US" w:eastAsia="en-US"/>
    </w:rPr>
  </w:style>
  <w:style w:type="paragraph" w:customStyle="1" w:styleId="DefaultPlaceholder-18540134392">
    <w:name w:val="DefaultPlaceholder_-18540134392"/>
    <w:rsid w:val="00A877C9"/>
    <w:pPr>
      <w:widowControl w:val="0"/>
      <w:spacing w:after="0"/>
      <w:jc w:val="both"/>
    </w:pPr>
    <w:rPr>
      <w:rFonts w:ascii="Century Gothic" w:eastAsiaTheme="minorHAnsi" w:hAnsi="Century Gothic"/>
      <w:sz w:val="20"/>
      <w:lang w:val="en-US" w:eastAsia="en-US"/>
    </w:rPr>
  </w:style>
  <w:style w:type="paragraph" w:customStyle="1" w:styleId="EDF8F94204C940D4A193929144FF5362">
    <w:name w:val="EDF8F94204C940D4A193929144FF5362"/>
    <w:rsid w:val="00EE0FA5"/>
  </w:style>
  <w:style w:type="paragraph" w:customStyle="1" w:styleId="3BFD0BAC951F41DC8884BF8CD9978171">
    <w:name w:val="3BFD0BAC951F41DC8884BF8CD9978171"/>
    <w:rsid w:val="00EE0FA5"/>
  </w:style>
  <w:style w:type="paragraph" w:customStyle="1" w:styleId="3F3B37E29E324319A1B6643F545A768D">
    <w:name w:val="3F3B37E29E324319A1B6643F545A768D"/>
    <w:rsid w:val="00EE0FA5"/>
  </w:style>
  <w:style w:type="paragraph" w:customStyle="1" w:styleId="5498088279A64907BFDF6B1411572049">
    <w:name w:val="5498088279A64907BFDF6B1411572049"/>
    <w:rsid w:val="00EE0FA5"/>
  </w:style>
  <w:style w:type="paragraph" w:customStyle="1" w:styleId="D1B18615DC1D46C79A4CE5BF23B93ED1">
    <w:name w:val="D1B18615DC1D46C79A4CE5BF23B93ED1"/>
    <w:rsid w:val="00EE0FA5"/>
  </w:style>
  <w:style w:type="paragraph" w:customStyle="1" w:styleId="45002E16B2E84CF6B6947117D3257220">
    <w:name w:val="45002E16B2E84CF6B6947117D3257220"/>
    <w:rsid w:val="00EE0FA5"/>
  </w:style>
  <w:style w:type="paragraph" w:customStyle="1" w:styleId="F991D5FB8AD14AFBBD1AD8025E2D831F">
    <w:name w:val="F991D5FB8AD14AFBBD1AD8025E2D831F"/>
    <w:rsid w:val="00EE0FA5"/>
  </w:style>
  <w:style w:type="paragraph" w:customStyle="1" w:styleId="69B9E659C5394A158C5A0AFDE00CCC7B">
    <w:name w:val="69B9E659C5394A158C5A0AFDE00CCC7B"/>
    <w:rsid w:val="00EE0FA5"/>
  </w:style>
  <w:style w:type="paragraph" w:customStyle="1" w:styleId="1A14CEB1E9B04C7EAE29C73F28C7DF41">
    <w:name w:val="1A14CEB1E9B04C7EAE29C73F28C7DF41"/>
    <w:rsid w:val="00EE0FA5"/>
  </w:style>
  <w:style w:type="paragraph" w:customStyle="1" w:styleId="CF179D776CA949A583982AE4402F11D9">
    <w:name w:val="CF179D776CA949A583982AE4402F11D9"/>
    <w:rsid w:val="00E80310"/>
  </w:style>
  <w:style w:type="paragraph" w:customStyle="1" w:styleId="AEA1DF5D7C13475F9DABEEC134121C58">
    <w:name w:val="AEA1DF5D7C13475F9DABEEC134121C58"/>
    <w:rsid w:val="00E80310"/>
  </w:style>
  <w:style w:type="paragraph" w:customStyle="1" w:styleId="ED33C5623A024F748D4A48EFD97667C4">
    <w:name w:val="ED33C5623A024F748D4A48EFD97667C4"/>
    <w:rsid w:val="00E80310"/>
  </w:style>
  <w:style w:type="paragraph" w:customStyle="1" w:styleId="399FAF82BF69480FA3495332A0EFACE0">
    <w:name w:val="399FAF82BF69480FA3495332A0EFACE0"/>
    <w:rsid w:val="00E80310"/>
  </w:style>
  <w:style w:type="paragraph" w:customStyle="1" w:styleId="DA447BB557A74518B534EF9B4CB8BE25">
    <w:name w:val="DA447BB557A74518B534EF9B4CB8BE25"/>
    <w:rsid w:val="006C08EC"/>
  </w:style>
  <w:style w:type="paragraph" w:customStyle="1" w:styleId="1567681BD06748C5BD7BD1C22B9C9935">
    <w:name w:val="1567681BD06748C5BD7BD1C22B9C9935"/>
    <w:rsid w:val="006C08EC"/>
  </w:style>
  <w:style w:type="paragraph" w:customStyle="1" w:styleId="7404B374B8FF4E29B8E5D4BD3F33657D">
    <w:name w:val="7404B374B8FF4E29B8E5D4BD3F33657D"/>
    <w:rsid w:val="003633C8"/>
    <w:pPr>
      <w:widowControl w:val="0"/>
      <w:spacing w:after="0"/>
      <w:jc w:val="both"/>
    </w:pPr>
    <w:rPr>
      <w:rFonts w:ascii="Century Gothic" w:eastAsiaTheme="minorHAnsi" w:hAnsi="Century Gothic"/>
      <w:sz w:val="20"/>
      <w:lang w:val="en-US" w:eastAsia="en-US"/>
    </w:rPr>
  </w:style>
  <w:style w:type="paragraph" w:customStyle="1" w:styleId="2BB8637F04FD4806926E03B3BA6025FA">
    <w:name w:val="2BB8637F04FD4806926E03B3BA6025FA"/>
    <w:rsid w:val="003633C8"/>
    <w:pPr>
      <w:widowControl w:val="0"/>
      <w:spacing w:after="0"/>
      <w:jc w:val="both"/>
    </w:pPr>
    <w:rPr>
      <w:rFonts w:ascii="Century Gothic" w:eastAsiaTheme="minorHAnsi" w:hAnsi="Century Gothic"/>
      <w:sz w:val="20"/>
      <w:lang w:val="en-US" w:eastAsia="en-US"/>
    </w:rPr>
  </w:style>
  <w:style w:type="paragraph" w:customStyle="1" w:styleId="DA447BB557A74518B534EF9B4CB8BE251">
    <w:name w:val="DA447BB557A74518B534EF9B4CB8BE251"/>
    <w:rsid w:val="003633C8"/>
    <w:pPr>
      <w:widowControl w:val="0"/>
      <w:spacing w:after="0"/>
      <w:jc w:val="both"/>
    </w:pPr>
    <w:rPr>
      <w:rFonts w:ascii="Century Gothic" w:eastAsiaTheme="minorHAnsi" w:hAnsi="Century Gothic"/>
      <w:sz w:val="20"/>
      <w:lang w:val="en-US" w:eastAsia="en-US"/>
    </w:rPr>
  </w:style>
  <w:style w:type="paragraph" w:customStyle="1" w:styleId="1567681BD06748C5BD7BD1C22B9C99351">
    <w:name w:val="1567681BD06748C5BD7BD1C22B9C99351"/>
    <w:rsid w:val="003633C8"/>
    <w:pPr>
      <w:widowControl w:val="0"/>
      <w:spacing w:after="0"/>
      <w:jc w:val="both"/>
    </w:pPr>
    <w:rPr>
      <w:rFonts w:ascii="Century Gothic" w:eastAsiaTheme="minorHAnsi" w:hAnsi="Century Gothic"/>
      <w:sz w:val="20"/>
      <w:lang w:val="en-US" w:eastAsia="en-US"/>
    </w:rPr>
  </w:style>
  <w:style w:type="paragraph" w:customStyle="1" w:styleId="195B665FCE0B467D88C42EAA4C6D7DBF">
    <w:name w:val="195B665FCE0B467D88C42EAA4C6D7DBF"/>
    <w:rsid w:val="003633C8"/>
    <w:pPr>
      <w:widowControl w:val="0"/>
      <w:spacing w:after="0"/>
      <w:jc w:val="both"/>
    </w:pPr>
    <w:rPr>
      <w:rFonts w:ascii="Century Gothic" w:eastAsiaTheme="minorHAnsi" w:hAnsi="Century Gothic"/>
      <w:sz w:val="20"/>
      <w:lang w:val="en-US" w:eastAsia="en-US"/>
    </w:rPr>
  </w:style>
  <w:style w:type="paragraph" w:customStyle="1" w:styleId="7BCBEEE8AD764B3696C2133437B97633">
    <w:name w:val="7BCBEEE8AD764B3696C2133437B97633"/>
    <w:rsid w:val="003633C8"/>
  </w:style>
  <w:style w:type="paragraph" w:customStyle="1" w:styleId="0CCA245E7AAE483EA55463C655F34FEB">
    <w:name w:val="0CCA245E7AAE483EA55463C655F34FEB"/>
    <w:rsid w:val="003633C8"/>
  </w:style>
  <w:style w:type="paragraph" w:customStyle="1" w:styleId="E61065D9E88244F3BCFC8A728A8F6EF9">
    <w:name w:val="E61065D9E88244F3BCFC8A728A8F6EF9"/>
    <w:rsid w:val="008728FB"/>
  </w:style>
  <w:style w:type="paragraph" w:customStyle="1" w:styleId="2A23D8EEB34140ACBDBCD5CF70384D2B">
    <w:name w:val="2A23D8EEB34140ACBDBCD5CF70384D2B"/>
    <w:rsid w:val="008728FB"/>
  </w:style>
  <w:style w:type="paragraph" w:customStyle="1" w:styleId="A574EFB09E1847E28DA07FB75759CCF7">
    <w:name w:val="A574EFB09E1847E28DA07FB75759CCF7"/>
    <w:rsid w:val="008728FB"/>
  </w:style>
  <w:style w:type="paragraph" w:customStyle="1" w:styleId="D97E7A0074C844349A2ECDE1E594BF2F">
    <w:name w:val="D97E7A0074C844349A2ECDE1E594BF2F"/>
    <w:rsid w:val="008728FB"/>
  </w:style>
  <w:style w:type="paragraph" w:customStyle="1" w:styleId="E2CA5F731BDA4D94AC9A8E682C755E0A">
    <w:name w:val="E2CA5F731BDA4D94AC9A8E682C755E0A"/>
    <w:rsid w:val="008728FB"/>
  </w:style>
  <w:style w:type="paragraph" w:customStyle="1" w:styleId="697BC1F9A95E4661B4DF2F6A36B70950">
    <w:name w:val="697BC1F9A95E4661B4DF2F6A36B70950"/>
    <w:rsid w:val="008728FB"/>
  </w:style>
  <w:style w:type="paragraph" w:customStyle="1" w:styleId="041A7C16FD2C4C5B98D5AA27F11A09A4">
    <w:name w:val="041A7C16FD2C4C5B98D5AA27F11A09A4"/>
    <w:rsid w:val="008728FB"/>
  </w:style>
  <w:style w:type="paragraph" w:customStyle="1" w:styleId="8843E980C83B4640924DF19461628176">
    <w:name w:val="8843E980C83B4640924DF19461628176"/>
    <w:rsid w:val="008728FB"/>
  </w:style>
  <w:style w:type="paragraph" w:customStyle="1" w:styleId="3D707CC39F764F9CBC78914E2C2AD867">
    <w:name w:val="3D707CC39F764F9CBC78914E2C2AD867"/>
    <w:rsid w:val="008728FB"/>
  </w:style>
  <w:style w:type="paragraph" w:customStyle="1" w:styleId="B745E5927FE04E57AC814028F9D86EB3">
    <w:name w:val="B745E5927FE04E57AC814028F9D86EB3"/>
    <w:rsid w:val="008728FB"/>
  </w:style>
  <w:style w:type="paragraph" w:customStyle="1" w:styleId="601BE25048D749B38694F3AE4EDFB2AA">
    <w:name w:val="601BE25048D749B38694F3AE4EDFB2AA"/>
    <w:rsid w:val="008728FB"/>
  </w:style>
  <w:style w:type="paragraph" w:customStyle="1" w:styleId="1A27B6DFA8C94D5F83E29111FF28A6BF">
    <w:name w:val="1A27B6DFA8C94D5F83E29111FF28A6BF"/>
    <w:rsid w:val="008728FB"/>
  </w:style>
  <w:style w:type="paragraph" w:customStyle="1" w:styleId="BE05560217BB420E974D5D6735B42635">
    <w:name w:val="BE05560217BB420E974D5D6735B42635"/>
    <w:rsid w:val="008728FB"/>
  </w:style>
  <w:style w:type="paragraph" w:customStyle="1" w:styleId="7A1B6376488542DB9046D34C6983DAFB">
    <w:name w:val="7A1B6376488542DB9046D34C6983DAFB"/>
    <w:rsid w:val="008728FB"/>
  </w:style>
  <w:style w:type="paragraph" w:customStyle="1" w:styleId="05C993ABBA8643B99F2D3E51C927A038">
    <w:name w:val="05C993ABBA8643B99F2D3E51C927A038"/>
    <w:rsid w:val="008728FB"/>
  </w:style>
  <w:style w:type="paragraph" w:customStyle="1" w:styleId="DA5C7B7572E5447F9EC7D7D6CF7E7400">
    <w:name w:val="DA5C7B7572E5447F9EC7D7D6CF7E7400"/>
    <w:rsid w:val="008728FB"/>
  </w:style>
  <w:style w:type="paragraph" w:customStyle="1" w:styleId="9E61C420561246BFAAF4A48DA94A7653">
    <w:name w:val="9E61C420561246BFAAF4A48DA94A7653"/>
    <w:rsid w:val="008728FB"/>
  </w:style>
  <w:style w:type="paragraph" w:customStyle="1" w:styleId="2CDB2CF0AEF84BA8AD6DC6C05961D1F2">
    <w:name w:val="2CDB2CF0AEF84BA8AD6DC6C05961D1F2"/>
    <w:rsid w:val="008728FB"/>
  </w:style>
  <w:style w:type="paragraph" w:customStyle="1" w:styleId="18B5F24309C44C64B0A66E518978476F">
    <w:name w:val="18B5F24309C44C64B0A66E518978476F"/>
    <w:rsid w:val="008728FB"/>
  </w:style>
  <w:style w:type="paragraph" w:customStyle="1" w:styleId="447FDF3B2E2F4E389CE12CB2D4758AA2">
    <w:name w:val="447FDF3B2E2F4E389CE12CB2D4758AA2"/>
    <w:rsid w:val="008728FB"/>
  </w:style>
  <w:style w:type="paragraph" w:customStyle="1" w:styleId="8E2191572F0841DD8DCE1D9A6B070AD0">
    <w:name w:val="8E2191572F0841DD8DCE1D9A6B070AD0"/>
    <w:rsid w:val="008728FB"/>
  </w:style>
  <w:style w:type="paragraph" w:customStyle="1" w:styleId="C633C9176D39475D9559C67528AAEE7F">
    <w:name w:val="C633C9176D39475D9559C67528AAEE7F"/>
    <w:rsid w:val="008728FB"/>
  </w:style>
  <w:style w:type="paragraph" w:customStyle="1" w:styleId="703D98F906AA4D93B67DBC98CA0FF999">
    <w:name w:val="703D98F906AA4D93B67DBC98CA0FF999"/>
    <w:rsid w:val="008728FB"/>
  </w:style>
  <w:style w:type="paragraph" w:customStyle="1" w:styleId="AE4128F0FB734ECC99EB64B40AC6A936">
    <w:name w:val="AE4128F0FB734ECC99EB64B40AC6A936"/>
    <w:rsid w:val="008728FB"/>
  </w:style>
  <w:style w:type="paragraph" w:customStyle="1" w:styleId="EBBC891DA8A74A6BA1CA0213DBF9D5CB">
    <w:name w:val="EBBC891DA8A74A6BA1CA0213DBF9D5CB"/>
    <w:rsid w:val="008728FB"/>
  </w:style>
  <w:style w:type="paragraph" w:customStyle="1" w:styleId="8857347584314642A4CEC7ABBB7BA39E">
    <w:name w:val="8857347584314642A4CEC7ABBB7BA39E"/>
    <w:rsid w:val="008728FB"/>
  </w:style>
  <w:style w:type="paragraph" w:customStyle="1" w:styleId="AD66E923ACD94C5BADE0588E88D848AB">
    <w:name w:val="AD66E923ACD94C5BADE0588E88D848AB"/>
    <w:rsid w:val="008728FB"/>
  </w:style>
  <w:style w:type="paragraph" w:customStyle="1" w:styleId="71B7697B8A04405E967882C5D9414B90">
    <w:name w:val="71B7697B8A04405E967882C5D9414B90"/>
    <w:rsid w:val="008728FB"/>
  </w:style>
  <w:style w:type="paragraph" w:customStyle="1" w:styleId="E00173E8109746CFA154BCE858A48ACF">
    <w:name w:val="E00173E8109746CFA154BCE858A48ACF"/>
    <w:rsid w:val="008728FB"/>
  </w:style>
  <w:style w:type="paragraph" w:customStyle="1" w:styleId="51F1B6BF222748EDB47D9945B0542E95">
    <w:name w:val="51F1B6BF222748EDB47D9945B0542E95"/>
    <w:rsid w:val="008728FB"/>
  </w:style>
  <w:style w:type="paragraph" w:customStyle="1" w:styleId="CA35BA1D7C2A45558C6D1FA0D8EBBE70">
    <w:name w:val="CA35BA1D7C2A45558C6D1FA0D8EBBE70"/>
    <w:rsid w:val="008728FB"/>
  </w:style>
  <w:style w:type="paragraph" w:customStyle="1" w:styleId="833737963F5C4B899FB2FB3AED72FBCD">
    <w:name w:val="833737963F5C4B899FB2FB3AED72FBCD"/>
    <w:rsid w:val="008728FB"/>
  </w:style>
  <w:style w:type="paragraph" w:customStyle="1" w:styleId="D8E1A6046AD843B296D1DD9DE5AC2C16">
    <w:name w:val="D8E1A6046AD843B296D1DD9DE5AC2C16"/>
    <w:rsid w:val="008728FB"/>
  </w:style>
  <w:style w:type="paragraph" w:customStyle="1" w:styleId="13890FDE515C490D8F7E25E237121C7D">
    <w:name w:val="13890FDE515C490D8F7E25E237121C7D"/>
    <w:rsid w:val="008728FB"/>
  </w:style>
  <w:style w:type="paragraph" w:customStyle="1" w:styleId="A79FF68293B74495B782DBB114FEAE51">
    <w:name w:val="A79FF68293B74495B782DBB114FEAE51"/>
    <w:rsid w:val="00942B85"/>
  </w:style>
  <w:style w:type="paragraph" w:customStyle="1" w:styleId="8D71EDB37DB640C0AF928B779D8FC294">
    <w:name w:val="8D71EDB37DB640C0AF928B779D8FC294"/>
    <w:rsid w:val="00942B85"/>
  </w:style>
  <w:style w:type="paragraph" w:customStyle="1" w:styleId="C3A9B8884F5744F9A34E9FE0171D12E3">
    <w:name w:val="C3A9B8884F5744F9A34E9FE0171D12E3"/>
    <w:rsid w:val="00942B85"/>
  </w:style>
  <w:style w:type="paragraph" w:customStyle="1" w:styleId="31C2712232D1459AB5E30639C5B1F24D">
    <w:name w:val="31C2712232D1459AB5E30639C5B1F24D"/>
    <w:rsid w:val="00942B85"/>
  </w:style>
  <w:style w:type="paragraph" w:customStyle="1" w:styleId="E2D61B8870F345A7999426B9E04F6477">
    <w:name w:val="E2D61B8870F345A7999426B9E04F6477"/>
    <w:rsid w:val="00942B85"/>
  </w:style>
  <w:style w:type="paragraph" w:customStyle="1" w:styleId="4E10093BB8784B4F974D1ACFD0AB2E68">
    <w:name w:val="4E10093BB8784B4F974D1ACFD0AB2E68"/>
    <w:rsid w:val="00942B85"/>
  </w:style>
  <w:style w:type="paragraph" w:customStyle="1" w:styleId="5324ADA3830243EDA116F556474D2EDD">
    <w:name w:val="5324ADA3830243EDA116F556474D2EDD"/>
    <w:rsid w:val="00942B85"/>
  </w:style>
  <w:style w:type="paragraph" w:customStyle="1" w:styleId="BE990CE22BCD47ED897E777D7D8C43E3">
    <w:name w:val="BE990CE22BCD47ED897E777D7D8C43E3"/>
    <w:rsid w:val="00942B85"/>
  </w:style>
  <w:style w:type="paragraph" w:customStyle="1" w:styleId="0FA3CA7871974E85A5C0355CE3F10035">
    <w:name w:val="0FA3CA7871974E85A5C0355CE3F10035"/>
    <w:rsid w:val="00942B85"/>
  </w:style>
  <w:style w:type="paragraph" w:customStyle="1" w:styleId="07536EF689BC499F8D89C05D2BD513B9">
    <w:name w:val="07536EF689BC499F8D89C05D2BD513B9"/>
    <w:rsid w:val="00942B85"/>
  </w:style>
  <w:style w:type="paragraph" w:customStyle="1" w:styleId="60F8E73600154E0F96E2908F7E42CBD3">
    <w:name w:val="60F8E73600154E0F96E2908F7E42CBD3"/>
    <w:rsid w:val="00942B85"/>
  </w:style>
  <w:style w:type="paragraph" w:customStyle="1" w:styleId="298294DF10754269B47605E70FAB5D62">
    <w:name w:val="298294DF10754269B47605E70FAB5D62"/>
    <w:rsid w:val="00942B85"/>
  </w:style>
  <w:style w:type="paragraph" w:customStyle="1" w:styleId="AC80910C73D84B1C93C36C6484F7670E">
    <w:name w:val="AC80910C73D84B1C93C36C6484F7670E"/>
    <w:rsid w:val="00942B85"/>
  </w:style>
  <w:style w:type="paragraph" w:customStyle="1" w:styleId="117185D58DA548C090216CE8E443697A">
    <w:name w:val="117185D58DA548C090216CE8E443697A"/>
    <w:rsid w:val="00942B85"/>
  </w:style>
  <w:style w:type="paragraph" w:customStyle="1" w:styleId="D692210A98524C69B0A33AFBFBE94A93">
    <w:name w:val="D692210A98524C69B0A33AFBFBE94A93"/>
    <w:rsid w:val="00942B85"/>
  </w:style>
  <w:style w:type="paragraph" w:customStyle="1" w:styleId="7941C60D35CA43C5B67287877D21DBDB">
    <w:name w:val="7941C60D35CA43C5B67287877D21DBDB"/>
    <w:rsid w:val="00942B85"/>
  </w:style>
  <w:style w:type="paragraph" w:customStyle="1" w:styleId="4818F8F514FB473AA6C5BDF85BFD1EF4">
    <w:name w:val="4818F8F514FB473AA6C5BDF85BFD1EF4"/>
    <w:rsid w:val="00942B85"/>
  </w:style>
  <w:style w:type="paragraph" w:customStyle="1" w:styleId="4F963483F1AA47B081458FBDBC4DEAF0">
    <w:name w:val="4F963483F1AA47B081458FBDBC4DEAF0"/>
    <w:rsid w:val="00942B85"/>
  </w:style>
  <w:style w:type="paragraph" w:customStyle="1" w:styleId="1ED03BE4A3D44369A173508A5B4A39BF">
    <w:name w:val="1ED03BE4A3D44369A173508A5B4A39BF"/>
    <w:rsid w:val="00942B85"/>
  </w:style>
  <w:style w:type="paragraph" w:customStyle="1" w:styleId="496C62CA525D4D6ABA8FF78735AF5D1F">
    <w:name w:val="496C62CA525D4D6ABA8FF78735AF5D1F"/>
    <w:rsid w:val="00942B85"/>
  </w:style>
  <w:style w:type="paragraph" w:customStyle="1" w:styleId="57A68F9FA5134E38B46076AD5582516E">
    <w:name w:val="57A68F9FA5134E38B46076AD5582516E"/>
    <w:rsid w:val="00942B85"/>
  </w:style>
  <w:style w:type="paragraph" w:customStyle="1" w:styleId="47F99D0DBCAD4D368BDB739CB8A81F34">
    <w:name w:val="47F99D0DBCAD4D368BDB739CB8A81F34"/>
    <w:rsid w:val="00942B85"/>
  </w:style>
  <w:style w:type="paragraph" w:customStyle="1" w:styleId="A67ADDD1D1C54EBC973F9C90EA4ECAC8">
    <w:name w:val="A67ADDD1D1C54EBC973F9C90EA4ECAC8"/>
    <w:rsid w:val="00942B85"/>
  </w:style>
  <w:style w:type="paragraph" w:customStyle="1" w:styleId="E3471F231387472CA0FB69B48CFB51DC">
    <w:name w:val="E3471F231387472CA0FB69B48CFB51DC"/>
    <w:rsid w:val="00942B85"/>
  </w:style>
  <w:style w:type="paragraph" w:customStyle="1" w:styleId="5EB03C283E734452933EFC3FDA28BB0A">
    <w:name w:val="5EB03C283E734452933EFC3FDA28BB0A"/>
    <w:rsid w:val="00942B85"/>
  </w:style>
  <w:style w:type="paragraph" w:customStyle="1" w:styleId="6994AB9DA0D34A29B7DBBB9C615B1466">
    <w:name w:val="6994AB9DA0D34A29B7DBBB9C615B1466"/>
    <w:rsid w:val="00942B85"/>
  </w:style>
  <w:style w:type="paragraph" w:customStyle="1" w:styleId="DB184832A387411CAF208DF754DDA5EC">
    <w:name w:val="DB184832A387411CAF208DF754DDA5EC"/>
    <w:rsid w:val="00942B85"/>
  </w:style>
  <w:style w:type="paragraph" w:customStyle="1" w:styleId="EE00091CFC1C4FD6A8ED18F4A46BC04B">
    <w:name w:val="EE00091CFC1C4FD6A8ED18F4A46BC04B"/>
    <w:rsid w:val="00FB03F3"/>
  </w:style>
  <w:style w:type="paragraph" w:customStyle="1" w:styleId="D836B06C022B4423833F599281098471">
    <w:name w:val="D836B06C022B4423833F599281098471"/>
    <w:rsid w:val="00FB03F3"/>
  </w:style>
  <w:style w:type="paragraph" w:customStyle="1" w:styleId="48FEABF7FCB94427B59FBD86443872ED">
    <w:name w:val="48FEABF7FCB94427B59FBD86443872ED"/>
    <w:rsid w:val="00FB03F3"/>
  </w:style>
  <w:style w:type="paragraph" w:customStyle="1" w:styleId="833220EBCCB04E94A52134BF1D8BB019">
    <w:name w:val="833220EBCCB04E94A52134BF1D8BB019"/>
    <w:rsid w:val="00FB03F3"/>
  </w:style>
  <w:style w:type="paragraph" w:customStyle="1" w:styleId="11FB496DC25545DB99E09865E17A7A8C">
    <w:name w:val="11FB496DC25545DB99E09865E17A7A8C"/>
    <w:rsid w:val="00FB03F3"/>
  </w:style>
  <w:style w:type="paragraph" w:customStyle="1" w:styleId="962AD61BF0014E3D8BB12DD6476DD147">
    <w:name w:val="962AD61BF0014E3D8BB12DD6476DD147"/>
    <w:rsid w:val="00FB03F3"/>
  </w:style>
  <w:style w:type="paragraph" w:customStyle="1" w:styleId="14B3B937232F4352A6A40F3F3632018B">
    <w:name w:val="14B3B937232F4352A6A40F3F3632018B"/>
    <w:rsid w:val="00FB03F3"/>
  </w:style>
  <w:style w:type="paragraph" w:customStyle="1" w:styleId="236415C5F463430DB1CBB1A983AB5EA4">
    <w:name w:val="236415C5F463430DB1CBB1A983AB5EA4"/>
    <w:rsid w:val="00FB03F3"/>
  </w:style>
  <w:style w:type="paragraph" w:customStyle="1" w:styleId="FB4448DDC0E64449B751C20262E910B9">
    <w:name w:val="FB4448DDC0E64449B751C20262E910B9"/>
    <w:rsid w:val="00FB03F3"/>
  </w:style>
  <w:style w:type="paragraph" w:customStyle="1" w:styleId="071727B47783487292B033DB8A78A76B">
    <w:name w:val="071727B47783487292B033DB8A78A76B"/>
    <w:rsid w:val="00FB03F3"/>
  </w:style>
  <w:style w:type="paragraph" w:customStyle="1" w:styleId="86FA190E5928433F909CB693E4A87758">
    <w:name w:val="86FA190E5928433F909CB693E4A87758"/>
    <w:rsid w:val="00FB03F3"/>
  </w:style>
  <w:style w:type="paragraph" w:customStyle="1" w:styleId="89AADF3EF4994923974466C76A2874AD">
    <w:name w:val="89AADF3EF4994923974466C76A2874AD"/>
    <w:rsid w:val="00FB03F3"/>
  </w:style>
  <w:style w:type="paragraph" w:customStyle="1" w:styleId="925101A894E5412582ABD2697CBA426D">
    <w:name w:val="925101A894E5412582ABD2697CBA426D"/>
    <w:rsid w:val="00FB03F3"/>
  </w:style>
  <w:style w:type="paragraph" w:customStyle="1" w:styleId="20C0532D74E34221BC129F8F6D9E3AC1">
    <w:name w:val="20C0532D74E34221BC129F8F6D9E3AC1"/>
    <w:rsid w:val="00FB03F3"/>
  </w:style>
  <w:style w:type="paragraph" w:customStyle="1" w:styleId="3BBA616F001E4504B68C5BFD12A3579D">
    <w:name w:val="3BBA616F001E4504B68C5BFD12A3579D"/>
    <w:rsid w:val="00FB03F3"/>
  </w:style>
  <w:style w:type="paragraph" w:customStyle="1" w:styleId="E0DAB934AF5742D1BA27628A9F628ADA">
    <w:name w:val="E0DAB934AF5742D1BA27628A9F628ADA"/>
    <w:rsid w:val="00FB03F3"/>
  </w:style>
  <w:style w:type="paragraph" w:customStyle="1" w:styleId="282419FEE416489F8FE7A4B3BB7DF569">
    <w:name w:val="282419FEE416489F8FE7A4B3BB7DF569"/>
    <w:rsid w:val="00FB03F3"/>
  </w:style>
  <w:style w:type="paragraph" w:customStyle="1" w:styleId="627614B6848C4487B1FC92AFE0F3D6F6">
    <w:name w:val="627614B6848C4487B1FC92AFE0F3D6F6"/>
    <w:rsid w:val="00FB03F3"/>
  </w:style>
  <w:style w:type="paragraph" w:customStyle="1" w:styleId="421D0BBA11DE4F52A0379FD43094372C">
    <w:name w:val="421D0BBA11DE4F52A0379FD43094372C"/>
    <w:rsid w:val="00FB03F3"/>
  </w:style>
  <w:style w:type="paragraph" w:customStyle="1" w:styleId="7D71DF9918514F77A90824694A988E6D">
    <w:name w:val="7D71DF9918514F77A90824694A988E6D"/>
    <w:rsid w:val="00FB03F3"/>
  </w:style>
  <w:style w:type="paragraph" w:customStyle="1" w:styleId="208FDA1D2BFB4254B42C8BD8720847B1">
    <w:name w:val="208FDA1D2BFB4254B42C8BD8720847B1"/>
    <w:rsid w:val="00FB03F3"/>
  </w:style>
  <w:style w:type="paragraph" w:customStyle="1" w:styleId="CEF5A7BB58B94F0D8EEDEF318073DB9F">
    <w:name w:val="CEF5A7BB58B94F0D8EEDEF318073DB9F"/>
    <w:rsid w:val="00FB03F3"/>
  </w:style>
  <w:style w:type="paragraph" w:customStyle="1" w:styleId="88D7E458312941AB81AC0D8E72DDF28E">
    <w:name w:val="88D7E458312941AB81AC0D8E72DDF28E"/>
    <w:rsid w:val="00FB03F3"/>
  </w:style>
  <w:style w:type="paragraph" w:customStyle="1" w:styleId="D7CD070E65904E4AB7F88CCF69C1B27D">
    <w:name w:val="D7CD070E65904E4AB7F88CCF69C1B27D"/>
    <w:rsid w:val="00FB2CD2"/>
    <w:pPr>
      <w:widowControl w:val="0"/>
      <w:spacing w:after="0"/>
      <w:jc w:val="both"/>
    </w:pPr>
    <w:rPr>
      <w:rFonts w:ascii="Century Gothic" w:eastAsiaTheme="minorHAnsi" w:hAnsi="Century Gothic"/>
      <w:sz w:val="20"/>
      <w:lang w:val="en-US" w:eastAsia="en-US"/>
    </w:rPr>
  </w:style>
  <w:style w:type="paragraph" w:customStyle="1" w:styleId="A574EFB09E1847E28DA07FB75759CCF71">
    <w:name w:val="A574EFB09E1847E28DA07FB75759CCF71"/>
    <w:rsid w:val="00FB2CD2"/>
    <w:pPr>
      <w:widowControl w:val="0"/>
      <w:spacing w:after="0"/>
      <w:jc w:val="both"/>
    </w:pPr>
    <w:rPr>
      <w:rFonts w:ascii="Century Gothic" w:eastAsiaTheme="minorHAnsi" w:hAnsi="Century Gothic"/>
      <w:sz w:val="20"/>
      <w:lang w:val="en-US" w:eastAsia="en-US"/>
    </w:rPr>
  </w:style>
  <w:style w:type="paragraph" w:customStyle="1" w:styleId="D97E7A0074C844349A2ECDE1E594BF2F1">
    <w:name w:val="D97E7A0074C844349A2ECDE1E594BF2F1"/>
    <w:rsid w:val="00FB2CD2"/>
    <w:pPr>
      <w:widowControl w:val="0"/>
      <w:spacing w:after="0"/>
      <w:jc w:val="both"/>
    </w:pPr>
    <w:rPr>
      <w:rFonts w:ascii="Century Gothic" w:eastAsiaTheme="minorHAnsi" w:hAnsi="Century Gothic"/>
      <w:sz w:val="20"/>
      <w:lang w:val="en-US" w:eastAsia="en-US"/>
    </w:rPr>
  </w:style>
  <w:style w:type="paragraph" w:customStyle="1" w:styleId="FB15B2EAEB6B45F680A277F352BC1008">
    <w:name w:val="FB15B2EAEB6B45F680A277F352BC1008"/>
    <w:rsid w:val="00FB2CD2"/>
    <w:pPr>
      <w:widowControl w:val="0"/>
      <w:spacing w:after="0"/>
      <w:jc w:val="both"/>
    </w:pPr>
    <w:rPr>
      <w:rFonts w:ascii="Century Gothic" w:eastAsiaTheme="minorHAnsi" w:hAnsi="Century Gothic"/>
      <w:sz w:val="20"/>
      <w:lang w:val="en-US" w:eastAsia="en-US"/>
    </w:rPr>
  </w:style>
  <w:style w:type="paragraph" w:customStyle="1" w:styleId="E2CA5F731BDA4D94AC9A8E682C755E0A1">
    <w:name w:val="E2CA5F731BDA4D94AC9A8E682C755E0A1"/>
    <w:rsid w:val="00FB2CD2"/>
    <w:pPr>
      <w:widowControl w:val="0"/>
      <w:spacing w:after="0"/>
      <w:jc w:val="both"/>
    </w:pPr>
    <w:rPr>
      <w:rFonts w:ascii="Century Gothic" w:eastAsiaTheme="minorHAnsi" w:hAnsi="Century Gothic"/>
      <w:sz w:val="20"/>
      <w:lang w:val="en-US" w:eastAsia="en-US"/>
    </w:rPr>
  </w:style>
  <w:style w:type="paragraph" w:customStyle="1" w:styleId="697BC1F9A95E4661B4DF2F6A36B709501">
    <w:name w:val="697BC1F9A95E4661B4DF2F6A36B709501"/>
    <w:rsid w:val="00FB2CD2"/>
    <w:pPr>
      <w:widowControl w:val="0"/>
      <w:spacing w:after="0"/>
      <w:jc w:val="both"/>
    </w:pPr>
    <w:rPr>
      <w:rFonts w:ascii="Century Gothic" w:eastAsiaTheme="minorHAnsi" w:hAnsi="Century Gothic"/>
      <w:sz w:val="20"/>
      <w:lang w:val="en-US" w:eastAsia="en-US"/>
    </w:rPr>
  </w:style>
  <w:style w:type="paragraph" w:customStyle="1" w:styleId="EDB2AAB0B91148FBBE74C8CDEAE461CB">
    <w:name w:val="EDB2AAB0B91148FBBE74C8CDEAE461CB"/>
    <w:rsid w:val="00FB2CD2"/>
    <w:pPr>
      <w:widowControl w:val="0"/>
      <w:spacing w:after="0"/>
      <w:jc w:val="both"/>
    </w:pPr>
    <w:rPr>
      <w:rFonts w:ascii="Century Gothic" w:eastAsiaTheme="minorHAnsi" w:hAnsi="Century Gothic"/>
      <w:sz w:val="20"/>
      <w:lang w:val="en-US" w:eastAsia="en-US"/>
    </w:rPr>
  </w:style>
  <w:style w:type="paragraph" w:customStyle="1" w:styleId="041A7C16FD2C4C5B98D5AA27F11A09A41">
    <w:name w:val="041A7C16FD2C4C5B98D5AA27F11A09A41"/>
    <w:rsid w:val="00FB2CD2"/>
    <w:pPr>
      <w:widowControl w:val="0"/>
      <w:spacing w:after="0"/>
      <w:jc w:val="both"/>
    </w:pPr>
    <w:rPr>
      <w:rFonts w:ascii="Century Gothic" w:eastAsiaTheme="minorHAnsi" w:hAnsi="Century Gothic"/>
      <w:sz w:val="20"/>
      <w:lang w:val="en-US" w:eastAsia="en-US"/>
    </w:rPr>
  </w:style>
  <w:style w:type="paragraph" w:customStyle="1" w:styleId="8843E980C83B4640924DF194616281761">
    <w:name w:val="8843E980C83B4640924DF194616281761"/>
    <w:rsid w:val="00FB2CD2"/>
    <w:pPr>
      <w:widowControl w:val="0"/>
      <w:spacing w:after="0"/>
      <w:jc w:val="both"/>
    </w:pPr>
    <w:rPr>
      <w:rFonts w:ascii="Century Gothic" w:eastAsiaTheme="minorHAnsi" w:hAnsi="Century Gothic"/>
      <w:sz w:val="20"/>
      <w:lang w:val="en-US" w:eastAsia="en-US"/>
    </w:rPr>
  </w:style>
  <w:style w:type="paragraph" w:customStyle="1" w:styleId="7404B374B8FF4E29B8E5D4BD3F33657D1">
    <w:name w:val="7404B374B8FF4E29B8E5D4BD3F33657D1"/>
    <w:rsid w:val="00FB2CD2"/>
    <w:pPr>
      <w:widowControl w:val="0"/>
      <w:spacing w:after="0"/>
      <w:jc w:val="both"/>
    </w:pPr>
    <w:rPr>
      <w:rFonts w:ascii="Century Gothic" w:eastAsiaTheme="minorHAnsi" w:hAnsi="Century Gothic"/>
      <w:sz w:val="20"/>
      <w:lang w:val="en-US" w:eastAsia="en-US"/>
    </w:rPr>
  </w:style>
  <w:style w:type="paragraph" w:customStyle="1" w:styleId="56BA60A90A1B4E3D8AE839AE2A61A8E7">
    <w:name w:val="56BA60A90A1B4E3D8AE839AE2A61A8E7"/>
    <w:rsid w:val="00FB2CD2"/>
    <w:pPr>
      <w:widowControl w:val="0"/>
      <w:spacing w:after="0"/>
      <w:jc w:val="both"/>
    </w:pPr>
    <w:rPr>
      <w:rFonts w:ascii="Century Gothic" w:eastAsiaTheme="minorHAnsi" w:hAnsi="Century Gothic"/>
      <w:sz w:val="20"/>
      <w:lang w:val="en-US" w:eastAsia="en-US"/>
    </w:rPr>
  </w:style>
  <w:style w:type="paragraph" w:customStyle="1" w:styleId="601BE25048D749B38694F3AE4EDFB2AA1">
    <w:name w:val="601BE25048D749B38694F3AE4EDFB2AA1"/>
    <w:rsid w:val="00FB2CD2"/>
    <w:pPr>
      <w:widowControl w:val="0"/>
      <w:spacing w:after="0"/>
      <w:jc w:val="both"/>
    </w:pPr>
    <w:rPr>
      <w:rFonts w:ascii="Century Gothic" w:eastAsiaTheme="minorHAnsi" w:hAnsi="Century Gothic"/>
      <w:sz w:val="20"/>
      <w:lang w:val="en-US" w:eastAsia="en-US"/>
    </w:rPr>
  </w:style>
  <w:style w:type="paragraph" w:customStyle="1" w:styleId="EBB37EED83EF466EAB14C4827916DF32">
    <w:name w:val="EBB37EED83EF466EAB14C4827916DF32"/>
    <w:rsid w:val="00FB2CD2"/>
    <w:pPr>
      <w:widowControl w:val="0"/>
      <w:spacing w:after="0"/>
      <w:jc w:val="both"/>
    </w:pPr>
    <w:rPr>
      <w:rFonts w:ascii="Century Gothic" w:eastAsiaTheme="minorHAnsi" w:hAnsi="Century Gothic"/>
      <w:sz w:val="20"/>
      <w:lang w:val="en-US" w:eastAsia="en-US"/>
    </w:rPr>
  </w:style>
  <w:style w:type="paragraph" w:customStyle="1" w:styleId="EBBC891DA8A74A6BA1CA0213DBF9D5CB1">
    <w:name w:val="EBBC891DA8A74A6BA1CA0213DBF9D5CB1"/>
    <w:rsid w:val="00FB2CD2"/>
    <w:pPr>
      <w:widowControl w:val="0"/>
      <w:spacing w:after="0"/>
      <w:jc w:val="both"/>
    </w:pPr>
    <w:rPr>
      <w:rFonts w:ascii="Century Gothic" w:eastAsiaTheme="minorHAnsi" w:hAnsi="Century Gothic"/>
      <w:sz w:val="20"/>
      <w:lang w:val="en-US" w:eastAsia="en-US"/>
    </w:rPr>
  </w:style>
  <w:style w:type="paragraph" w:customStyle="1" w:styleId="2CDB2CF0AEF84BA8AD6DC6C05961D1F21">
    <w:name w:val="2CDB2CF0AEF84BA8AD6DC6C05961D1F21"/>
    <w:rsid w:val="00FB2CD2"/>
    <w:pPr>
      <w:widowControl w:val="0"/>
      <w:spacing w:after="0"/>
      <w:jc w:val="both"/>
    </w:pPr>
    <w:rPr>
      <w:rFonts w:ascii="Century Gothic" w:eastAsiaTheme="minorHAnsi" w:hAnsi="Century Gothic"/>
      <w:sz w:val="20"/>
      <w:lang w:val="en-US" w:eastAsia="en-US"/>
    </w:rPr>
  </w:style>
  <w:style w:type="paragraph" w:customStyle="1" w:styleId="8857347584314642A4CEC7ABBB7BA39E1">
    <w:name w:val="8857347584314642A4CEC7ABBB7BA39E1"/>
    <w:rsid w:val="00FB2CD2"/>
    <w:pPr>
      <w:widowControl w:val="0"/>
      <w:spacing w:after="0"/>
      <w:jc w:val="both"/>
    </w:pPr>
    <w:rPr>
      <w:rFonts w:ascii="Century Gothic" w:eastAsiaTheme="minorHAnsi" w:hAnsi="Century Gothic"/>
      <w:sz w:val="20"/>
      <w:lang w:val="en-US" w:eastAsia="en-US"/>
    </w:rPr>
  </w:style>
  <w:style w:type="paragraph" w:customStyle="1" w:styleId="18B5F24309C44C64B0A66E518978476F1">
    <w:name w:val="18B5F24309C44C64B0A66E518978476F1"/>
    <w:rsid w:val="00FB2CD2"/>
    <w:pPr>
      <w:widowControl w:val="0"/>
      <w:spacing w:after="0"/>
      <w:jc w:val="both"/>
    </w:pPr>
    <w:rPr>
      <w:rFonts w:ascii="Century Gothic" w:eastAsiaTheme="minorHAnsi" w:hAnsi="Century Gothic"/>
      <w:sz w:val="20"/>
      <w:lang w:val="en-US" w:eastAsia="en-US"/>
    </w:rPr>
  </w:style>
  <w:style w:type="paragraph" w:customStyle="1" w:styleId="AD66E923ACD94C5BADE0588E88D848AB1">
    <w:name w:val="AD66E923ACD94C5BADE0588E88D848AB1"/>
    <w:rsid w:val="00FB2CD2"/>
    <w:pPr>
      <w:widowControl w:val="0"/>
      <w:spacing w:after="0"/>
      <w:jc w:val="both"/>
    </w:pPr>
    <w:rPr>
      <w:rFonts w:ascii="Century Gothic" w:eastAsiaTheme="minorHAnsi" w:hAnsi="Century Gothic"/>
      <w:sz w:val="20"/>
      <w:lang w:val="en-US" w:eastAsia="en-US"/>
    </w:rPr>
  </w:style>
  <w:style w:type="paragraph" w:customStyle="1" w:styleId="447FDF3B2E2F4E389CE12CB2D4758AA21">
    <w:name w:val="447FDF3B2E2F4E389CE12CB2D4758AA21"/>
    <w:rsid w:val="00FB2CD2"/>
    <w:pPr>
      <w:widowControl w:val="0"/>
      <w:spacing w:after="0"/>
      <w:jc w:val="both"/>
    </w:pPr>
    <w:rPr>
      <w:rFonts w:ascii="Century Gothic" w:eastAsiaTheme="minorHAnsi" w:hAnsi="Century Gothic"/>
      <w:sz w:val="20"/>
      <w:lang w:val="en-US" w:eastAsia="en-US"/>
    </w:rPr>
  </w:style>
  <w:style w:type="paragraph" w:customStyle="1" w:styleId="71B7697B8A04405E967882C5D9414B901">
    <w:name w:val="71B7697B8A04405E967882C5D9414B901"/>
    <w:rsid w:val="00FB2CD2"/>
    <w:pPr>
      <w:widowControl w:val="0"/>
      <w:spacing w:after="0"/>
      <w:jc w:val="both"/>
    </w:pPr>
    <w:rPr>
      <w:rFonts w:ascii="Century Gothic" w:eastAsiaTheme="minorHAnsi" w:hAnsi="Century Gothic"/>
      <w:sz w:val="20"/>
      <w:lang w:val="en-US" w:eastAsia="en-US"/>
    </w:rPr>
  </w:style>
  <w:style w:type="paragraph" w:customStyle="1" w:styleId="8E2191572F0841DD8DCE1D9A6B070AD01">
    <w:name w:val="8E2191572F0841DD8DCE1D9A6B070AD01"/>
    <w:rsid w:val="00FB2CD2"/>
    <w:pPr>
      <w:widowControl w:val="0"/>
      <w:spacing w:after="0"/>
      <w:jc w:val="both"/>
    </w:pPr>
    <w:rPr>
      <w:rFonts w:ascii="Century Gothic" w:eastAsiaTheme="minorHAnsi" w:hAnsi="Century Gothic"/>
      <w:sz w:val="20"/>
      <w:lang w:val="en-US" w:eastAsia="en-US"/>
    </w:rPr>
  </w:style>
  <w:style w:type="paragraph" w:customStyle="1" w:styleId="E00173E8109746CFA154BCE858A48ACF1">
    <w:name w:val="E00173E8109746CFA154BCE858A48ACF1"/>
    <w:rsid w:val="00FB2CD2"/>
    <w:pPr>
      <w:widowControl w:val="0"/>
      <w:spacing w:after="0"/>
      <w:jc w:val="both"/>
    </w:pPr>
    <w:rPr>
      <w:rFonts w:ascii="Century Gothic" w:eastAsiaTheme="minorHAnsi" w:hAnsi="Century Gothic"/>
      <w:sz w:val="20"/>
      <w:lang w:val="en-US" w:eastAsia="en-US"/>
    </w:rPr>
  </w:style>
  <w:style w:type="paragraph" w:customStyle="1" w:styleId="C633C9176D39475D9559C67528AAEE7F1">
    <w:name w:val="C633C9176D39475D9559C67528AAEE7F1"/>
    <w:rsid w:val="00FB2CD2"/>
    <w:pPr>
      <w:widowControl w:val="0"/>
      <w:spacing w:after="0"/>
      <w:jc w:val="both"/>
    </w:pPr>
    <w:rPr>
      <w:rFonts w:ascii="Century Gothic" w:eastAsiaTheme="minorHAnsi" w:hAnsi="Century Gothic"/>
      <w:sz w:val="20"/>
      <w:lang w:val="en-US" w:eastAsia="en-US"/>
    </w:rPr>
  </w:style>
  <w:style w:type="paragraph" w:customStyle="1" w:styleId="51F1B6BF222748EDB47D9945B0542E951">
    <w:name w:val="51F1B6BF222748EDB47D9945B0542E951"/>
    <w:rsid w:val="00FB2CD2"/>
    <w:pPr>
      <w:widowControl w:val="0"/>
      <w:spacing w:after="0"/>
      <w:jc w:val="both"/>
    </w:pPr>
    <w:rPr>
      <w:rFonts w:ascii="Century Gothic" w:eastAsiaTheme="minorHAnsi" w:hAnsi="Century Gothic"/>
      <w:sz w:val="20"/>
      <w:lang w:val="en-US" w:eastAsia="en-US"/>
    </w:rPr>
  </w:style>
  <w:style w:type="paragraph" w:customStyle="1" w:styleId="703D98F906AA4D93B67DBC98CA0FF9991">
    <w:name w:val="703D98F906AA4D93B67DBC98CA0FF9991"/>
    <w:rsid w:val="00FB2CD2"/>
    <w:pPr>
      <w:widowControl w:val="0"/>
      <w:spacing w:after="0"/>
      <w:jc w:val="both"/>
    </w:pPr>
    <w:rPr>
      <w:rFonts w:ascii="Century Gothic" w:eastAsiaTheme="minorHAnsi" w:hAnsi="Century Gothic"/>
      <w:sz w:val="20"/>
      <w:lang w:val="en-US" w:eastAsia="en-US"/>
    </w:rPr>
  </w:style>
  <w:style w:type="paragraph" w:customStyle="1" w:styleId="CA35BA1D7C2A45558C6D1FA0D8EBBE701">
    <w:name w:val="CA35BA1D7C2A45558C6D1FA0D8EBBE701"/>
    <w:rsid w:val="00FB2CD2"/>
    <w:pPr>
      <w:widowControl w:val="0"/>
      <w:spacing w:after="0"/>
      <w:jc w:val="both"/>
    </w:pPr>
    <w:rPr>
      <w:rFonts w:ascii="Century Gothic" w:eastAsiaTheme="minorHAnsi" w:hAnsi="Century Gothic"/>
      <w:sz w:val="20"/>
      <w:lang w:val="en-US" w:eastAsia="en-US"/>
    </w:rPr>
  </w:style>
  <w:style w:type="paragraph" w:customStyle="1" w:styleId="AE4128F0FB734ECC99EB64B40AC6A9361">
    <w:name w:val="AE4128F0FB734ECC99EB64B40AC6A9361"/>
    <w:rsid w:val="00FB2CD2"/>
    <w:pPr>
      <w:widowControl w:val="0"/>
      <w:spacing w:after="0"/>
      <w:jc w:val="both"/>
    </w:pPr>
    <w:rPr>
      <w:rFonts w:ascii="Century Gothic" w:eastAsiaTheme="minorHAnsi" w:hAnsi="Century Gothic"/>
      <w:sz w:val="20"/>
      <w:lang w:val="en-US" w:eastAsia="en-US"/>
    </w:rPr>
  </w:style>
  <w:style w:type="paragraph" w:customStyle="1" w:styleId="EE00091CFC1C4FD6A8ED18F4A46BC04B1">
    <w:name w:val="EE00091CFC1C4FD6A8ED18F4A46BC04B1"/>
    <w:rsid w:val="00FB2CD2"/>
    <w:pPr>
      <w:widowControl w:val="0"/>
      <w:spacing w:after="0"/>
      <w:jc w:val="both"/>
    </w:pPr>
    <w:rPr>
      <w:rFonts w:ascii="Century Gothic" w:eastAsiaTheme="minorHAnsi" w:hAnsi="Century Gothic"/>
      <w:sz w:val="20"/>
      <w:lang w:val="en-US" w:eastAsia="en-US"/>
    </w:rPr>
  </w:style>
  <w:style w:type="paragraph" w:customStyle="1" w:styleId="D836B06C022B4423833F5992810984711">
    <w:name w:val="D836B06C022B4423833F5992810984711"/>
    <w:rsid w:val="00FB2CD2"/>
    <w:pPr>
      <w:widowControl w:val="0"/>
      <w:spacing w:after="0"/>
      <w:jc w:val="both"/>
    </w:pPr>
    <w:rPr>
      <w:rFonts w:ascii="Century Gothic" w:eastAsiaTheme="minorHAnsi" w:hAnsi="Century Gothic"/>
      <w:sz w:val="20"/>
      <w:lang w:val="en-US" w:eastAsia="en-US"/>
    </w:rPr>
  </w:style>
  <w:style w:type="paragraph" w:customStyle="1" w:styleId="48FEABF7FCB94427B59FBD86443872ED1">
    <w:name w:val="48FEABF7FCB94427B59FBD86443872ED1"/>
    <w:rsid w:val="00FB2CD2"/>
    <w:pPr>
      <w:widowControl w:val="0"/>
      <w:spacing w:after="0"/>
      <w:jc w:val="both"/>
    </w:pPr>
    <w:rPr>
      <w:rFonts w:ascii="Century Gothic" w:eastAsiaTheme="minorHAnsi" w:hAnsi="Century Gothic"/>
      <w:sz w:val="20"/>
      <w:lang w:val="en-US" w:eastAsia="en-US"/>
    </w:rPr>
  </w:style>
  <w:style w:type="paragraph" w:customStyle="1" w:styleId="833220EBCCB04E94A52134BF1D8BB0191">
    <w:name w:val="833220EBCCB04E94A52134BF1D8BB0191"/>
    <w:rsid w:val="00FB2CD2"/>
    <w:pPr>
      <w:widowControl w:val="0"/>
      <w:spacing w:after="0"/>
      <w:jc w:val="both"/>
    </w:pPr>
    <w:rPr>
      <w:rFonts w:ascii="Century Gothic" w:eastAsiaTheme="minorHAnsi" w:hAnsi="Century Gothic"/>
      <w:sz w:val="20"/>
      <w:lang w:val="en-US" w:eastAsia="en-US"/>
    </w:rPr>
  </w:style>
  <w:style w:type="paragraph" w:customStyle="1" w:styleId="11FB496DC25545DB99E09865E17A7A8C1">
    <w:name w:val="11FB496DC25545DB99E09865E17A7A8C1"/>
    <w:rsid w:val="00FB2CD2"/>
    <w:pPr>
      <w:widowControl w:val="0"/>
      <w:spacing w:after="0"/>
      <w:jc w:val="both"/>
    </w:pPr>
    <w:rPr>
      <w:rFonts w:ascii="Century Gothic" w:eastAsiaTheme="minorHAnsi" w:hAnsi="Century Gothic"/>
      <w:sz w:val="20"/>
      <w:lang w:val="en-US" w:eastAsia="en-US"/>
    </w:rPr>
  </w:style>
  <w:style w:type="paragraph" w:customStyle="1" w:styleId="962AD61BF0014E3D8BB12DD6476DD1471">
    <w:name w:val="962AD61BF0014E3D8BB12DD6476DD1471"/>
    <w:rsid w:val="00FB2CD2"/>
    <w:pPr>
      <w:widowControl w:val="0"/>
      <w:spacing w:after="0"/>
      <w:jc w:val="both"/>
    </w:pPr>
    <w:rPr>
      <w:rFonts w:ascii="Century Gothic" w:eastAsiaTheme="minorHAnsi" w:hAnsi="Century Gothic"/>
      <w:sz w:val="20"/>
      <w:lang w:val="en-US" w:eastAsia="en-US"/>
    </w:rPr>
  </w:style>
  <w:style w:type="paragraph" w:customStyle="1" w:styleId="14B3B937232F4352A6A40F3F3632018B1">
    <w:name w:val="14B3B937232F4352A6A40F3F3632018B1"/>
    <w:rsid w:val="00FB2CD2"/>
    <w:pPr>
      <w:widowControl w:val="0"/>
      <w:spacing w:after="0"/>
      <w:jc w:val="both"/>
    </w:pPr>
    <w:rPr>
      <w:rFonts w:ascii="Century Gothic" w:eastAsiaTheme="minorHAnsi" w:hAnsi="Century Gothic"/>
      <w:sz w:val="20"/>
      <w:lang w:val="en-US" w:eastAsia="en-US"/>
    </w:rPr>
  </w:style>
  <w:style w:type="paragraph" w:customStyle="1" w:styleId="3BBA616F001E4504B68C5BFD12A3579D1">
    <w:name w:val="3BBA616F001E4504B68C5BFD12A3579D1"/>
    <w:rsid w:val="00FB2CD2"/>
    <w:pPr>
      <w:widowControl w:val="0"/>
      <w:spacing w:after="0"/>
      <w:jc w:val="both"/>
    </w:pPr>
    <w:rPr>
      <w:rFonts w:ascii="Century Gothic" w:eastAsiaTheme="minorHAnsi" w:hAnsi="Century Gothic"/>
      <w:sz w:val="20"/>
      <w:lang w:val="en-US" w:eastAsia="en-US"/>
    </w:rPr>
  </w:style>
  <w:style w:type="paragraph" w:customStyle="1" w:styleId="13E4D35F7BE34103898BEF4776603B18">
    <w:name w:val="13E4D35F7BE34103898BEF4776603B18"/>
    <w:rsid w:val="00FB2CD2"/>
  </w:style>
  <w:style w:type="paragraph" w:customStyle="1" w:styleId="EADF05821A774D77B9F4E411F25C51AA">
    <w:name w:val="EADF05821A774D77B9F4E411F25C51AA"/>
    <w:rsid w:val="00FB2CD2"/>
  </w:style>
  <w:style w:type="paragraph" w:customStyle="1" w:styleId="97DBD9AC9C6A4E3C8287BB57CDF4168B">
    <w:name w:val="97DBD9AC9C6A4E3C8287BB57CDF4168B"/>
    <w:rsid w:val="00FB2CD2"/>
  </w:style>
  <w:style w:type="paragraph" w:customStyle="1" w:styleId="8FD3D519C2F24875B882C4CC6AB03E03">
    <w:name w:val="8FD3D519C2F24875B882C4CC6AB03E03"/>
    <w:rsid w:val="00FB2CD2"/>
  </w:style>
  <w:style w:type="paragraph" w:customStyle="1" w:styleId="B81D06517D624637AE32763C0A984AC5">
    <w:name w:val="B81D06517D624637AE32763C0A984AC5"/>
    <w:rsid w:val="00FB2CD2"/>
  </w:style>
  <w:style w:type="paragraph" w:customStyle="1" w:styleId="DD932793821842748C6D9156E9E6C20A">
    <w:name w:val="DD932793821842748C6D9156E9E6C20A"/>
    <w:rsid w:val="00FB2CD2"/>
  </w:style>
  <w:style w:type="paragraph" w:customStyle="1" w:styleId="FDFB740355D846DE9EBF1B3A7B6ACA0F">
    <w:name w:val="FDFB740355D846DE9EBF1B3A7B6ACA0F"/>
    <w:rsid w:val="00FB2CD2"/>
  </w:style>
  <w:style w:type="paragraph" w:customStyle="1" w:styleId="476C3EDEA4704FFB932CE34BECF9F31A">
    <w:name w:val="476C3EDEA4704FFB932CE34BECF9F31A"/>
    <w:rsid w:val="00FB2CD2"/>
  </w:style>
  <w:style w:type="paragraph" w:customStyle="1" w:styleId="C95DCAC511FF44D5B61E679CB967225B">
    <w:name w:val="C95DCAC511FF44D5B61E679CB967225B"/>
    <w:rsid w:val="00FB2CD2"/>
  </w:style>
  <w:style w:type="paragraph" w:customStyle="1" w:styleId="01E74AD853FA4A1A8F9A705C199C1B38">
    <w:name w:val="01E74AD853FA4A1A8F9A705C199C1B38"/>
    <w:rsid w:val="00FB2CD2"/>
  </w:style>
  <w:style w:type="paragraph" w:customStyle="1" w:styleId="70612DAA345540A989A4D2F20FF25001">
    <w:name w:val="70612DAA345540A989A4D2F20FF25001"/>
    <w:rsid w:val="00FB2CD2"/>
  </w:style>
  <w:style w:type="paragraph" w:customStyle="1" w:styleId="5BE23FC325844676984BD62364817C41">
    <w:name w:val="5BE23FC325844676984BD62364817C41"/>
    <w:rsid w:val="00FB2CD2"/>
  </w:style>
  <w:style w:type="paragraph" w:customStyle="1" w:styleId="BEE97867209E4F5DB0A70D3432A8B070">
    <w:name w:val="BEE97867209E4F5DB0A70D3432A8B070"/>
    <w:rsid w:val="00FB2CD2"/>
  </w:style>
  <w:style w:type="paragraph" w:customStyle="1" w:styleId="7EEFE550332F401199C6B6F0D4139CF9">
    <w:name w:val="7EEFE550332F401199C6B6F0D4139CF9"/>
    <w:rsid w:val="00F43ADA"/>
  </w:style>
  <w:style w:type="paragraph" w:customStyle="1" w:styleId="30430C5069084ECFBE3310AEA079211A">
    <w:name w:val="30430C5069084ECFBE3310AEA079211A"/>
    <w:rsid w:val="00F43ADA"/>
  </w:style>
  <w:style w:type="paragraph" w:customStyle="1" w:styleId="39C31A9A894A40E1BA762E6514398490">
    <w:name w:val="39C31A9A894A40E1BA762E6514398490"/>
    <w:rsid w:val="00F43ADA"/>
  </w:style>
  <w:style w:type="paragraph" w:customStyle="1" w:styleId="69E661BD871E421DB1D5119B6A335165">
    <w:name w:val="69E661BD871E421DB1D5119B6A335165"/>
    <w:rsid w:val="00F43ADA"/>
  </w:style>
  <w:style w:type="paragraph" w:customStyle="1" w:styleId="9603ED9639624A008BD1C31D97C914DF">
    <w:name w:val="9603ED9639624A008BD1C31D97C914DF"/>
    <w:rsid w:val="00F43ADA"/>
  </w:style>
  <w:style w:type="paragraph" w:customStyle="1" w:styleId="34D0CCB1B83D44D38B90B220A410C514">
    <w:name w:val="34D0CCB1B83D44D38B90B220A410C514"/>
    <w:rsid w:val="00F43ADA"/>
  </w:style>
  <w:style w:type="paragraph" w:customStyle="1" w:styleId="BFD87D8D10324C668E2E611DE538E36B">
    <w:name w:val="BFD87D8D10324C668E2E611DE538E36B"/>
    <w:rsid w:val="00F43ADA"/>
  </w:style>
  <w:style w:type="paragraph" w:customStyle="1" w:styleId="0F65EB349CAC43A2996CB1EAC61DDF7E">
    <w:name w:val="0F65EB349CAC43A2996CB1EAC61DDF7E"/>
    <w:rsid w:val="00F43AD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F43ADA"/>
    <w:rPr>
      <w:color w:val="808080"/>
    </w:rPr>
  </w:style>
  <w:style w:type="paragraph" w:customStyle="1" w:styleId="3A0E138E36F444E79E8BD8C08A69D81E">
    <w:name w:val="3A0E138E36F444E79E8BD8C08A69D81E"/>
    <w:rsid w:val="008360E2"/>
  </w:style>
  <w:style w:type="paragraph" w:customStyle="1" w:styleId="286817BEB79B445BA2B1E7E4CEE3866A">
    <w:name w:val="286817BEB79B445BA2B1E7E4CEE3866A"/>
    <w:rsid w:val="008360E2"/>
  </w:style>
  <w:style w:type="paragraph" w:customStyle="1" w:styleId="246504A7936F4C738DB3E5B9F3FA129B">
    <w:name w:val="246504A7936F4C738DB3E5B9F3FA129B"/>
    <w:rsid w:val="008360E2"/>
  </w:style>
  <w:style w:type="paragraph" w:customStyle="1" w:styleId="B0EC263742384AD9A7632849B9AC7B88">
    <w:name w:val="B0EC263742384AD9A7632849B9AC7B88"/>
    <w:rsid w:val="008360E2"/>
  </w:style>
  <w:style w:type="paragraph" w:customStyle="1" w:styleId="8063C04D103E4EF09BE673D987319949">
    <w:name w:val="8063C04D103E4EF09BE673D987319949"/>
    <w:rsid w:val="008360E2"/>
  </w:style>
  <w:style w:type="paragraph" w:customStyle="1" w:styleId="038FB889CF594036B63B59DB7E3E55CF">
    <w:name w:val="038FB889CF594036B63B59DB7E3E55CF"/>
    <w:rsid w:val="008360E2"/>
  </w:style>
  <w:style w:type="paragraph" w:customStyle="1" w:styleId="4EC6B043BC034CD48E409991ECBA2661">
    <w:name w:val="4EC6B043BC034CD48E409991ECBA2661"/>
    <w:rsid w:val="008360E2"/>
  </w:style>
  <w:style w:type="paragraph" w:customStyle="1" w:styleId="0838118BEFB34BC192BC4D4DAAA3350B">
    <w:name w:val="0838118BEFB34BC192BC4D4DAAA3350B"/>
    <w:rsid w:val="008360E2"/>
  </w:style>
  <w:style w:type="paragraph" w:customStyle="1" w:styleId="830D731CEAA448D5B002AF743AD8BE41">
    <w:name w:val="830D731CEAA448D5B002AF743AD8BE41"/>
    <w:rsid w:val="008360E2"/>
  </w:style>
  <w:style w:type="paragraph" w:customStyle="1" w:styleId="8C38C03086A548D9AE99CF6E196BDE45">
    <w:name w:val="8C38C03086A548D9AE99CF6E196BDE45"/>
    <w:rsid w:val="00DB1183"/>
    <w:pPr>
      <w:spacing w:after="160" w:line="259" w:lineRule="auto"/>
    </w:pPr>
  </w:style>
  <w:style w:type="paragraph" w:customStyle="1" w:styleId="3BED6785AAF24C05AE02629C12D322D7">
    <w:name w:val="3BED6785AAF24C05AE02629C12D322D7"/>
    <w:rsid w:val="00DB1183"/>
    <w:pPr>
      <w:spacing w:after="160" w:line="259" w:lineRule="auto"/>
    </w:pPr>
  </w:style>
  <w:style w:type="paragraph" w:customStyle="1" w:styleId="46B66EDFAF154DFA8ED0BB60A9A272DC">
    <w:name w:val="46B66EDFAF154DFA8ED0BB60A9A272DC"/>
    <w:rsid w:val="00DB1183"/>
    <w:pPr>
      <w:spacing w:after="160" w:line="259" w:lineRule="auto"/>
    </w:pPr>
  </w:style>
  <w:style w:type="paragraph" w:customStyle="1" w:styleId="D194C8E96EA64D9D879D49A44CAC6604">
    <w:name w:val="D194C8E96EA64D9D879D49A44CAC6604"/>
    <w:rsid w:val="00DB1183"/>
    <w:pPr>
      <w:spacing w:after="160" w:line="259" w:lineRule="auto"/>
    </w:pPr>
  </w:style>
  <w:style w:type="paragraph" w:customStyle="1" w:styleId="F2EAE659E10B421689F32ED1CF220861">
    <w:name w:val="F2EAE659E10B421689F32ED1CF220861"/>
    <w:rsid w:val="00DB1183"/>
    <w:pPr>
      <w:spacing w:after="160" w:line="259" w:lineRule="auto"/>
    </w:pPr>
  </w:style>
  <w:style w:type="paragraph" w:customStyle="1" w:styleId="19547CBA654B4199B45F008FB0E51402">
    <w:name w:val="19547CBA654B4199B45F008FB0E51402"/>
    <w:rsid w:val="00DB1183"/>
    <w:pPr>
      <w:spacing w:after="160" w:line="259" w:lineRule="auto"/>
    </w:pPr>
  </w:style>
  <w:style w:type="paragraph" w:customStyle="1" w:styleId="2E42176E447345B9A392E054195512A2">
    <w:name w:val="2E42176E447345B9A392E054195512A2"/>
    <w:rsid w:val="00DB1183"/>
    <w:pPr>
      <w:spacing w:after="160" w:line="259" w:lineRule="auto"/>
    </w:pPr>
  </w:style>
  <w:style w:type="paragraph" w:customStyle="1" w:styleId="7620DA69E4764EC99EF390CF8F284ABA">
    <w:name w:val="7620DA69E4764EC99EF390CF8F284ABA"/>
    <w:rsid w:val="00DB1183"/>
    <w:pPr>
      <w:spacing w:after="160" w:line="259" w:lineRule="auto"/>
    </w:pPr>
  </w:style>
  <w:style w:type="paragraph" w:customStyle="1" w:styleId="5BF31DC134C240E0A3B0CD4D83B4A873">
    <w:name w:val="5BF31DC134C240E0A3B0CD4D83B4A873"/>
    <w:rsid w:val="00DB1183"/>
    <w:pPr>
      <w:spacing w:after="160" w:line="259" w:lineRule="auto"/>
    </w:pPr>
  </w:style>
  <w:style w:type="paragraph" w:customStyle="1" w:styleId="FA1C309F258A4B39B3C9302021828A79">
    <w:name w:val="FA1C309F258A4B39B3C9302021828A79"/>
    <w:rsid w:val="00DB1183"/>
    <w:pPr>
      <w:spacing w:after="160" w:line="259" w:lineRule="auto"/>
    </w:pPr>
  </w:style>
  <w:style w:type="paragraph" w:customStyle="1" w:styleId="E9D4ED297D8246F584CA9977AAADB83C">
    <w:name w:val="E9D4ED297D8246F584CA9977AAADB83C"/>
    <w:rsid w:val="002D7AE7"/>
    <w:pPr>
      <w:spacing w:after="160" w:line="259" w:lineRule="auto"/>
    </w:pPr>
  </w:style>
  <w:style w:type="paragraph" w:customStyle="1" w:styleId="7844895DD3214E90942D8F0FE5497151">
    <w:name w:val="7844895DD3214E90942D8F0FE5497151"/>
    <w:rsid w:val="002D7AE7"/>
    <w:pPr>
      <w:spacing w:after="160" w:line="259" w:lineRule="auto"/>
    </w:pPr>
  </w:style>
  <w:style w:type="paragraph" w:customStyle="1" w:styleId="C44C9D5551FB477CBE93C032E8FF9012">
    <w:name w:val="C44C9D5551FB477CBE93C032E8FF9012"/>
    <w:rsid w:val="00963DD1"/>
    <w:pPr>
      <w:spacing w:after="160" w:line="259" w:lineRule="auto"/>
    </w:pPr>
  </w:style>
  <w:style w:type="paragraph" w:customStyle="1" w:styleId="F8CBE275326C41EDA0A33B9D8B768085">
    <w:name w:val="F8CBE275326C41EDA0A33B9D8B768085"/>
    <w:rsid w:val="00963DD1"/>
    <w:pPr>
      <w:spacing w:after="160" w:line="259" w:lineRule="auto"/>
    </w:pPr>
  </w:style>
  <w:style w:type="paragraph" w:customStyle="1" w:styleId="B3BF825BDFB4474C957A4345252B84E7">
    <w:name w:val="B3BF825BDFB4474C957A4345252B84E7"/>
    <w:rsid w:val="00963DD1"/>
    <w:pPr>
      <w:spacing w:after="160" w:line="259" w:lineRule="auto"/>
    </w:pPr>
  </w:style>
  <w:style w:type="paragraph" w:customStyle="1" w:styleId="F040B17EA12C42E1ABA315CFBA335F5F">
    <w:name w:val="F040B17EA12C42E1ABA315CFBA335F5F"/>
    <w:rsid w:val="00963DD1"/>
    <w:pPr>
      <w:spacing w:after="160" w:line="259" w:lineRule="auto"/>
    </w:pPr>
  </w:style>
  <w:style w:type="paragraph" w:customStyle="1" w:styleId="06D050BFB37E4E3B943A0C1AC377984A">
    <w:name w:val="06D050BFB37E4E3B943A0C1AC377984A"/>
    <w:rsid w:val="00963DD1"/>
    <w:pPr>
      <w:spacing w:after="160" w:line="259" w:lineRule="auto"/>
    </w:pPr>
  </w:style>
  <w:style w:type="paragraph" w:customStyle="1" w:styleId="6A3694E783BD44CCA8FC01183243F13A">
    <w:name w:val="6A3694E783BD44CCA8FC01183243F13A"/>
    <w:rsid w:val="00963DD1"/>
    <w:pPr>
      <w:spacing w:after="160" w:line="259" w:lineRule="auto"/>
    </w:pPr>
  </w:style>
  <w:style w:type="paragraph" w:customStyle="1" w:styleId="62588708F2454D16883FCD483D17F5B7">
    <w:name w:val="62588708F2454D16883FCD483D17F5B7"/>
    <w:rsid w:val="00963DD1"/>
    <w:pPr>
      <w:spacing w:after="160" w:line="259" w:lineRule="auto"/>
    </w:pPr>
  </w:style>
  <w:style w:type="paragraph" w:customStyle="1" w:styleId="44CC2D5218704934B7E4C54E673B0681">
    <w:name w:val="44CC2D5218704934B7E4C54E673B0681"/>
    <w:rsid w:val="00963DD1"/>
    <w:pPr>
      <w:spacing w:after="160" w:line="259" w:lineRule="auto"/>
    </w:pPr>
  </w:style>
  <w:style w:type="paragraph" w:customStyle="1" w:styleId="C9180A6490FC495AB2F5AF3F8F2EC204">
    <w:name w:val="C9180A6490FC495AB2F5AF3F8F2EC204"/>
    <w:rsid w:val="00963DD1"/>
    <w:pPr>
      <w:spacing w:after="160" w:line="259" w:lineRule="auto"/>
    </w:pPr>
  </w:style>
  <w:style w:type="paragraph" w:customStyle="1" w:styleId="E017EEF6D2C54204AE12DC98B198DD75">
    <w:name w:val="E017EEF6D2C54204AE12DC98B198DD75"/>
    <w:rsid w:val="00963DD1"/>
    <w:pPr>
      <w:spacing w:after="160" w:line="259" w:lineRule="auto"/>
    </w:pPr>
  </w:style>
  <w:style w:type="paragraph" w:customStyle="1" w:styleId="F800848513194E3590E91E29DE7E1E54">
    <w:name w:val="F800848513194E3590E91E29DE7E1E54"/>
    <w:rsid w:val="00963DD1"/>
    <w:pPr>
      <w:spacing w:after="160" w:line="259" w:lineRule="auto"/>
    </w:pPr>
  </w:style>
  <w:style w:type="paragraph" w:customStyle="1" w:styleId="1C9C5C66570A45FD997F5B4BC8892169">
    <w:name w:val="1C9C5C66570A45FD997F5B4BC8892169"/>
    <w:rsid w:val="00963DD1"/>
    <w:pPr>
      <w:spacing w:after="160" w:line="259" w:lineRule="auto"/>
    </w:pPr>
  </w:style>
  <w:style w:type="paragraph" w:customStyle="1" w:styleId="479CD95A525F4F03A6E2A8493FD9A9B3">
    <w:name w:val="479CD95A525F4F03A6E2A8493FD9A9B3"/>
    <w:rsid w:val="00963DD1"/>
    <w:pPr>
      <w:spacing w:after="160" w:line="259" w:lineRule="auto"/>
    </w:pPr>
  </w:style>
  <w:style w:type="paragraph" w:customStyle="1" w:styleId="1191648CBEEB4461B63E78A68F166DAF">
    <w:name w:val="1191648CBEEB4461B63E78A68F166DAF"/>
    <w:rsid w:val="00963DD1"/>
    <w:pPr>
      <w:spacing w:after="160" w:line="259" w:lineRule="auto"/>
    </w:pPr>
  </w:style>
  <w:style w:type="paragraph" w:customStyle="1" w:styleId="823485F0A7E740C49B9BA37F6F6DC9E5">
    <w:name w:val="823485F0A7E740C49B9BA37F6F6DC9E5"/>
    <w:rsid w:val="00963DD1"/>
    <w:pPr>
      <w:spacing w:after="160" w:line="259" w:lineRule="auto"/>
    </w:pPr>
  </w:style>
  <w:style w:type="paragraph" w:customStyle="1" w:styleId="D9944FCEDC304352B7FF1C4B4AC2366F">
    <w:name w:val="D9944FCEDC304352B7FF1C4B4AC2366F"/>
    <w:rsid w:val="00963DD1"/>
    <w:pPr>
      <w:spacing w:after="160" w:line="259" w:lineRule="auto"/>
    </w:pPr>
  </w:style>
  <w:style w:type="paragraph" w:customStyle="1" w:styleId="1CA93F79BC9E47E4BD904437784B736E">
    <w:name w:val="1CA93F79BC9E47E4BD904437784B736E"/>
    <w:rsid w:val="00963DD1"/>
    <w:pPr>
      <w:spacing w:after="160" w:line="259" w:lineRule="auto"/>
    </w:pPr>
  </w:style>
  <w:style w:type="paragraph" w:customStyle="1" w:styleId="3F98983347594AFAB587869633CBF038">
    <w:name w:val="3F98983347594AFAB587869633CBF038"/>
    <w:rsid w:val="00963DD1"/>
    <w:pPr>
      <w:spacing w:after="160" w:line="259" w:lineRule="auto"/>
    </w:pPr>
  </w:style>
  <w:style w:type="paragraph" w:customStyle="1" w:styleId="56E3EC9BB44F4298BF7950EC130A37DC">
    <w:name w:val="56E3EC9BB44F4298BF7950EC130A37DC"/>
    <w:rsid w:val="00963DD1"/>
    <w:pPr>
      <w:spacing w:after="160" w:line="259" w:lineRule="auto"/>
    </w:pPr>
  </w:style>
  <w:style w:type="paragraph" w:customStyle="1" w:styleId="28A5BB58FC644D04B3E43676F8910169">
    <w:name w:val="28A5BB58FC644D04B3E43676F8910169"/>
    <w:rsid w:val="00963DD1"/>
    <w:pPr>
      <w:spacing w:after="160" w:line="259" w:lineRule="auto"/>
    </w:pPr>
  </w:style>
  <w:style w:type="paragraph" w:customStyle="1" w:styleId="24FC80DB5FDE4FA99B1115A2A82645AE">
    <w:name w:val="24FC80DB5FDE4FA99B1115A2A82645AE"/>
    <w:rsid w:val="00963DD1"/>
    <w:pPr>
      <w:spacing w:after="160" w:line="259" w:lineRule="auto"/>
    </w:pPr>
  </w:style>
  <w:style w:type="paragraph" w:customStyle="1" w:styleId="5E8A073F42B9489A88EFE2EEDEC37597">
    <w:name w:val="5E8A073F42B9489A88EFE2EEDEC37597"/>
    <w:rsid w:val="00963DD1"/>
    <w:pPr>
      <w:spacing w:after="160" w:line="259" w:lineRule="auto"/>
    </w:pPr>
  </w:style>
  <w:style w:type="paragraph" w:customStyle="1" w:styleId="D8FE5AB93EF14295970FE93426D69EB1">
    <w:name w:val="D8FE5AB93EF14295970FE93426D69EB1"/>
    <w:rsid w:val="00963DD1"/>
    <w:pPr>
      <w:spacing w:after="160" w:line="259" w:lineRule="auto"/>
    </w:pPr>
  </w:style>
  <w:style w:type="paragraph" w:customStyle="1" w:styleId="43FF79A5617943098EE782F1804BD642">
    <w:name w:val="43FF79A5617943098EE782F1804BD642"/>
    <w:rsid w:val="00963DD1"/>
    <w:pPr>
      <w:spacing w:after="160" w:line="259" w:lineRule="auto"/>
    </w:pPr>
  </w:style>
  <w:style w:type="paragraph" w:customStyle="1" w:styleId="42027BDA8D7B4C629BCCCDCDC15CAA8F">
    <w:name w:val="42027BDA8D7B4C629BCCCDCDC15CAA8F"/>
    <w:rsid w:val="00963DD1"/>
    <w:pPr>
      <w:spacing w:after="160" w:line="259" w:lineRule="auto"/>
    </w:pPr>
  </w:style>
  <w:style w:type="paragraph" w:customStyle="1" w:styleId="FECD18FFDE4E45B29FC4B817A05A57AA">
    <w:name w:val="FECD18FFDE4E45B29FC4B817A05A57AA"/>
    <w:rsid w:val="00963DD1"/>
    <w:pPr>
      <w:spacing w:after="160" w:line="259" w:lineRule="auto"/>
    </w:pPr>
  </w:style>
  <w:style w:type="paragraph" w:customStyle="1" w:styleId="93E68B72A076483EAAE0D797D8BEA9CB">
    <w:name w:val="93E68B72A076483EAAE0D797D8BEA9CB"/>
    <w:rsid w:val="00963DD1"/>
    <w:pPr>
      <w:spacing w:after="160" w:line="259" w:lineRule="auto"/>
    </w:pPr>
  </w:style>
  <w:style w:type="paragraph" w:customStyle="1" w:styleId="A3DC717640E647DCB6BCD6036FDDC688">
    <w:name w:val="A3DC717640E647DCB6BCD6036FDDC688"/>
    <w:rsid w:val="00963DD1"/>
    <w:pPr>
      <w:spacing w:after="160" w:line="259" w:lineRule="auto"/>
    </w:pPr>
  </w:style>
  <w:style w:type="paragraph" w:customStyle="1" w:styleId="4E5D0E51CCDD45F28644C173D36BE960">
    <w:name w:val="4E5D0E51CCDD45F28644C173D36BE960"/>
    <w:rsid w:val="00963DD1"/>
    <w:pPr>
      <w:spacing w:after="160" w:line="259" w:lineRule="auto"/>
    </w:pPr>
  </w:style>
  <w:style w:type="paragraph" w:customStyle="1" w:styleId="9949DC346A3040C08BA83DB020ACB3E8">
    <w:name w:val="9949DC346A3040C08BA83DB020ACB3E8"/>
    <w:rsid w:val="00963DD1"/>
    <w:pPr>
      <w:spacing w:after="160" w:line="259" w:lineRule="auto"/>
    </w:pPr>
  </w:style>
  <w:style w:type="paragraph" w:customStyle="1" w:styleId="B0B7AEFFCF6F43DA824DABE62CE405F9">
    <w:name w:val="B0B7AEFFCF6F43DA824DABE62CE405F9"/>
    <w:rsid w:val="00963DD1"/>
    <w:pPr>
      <w:spacing w:after="160" w:line="259" w:lineRule="auto"/>
    </w:pPr>
  </w:style>
  <w:style w:type="paragraph" w:customStyle="1" w:styleId="E0E11969CBB946E0B2BCE3B3BD3155F3">
    <w:name w:val="E0E11969CBB946E0B2BCE3B3BD3155F3"/>
    <w:rsid w:val="00963DD1"/>
    <w:pPr>
      <w:spacing w:after="160" w:line="259" w:lineRule="auto"/>
    </w:pPr>
  </w:style>
  <w:style w:type="paragraph" w:customStyle="1" w:styleId="5C83ECD30E744975BE50727D696AAC6C">
    <w:name w:val="5C83ECD30E744975BE50727D696AAC6C"/>
    <w:rsid w:val="00963DD1"/>
    <w:pPr>
      <w:spacing w:after="160" w:line="259" w:lineRule="auto"/>
    </w:pPr>
  </w:style>
  <w:style w:type="paragraph" w:customStyle="1" w:styleId="489AE96C13BB47BEA3409FC952EF5D2D">
    <w:name w:val="489AE96C13BB47BEA3409FC952EF5D2D"/>
    <w:rsid w:val="00963DD1"/>
    <w:pPr>
      <w:spacing w:after="160" w:line="259" w:lineRule="auto"/>
    </w:pPr>
  </w:style>
  <w:style w:type="paragraph" w:customStyle="1" w:styleId="78DD44B3C0964885971303FE64EBE587">
    <w:name w:val="78DD44B3C0964885971303FE64EBE587"/>
    <w:rsid w:val="00963DD1"/>
    <w:pPr>
      <w:spacing w:after="160" w:line="259" w:lineRule="auto"/>
    </w:pPr>
  </w:style>
  <w:style w:type="paragraph" w:customStyle="1" w:styleId="616EC658BC3F422E84C3D940BC2D7C12">
    <w:name w:val="616EC658BC3F422E84C3D940BC2D7C12"/>
    <w:rsid w:val="00963DD1"/>
    <w:pPr>
      <w:spacing w:after="160" w:line="259" w:lineRule="auto"/>
    </w:pPr>
  </w:style>
  <w:style w:type="paragraph" w:customStyle="1" w:styleId="C6EF79FDAFD041BCB5CFB295B47DC737">
    <w:name w:val="C6EF79FDAFD041BCB5CFB295B47DC737"/>
    <w:rsid w:val="00963DD1"/>
    <w:pPr>
      <w:spacing w:after="160" w:line="259" w:lineRule="auto"/>
    </w:pPr>
  </w:style>
  <w:style w:type="paragraph" w:customStyle="1" w:styleId="1CE90B03B502432EBBC424AD6659C59F">
    <w:name w:val="1CE90B03B502432EBBC424AD6659C59F"/>
    <w:rsid w:val="00963DD1"/>
    <w:pPr>
      <w:spacing w:after="160" w:line="259" w:lineRule="auto"/>
    </w:pPr>
  </w:style>
  <w:style w:type="paragraph" w:customStyle="1" w:styleId="BAE6E01BCA784948AE01088949E18999">
    <w:name w:val="BAE6E01BCA784948AE01088949E18999"/>
    <w:rsid w:val="00963DD1"/>
    <w:pPr>
      <w:spacing w:after="160" w:line="259" w:lineRule="auto"/>
    </w:pPr>
  </w:style>
  <w:style w:type="paragraph" w:customStyle="1" w:styleId="94ECC1E7CB7943C5AA4E675435341A3F">
    <w:name w:val="94ECC1E7CB7943C5AA4E675435341A3F"/>
    <w:rsid w:val="00963DD1"/>
    <w:pPr>
      <w:spacing w:after="160" w:line="259" w:lineRule="auto"/>
    </w:pPr>
  </w:style>
  <w:style w:type="paragraph" w:customStyle="1" w:styleId="B8CADF6222664036BD8C116DBB7B919B">
    <w:name w:val="B8CADF6222664036BD8C116DBB7B919B"/>
    <w:rsid w:val="00963DD1"/>
    <w:pPr>
      <w:spacing w:after="160" w:line="259" w:lineRule="auto"/>
    </w:pPr>
  </w:style>
  <w:style w:type="paragraph" w:customStyle="1" w:styleId="1E86D270CB544CDF8A6C84E14C4D3EC5">
    <w:name w:val="1E86D270CB544CDF8A6C84E14C4D3EC5"/>
    <w:rsid w:val="00963DD1"/>
    <w:pPr>
      <w:spacing w:after="160" w:line="259" w:lineRule="auto"/>
    </w:pPr>
  </w:style>
  <w:style w:type="paragraph" w:customStyle="1" w:styleId="D4A790251D4A4B2FB7FDD07A9B3BC062">
    <w:name w:val="D4A790251D4A4B2FB7FDD07A9B3BC062"/>
    <w:rsid w:val="00963DD1"/>
    <w:pPr>
      <w:spacing w:after="160" w:line="259" w:lineRule="auto"/>
    </w:pPr>
  </w:style>
  <w:style w:type="paragraph" w:customStyle="1" w:styleId="C502831B7E8B4D91A0E41162E7660B25">
    <w:name w:val="C502831B7E8B4D91A0E41162E7660B25"/>
    <w:rsid w:val="00963DD1"/>
    <w:pPr>
      <w:spacing w:after="160" w:line="259" w:lineRule="auto"/>
    </w:pPr>
  </w:style>
  <w:style w:type="paragraph" w:customStyle="1" w:styleId="A05AE582110542649389974897DFC78E">
    <w:name w:val="A05AE582110542649389974897DFC78E"/>
    <w:rsid w:val="00963DD1"/>
    <w:pPr>
      <w:spacing w:after="160" w:line="259" w:lineRule="auto"/>
    </w:pPr>
  </w:style>
  <w:style w:type="paragraph" w:customStyle="1" w:styleId="989314B7C9B346FD8A8D0FCE82EB5009">
    <w:name w:val="989314B7C9B346FD8A8D0FCE82EB5009"/>
    <w:rsid w:val="00963DD1"/>
    <w:pPr>
      <w:spacing w:after="160" w:line="259" w:lineRule="auto"/>
    </w:pPr>
  </w:style>
  <w:style w:type="paragraph" w:customStyle="1" w:styleId="33AEB8E233F84438A0CF8E293215F7D1">
    <w:name w:val="33AEB8E233F84438A0CF8E293215F7D1"/>
    <w:rsid w:val="00963DD1"/>
    <w:pPr>
      <w:spacing w:after="160" w:line="259" w:lineRule="auto"/>
    </w:pPr>
  </w:style>
  <w:style w:type="paragraph" w:customStyle="1" w:styleId="B6A4CF9D837C473F8BF663BE5FF18245">
    <w:name w:val="B6A4CF9D837C473F8BF663BE5FF18245"/>
    <w:rsid w:val="00963DD1"/>
    <w:pPr>
      <w:spacing w:after="160" w:line="259" w:lineRule="auto"/>
    </w:pPr>
  </w:style>
  <w:style w:type="paragraph" w:customStyle="1" w:styleId="169E75E571574539AEF350C79F820D64">
    <w:name w:val="169E75E571574539AEF350C79F820D64"/>
    <w:rsid w:val="00963DD1"/>
    <w:pPr>
      <w:spacing w:after="160" w:line="259" w:lineRule="auto"/>
    </w:pPr>
  </w:style>
  <w:style w:type="paragraph" w:customStyle="1" w:styleId="63FE295767E34A73BC81069DE75D11C3">
    <w:name w:val="63FE295767E34A73BC81069DE75D11C3"/>
    <w:rsid w:val="00963DD1"/>
    <w:pPr>
      <w:spacing w:after="160" w:line="259" w:lineRule="auto"/>
    </w:pPr>
  </w:style>
  <w:style w:type="paragraph" w:customStyle="1" w:styleId="FA274557E0C740FDBAEF759219009F8C">
    <w:name w:val="FA274557E0C740FDBAEF759219009F8C"/>
    <w:rsid w:val="00963DD1"/>
    <w:pPr>
      <w:spacing w:after="160" w:line="259" w:lineRule="auto"/>
    </w:pPr>
  </w:style>
  <w:style w:type="paragraph" w:customStyle="1" w:styleId="8287950F40CF43A2A4776AB06D82E38C">
    <w:name w:val="8287950F40CF43A2A4776AB06D82E38C"/>
    <w:rsid w:val="00963DD1"/>
    <w:pPr>
      <w:spacing w:after="160" w:line="259" w:lineRule="auto"/>
    </w:pPr>
  </w:style>
  <w:style w:type="paragraph" w:customStyle="1" w:styleId="D8C8BA33197E4FF0BF93F396F43B154B">
    <w:name w:val="D8C8BA33197E4FF0BF93F396F43B154B"/>
    <w:rsid w:val="00963DD1"/>
    <w:pPr>
      <w:spacing w:after="160" w:line="259" w:lineRule="auto"/>
    </w:pPr>
  </w:style>
  <w:style w:type="paragraph" w:customStyle="1" w:styleId="542D4A93E7874A82A794D96A0EEAD227">
    <w:name w:val="542D4A93E7874A82A794D96A0EEAD227"/>
    <w:rsid w:val="00963DD1"/>
    <w:pPr>
      <w:spacing w:after="160" w:line="259" w:lineRule="auto"/>
    </w:pPr>
  </w:style>
  <w:style w:type="paragraph" w:customStyle="1" w:styleId="9DC759C5DE20436DA891AFB51D1780F5">
    <w:name w:val="9DC759C5DE20436DA891AFB51D1780F5"/>
    <w:rsid w:val="005C63BB"/>
  </w:style>
  <w:style w:type="paragraph" w:customStyle="1" w:styleId="26D98F186B964D9B89269BEADECB1D98">
    <w:name w:val="26D98F186B964D9B89269BEADECB1D98"/>
    <w:rsid w:val="005C63BB"/>
  </w:style>
  <w:style w:type="paragraph" w:customStyle="1" w:styleId="A0FA18DEC6694ACE92400A6E864DD57B">
    <w:name w:val="A0FA18DEC6694ACE92400A6E864DD57B"/>
    <w:rsid w:val="005C63BB"/>
  </w:style>
  <w:style w:type="paragraph" w:customStyle="1" w:styleId="38658A2ECAEF4722ACFF4A9B8FDB4310">
    <w:name w:val="38658A2ECAEF4722ACFF4A9B8FDB4310"/>
    <w:rsid w:val="005C63BB"/>
  </w:style>
  <w:style w:type="paragraph" w:customStyle="1" w:styleId="757C0E399CB3438190B8022A1B2924AF">
    <w:name w:val="757C0E399CB3438190B8022A1B2924AF"/>
    <w:rsid w:val="005C63BB"/>
  </w:style>
  <w:style w:type="paragraph" w:customStyle="1" w:styleId="E15050B929754A6C90911F8AD6CB7675">
    <w:name w:val="E15050B929754A6C90911F8AD6CB7675"/>
    <w:rsid w:val="005C63BB"/>
  </w:style>
  <w:style w:type="paragraph" w:customStyle="1" w:styleId="1C17378D59F1484FBB789A615B7DF85C">
    <w:name w:val="1C17378D59F1484FBB789A615B7DF85C"/>
    <w:rsid w:val="005C63BB"/>
  </w:style>
  <w:style w:type="paragraph" w:customStyle="1" w:styleId="37776941D64541F7AC99A818730A7A21">
    <w:name w:val="37776941D64541F7AC99A818730A7A21"/>
    <w:rsid w:val="005C63BB"/>
  </w:style>
  <w:style w:type="paragraph" w:customStyle="1" w:styleId="31FD484E864E4671B34E678A43A2AFC2">
    <w:name w:val="31FD484E864E4671B34E678A43A2AFC2"/>
    <w:rsid w:val="005C63BB"/>
  </w:style>
  <w:style w:type="paragraph" w:customStyle="1" w:styleId="EF771E5D415748A58F8FF3941E2781F1">
    <w:name w:val="EF771E5D415748A58F8FF3941E2781F1"/>
    <w:rsid w:val="005C63BB"/>
  </w:style>
  <w:style w:type="paragraph" w:customStyle="1" w:styleId="A8263E916AF142198CD40C5AD115F2D6">
    <w:name w:val="A8263E916AF142198CD40C5AD115F2D6"/>
    <w:rsid w:val="005C63BB"/>
  </w:style>
  <w:style w:type="paragraph" w:customStyle="1" w:styleId="E011D3C5434A4BEE966C5E5DD6D57C33">
    <w:name w:val="E011D3C5434A4BEE966C5E5DD6D57C33"/>
    <w:rsid w:val="005C63BB"/>
  </w:style>
  <w:style w:type="paragraph" w:customStyle="1" w:styleId="4D85A100C2174EABBBC57E0FD99DF3EA">
    <w:name w:val="4D85A100C2174EABBBC57E0FD99DF3EA"/>
    <w:rsid w:val="005C63BB"/>
  </w:style>
  <w:style w:type="paragraph" w:customStyle="1" w:styleId="DBCD1580BB464734B6EE39CFA5FB142C">
    <w:name w:val="DBCD1580BB464734B6EE39CFA5FB142C"/>
    <w:rsid w:val="005C63BB"/>
  </w:style>
  <w:style w:type="paragraph" w:customStyle="1" w:styleId="D4EFC8DD1A6148E38CA051ED8CD7CA6B">
    <w:name w:val="D4EFC8DD1A6148E38CA051ED8CD7CA6B"/>
    <w:rsid w:val="005C63BB"/>
  </w:style>
  <w:style w:type="paragraph" w:customStyle="1" w:styleId="0F36FB2D8A154E9FA36E23DB39B87CBE">
    <w:name w:val="0F36FB2D8A154E9FA36E23DB39B87CBE"/>
    <w:rsid w:val="005C63BB"/>
  </w:style>
  <w:style w:type="paragraph" w:customStyle="1" w:styleId="4FB1DFDE278D4E09910A6E0ED3F76D42">
    <w:name w:val="4FB1DFDE278D4E09910A6E0ED3F76D42"/>
    <w:rsid w:val="005C63BB"/>
  </w:style>
  <w:style w:type="paragraph" w:customStyle="1" w:styleId="C8E18F63479B4A39A8C454B5F3D5D9CD">
    <w:name w:val="C8E18F63479B4A39A8C454B5F3D5D9CD"/>
    <w:rsid w:val="005C63BB"/>
  </w:style>
  <w:style w:type="paragraph" w:customStyle="1" w:styleId="4EB562FB82054FAFACD1BECD44E89545">
    <w:name w:val="4EB562FB82054FAFACD1BECD44E89545"/>
    <w:rsid w:val="005C63BB"/>
  </w:style>
  <w:style w:type="paragraph" w:customStyle="1" w:styleId="3F6BA86201B14F96815634A74DE7A463">
    <w:name w:val="3F6BA86201B14F96815634A74DE7A463"/>
    <w:rsid w:val="005C63BB"/>
  </w:style>
  <w:style w:type="paragraph" w:customStyle="1" w:styleId="DefaultPlaceholder-1854013439">
    <w:name w:val="DefaultPlaceholder_-1854013439"/>
    <w:rsid w:val="005221F0"/>
    <w:pPr>
      <w:widowControl w:val="0"/>
      <w:spacing w:after="0"/>
      <w:jc w:val="both"/>
    </w:pPr>
    <w:rPr>
      <w:rFonts w:ascii="Century Gothic" w:eastAsiaTheme="minorHAnsi" w:hAnsi="Century Gothic"/>
      <w:sz w:val="20"/>
      <w:lang w:val="en-US" w:eastAsia="en-US"/>
    </w:rPr>
  </w:style>
  <w:style w:type="paragraph" w:customStyle="1" w:styleId="A8263E916AF142198CD40C5AD115F2D61">
    <w:name w:val="A8263E916AF142198CD40C5AD115F2D61"/>
    <w:rsid w:val="005221F0"/>
    <w:pPr>
      <w:widowControl w:val="0"/>
      <w:spacing w:after="0"/>
      <w:jc w:val="both"/>
    </w:pPr>
    <w:rPr>
      <w:rFonts w:ascii="Century Gothic" w:eastAsiaTheme="minorHAnsi" w:hAnsi="Century Gothic"/>
      <w:sz w:val="20"/>
      <w:lang w:val="en-US" w:eastAsia="en-US"/>
    </w:rPr>
  </w:style>
  <w:style w:type="paragraph" w:customStyle="1" w:styleId="E011D3C5434A4BEE966C5E5DD6D57C331">
    <w:name w:val="E011D3C5434A4BEE966C5E5DD6D57C331"/>
    <w:rsid w:val="005221F0"/>
    <w:pPr>
      <w:widowControl w:val="0"/>
      <w:spacing w:after="0"/>
      <w:jc w:val="both"/>
    </w:pPr>
    <w:rPr>
      <w:rFonts w:ascii="Century Gothic" w:eastAsiaTheme="minorHAnsi" w:hAnsi="Century Gothic"/>
      <w:sz w:val="20"/>
      <w:lang w:val="en-US" w:eastAsia="en-US"/>
    </w:rPr>
  </w:style>
  <w:style w:type="paragraph" w:customStyle="1" w:styleId="4D85A100C2174EABBBC57E0FD99DF3EA1">
    <w:name w:val="4D85A100C2174EABBBC57E0FD99DF3EA1"/>
    <w:rsid w:val="005221F0"/>
    <w:pPr>
      <w:widowControl w:val="0"/>
      <w:spacing w:after="0"/>
      <w:jc w:val="both"/>
    </w:pPr>
    <w:rPr>
      <w:rFonts w:ascii="Century Gothic" w:eastAsiaTheme="minorHAnsi" w:hAnsi="Century Gothic"/>
      <w:sz w:val="20"/>
      <w:lang w:val="en-US" w:eastAsia="en-US"/>
    </w:rPr>
  </w:style>
  <w:style w:type="paragraph" w:customStyle="1" w:styleId="DBCD1580BB464734B6EE39CFA5FB142C1">
    <w:name w:val="DBCD1580BB464734B6EE39CFA5FB142C1"/>
    <w:rsid w:val="005221F0"/>
    <w:pPr>
      <w:widowControl w:val="0"/>
      <w:spacing w:after="0"/>
      <w:jc w:val="both"/>
    </w:pPr>
    <w:rPr>
      <w:rFonts w:ascii="Century Gothic" w:eastAsiaTheme="minorHAnsi" w:hAnsi="Century Gothic"/>
      <w:sz w:val="20"/>
      <w:lang w:val="en-US" w:eastAsia="en-US"/>
    </w:rPr>
  </w:style>
  <w:style w:type="paragraph" w:customStyle="1" w:styleId="D4EFC8DD1A6148E38CA051ED8CD7CA6B1">
    <w:name w:val="D4EFC8DD1A6148E38CA051ED8CD7CA6B1"/>
    <w:rsid w:val="005221F0"/>
    <w:pPr>
      <w:widowControl w:val="0"/>
      <w:spacing w:after="0"/>
      <w:jc w:val="both"/>
    </w:pPr>
    <w:rPr>
      <w:rFonts w:ascii="Century Gothic" w:eastAsiaTheme="minorHAnsi" w:hAnsi="Century Gothic"/>
      <w:sz w:val="20"/>
      <w:lang w:val="en-US" w:eastAsia="en-US"/>
    </w:rPr>
  </w:style>
  <w:style w:type="paragraph" w:customStyle="1" w:styleId="0F36FB2D8A154E9FA36E23DB39B87CBE1">
    <w:name w:val="0F36FB2D8A154E9FA36E23DB39B87CBE1"/>
    <w:rsid w:val="005221F0"/>
    <w:pPr>
      <w:widowControl w:val="0"/>
      <w:spacing w:after="0"/>
      <w:jc w:val="both"/>
    </w:pPr>
    <w:rPr>
      <w:rFonts w:ascii="Century Gothic" w:eastAsiaTheme="minorHAnsi" w:hAnsi="Century Gothic"/>
      <w:sz w:val="20"/>
      <w:lang w:val="en-US" w:eastAsia="en-US"/>
    </w:rPr>
  </w:style>
  <w:style w:type="paragraph" w:customStyle="1" w:styleId="4FB1DFDE278D4E09910A6E0ED3F76D421">
    <w:name w:val="4FB1DFDE278D4E09910A6E0ED3F76D421"/>
    <w:rsid w:val="005221F0"/>
    <w:pPr>
      <w:widowControl w:val="0"/>
      <w:spacing w:after="0"/>
      <w:jc w:val="both"/>
    </w:pPr>
    <w:rPr>
      <w:rFonts w:ascii="Century Gothic" w:eastAsiaTheme="minorHAnsi" w:hAnsi="Century Gothic"/>
      <w:sz w:val="20"/>
      <w:lang w:val="en-US" w:eastAsia="en-US"/>
    </w:rPr>
  </w:style>
  <w:style w:type="paragraph" w:customStyle="1" w:styleId="C8E18F63479B4A39A8C454B5F3D5D9CD1">
    <w:name w:val="C8E18F63479B4A39A8C454B5F3D5D9CD1"/>
    <w:rsid w:val="005221F0"/>
    <w:pPr>
      <w:widowControl w:val="0"/>
      <w:spacing w:after="0"/>
      <w:jc w:val="both"/>
    </w:pPr>
    <w:rPr>
      <w:rFonts w:ascii="Century Gothic" w:eastAsiaTheme="minorHAnsi" w:hAnsi="Century Gothic"/>
      <w:sz w:val="20"/>
      <w:lang w:val="en-US" w:eastAsia="en-US"/>
    </w:rPr>
  </w:style>
  <w:style w:type="paragraph" w:customStyle="1" w:styleId="4EB562FB82054FAFACD1BECD44E895451">
    <w:name w:val="4EB562FB82054FAFACD1BECD44E895451"/>
    <w:rsid w:val="005221F0"/>
    <w:pPr>
      <w:widowControl w:val="0"/>
      <w:spacing w:after="0"/>
      <w:jc w:val="both"/>
    </w:pPr>
    <w:rPr>
      <w:rFonts w:ascii="Century Gothic" w:eastAsiaTheme="minorHAnsi" w:hAnsi="Century Gothic"/>
      <w:sz w:val="20"/>
      <w:lang w:val="en-US" w:eastAsia="en-US"/>
    </w:rPr>
  </w:style>
  <w:style w:type="paragraph" w:customStyle="1" w:styleId="3F6BA86201B14F96815634A74DE7A4631">
    <w:name w:val="3F6BA86201B14F96815634A74DE7A4631"/>
    <w:rsid w:val="005221F0"/>
    <w:pPr>
      <w:widowControl w:val="0"/>
      <w:spacing w:after="0"/>
      <w:jc w:val="both"/>
    </w:pPr>
    <w:rPr>
      <w:rFonts w:ascii="Century Gothic" w:eastAsiaTheme="minorHAnsi" w:hAnsi="Century Gothic"/>
      <w:sz w:val="20"/>
      <w:lang w:val="en-US" w:eastAsia="en-US"/>
    </w:rPr>
  </w:style>
  <w:style w:type="paragraph" w:customStyle="1" w:styleId="DefaultPlaceholder-18540134391">
    <w:name w:val="DefaultPlaceholder_-18540134391"/>
    <w:rsid w:val="000E5CB6"/>
    <w:pPr>
      <w:widowControl w:val="0"/>
      <w:spacing w:after="0"/>
      <w:jc w:val="both"/>
    </w:pPr>
    <w:rPr>
      <w:rFonts w:ascii="Century Gothic" w:eastAsiaTheme="minorHAnsi" w:hAnsi="Century Gothic"/>
      <w:sz w:val="20"/>
      <w:lang w:val="en-US" w:eastAsia="en-US"/>
    </w:rPr>
  </w:style>
  <w:style w:type="paragraph" w:customStyle="1" w:styleId="A8263E916AF142198CD40C5AD115F2D62">
    <w:name w:val="A8263E916AF142198CD40C5AD115F2D62"/>
    <w:rsid w:val="000E5CB6"/>
    <w:pPr>
      <w:widowControl w:val="0"/>
      <w:spacing w:after="0"/>
      <w:jc w:val="both"/>
    </w:pPr>
    <w:rPr>
      <w:rFonts w:ascii="Century Gothic" w:eastAsiaTheme="minorHAnsi" w:hAnsi="Century Gothic"/>
      <w:sz w:val="20"/>
      <w:lang w:val="en-US" w:eastAsia="en-US"/>
    </w:rPr>
  </w:style>
  <w:style w:type="paragraph" w:customStyle="1" w:styleId="E011D3C5434A4BEE966C5E5DD6D57C332">
    <w:name w:val="E011D3C5434A4BEE966C5E5DD6D57C332"/>
    <w:rsid w:val="000E5CB6"/>
    <w:pPr>
      <w:widowControl w:val="0"/>
      <w:spacing w:after="0"/>
      <w:jc w:val="both"/>
    </w:pPr>
    <w:rPr>
      <w:rFonts w:ascii="Century Gothic" w:eastAsiaTheme="minorHAnsi" w:hAnsi="Century Gothic"/>
      <w:sz w:val="20"/>
      <w:lang w:val="en-US" w:eastAsia="en-US"/>
    </w:rPr>
  </w:style>
  <w:style w:type="paragraph" w:customStyle="1" w:styleId="4D85A100C2174EABBBC57E0FD99DF3EA2">
    <w:name w:val="4D85A100C2174EABBBC57E0FD99DF3EA2"/>
    <w:rsid w:val="000E5CB6"/>
    <w:pPr>
      <w:widowControl w:val="0"/>
      <w:spacing w:after="0"/>
      <w:jc w:val="both"/>
    </w:pPr>
    <w:rPr>
      <w:rFonts w:ascii="Century Gothic" w:eastAsiaTheme="minorHAnsi" w:hAnsi="Century Gothic"/>
      <w:sz w:val="20"/>
      <w:lang w:val="en-US" w:eastAsia="en-US"/>
    </w:rPr>
  </w:style>
  <w:style w:type="paragraph" w:customStyle="1" w:styleId="DBCD1580BB464734B6EE39CFA5FB142C2">
    <w:name w:val="DBCD1580BB464734B6EE39CFA5FB142C2"/>
    <w:rsid w:val="000E5CB6"/>
    <w:pPr>
      <w:widowControl w:val="0"/>
      <w:spacing w:after="0"/>
      <w:jc w:val="both"/>
    </w:pPr>
    <w:rPr>
      <w:rFonts w:ascii="Century Gothic" w:eastAsiaTheme="minorHAnsi" w:hAnsi="Century Gothic"/>
      <w:sz w:val="20"/>
      <w:lang w:val="en-US" w:eastAsia="en-US"/>
    </w:rPr>
  </w:style>
  <w:style w:type="paragraph" w:customStyle="1" w:styleId="D4EFC8DD1A6148E38CA051ED8CD7CA6B2">
    <w:name w:val="D4EFC8DD1A6148E38CA051ED8CD7CA6B2"/>
    <w:rsid w:val="000E5CB6"/>
    <w:pPr>
      <w:widowControl w:val="0"/>
      <w:spacing w:after="0"/>
      <w:jc w:val="both"/>
    </w:pPr>
    <w:rPr>
      <w:rFonts w:ascii="Century Gothic" w:eastAsiaTheme="minorHAnsi" w:hAnsi="Century Gothic"/>
      <w:sz w:val="20"/>
      <w:lang w:val="en-US" w:eastAsia="en-US"/>
    </w:rPr>
  </w:style>
  <w:style w:type="paragraph" w:customStyle="1" w:styleId="0F36FB2D8A154E9FA36E23DB39B87CBE2">
    <w:name w:val="0F36FB2D8A154E9FA36E23DB39B87CBE2"/>
    <w:rsid w:val="000E5CB6"/>
    <w:pPr>
      <w:widowControl w:val="0"/>
      <w:spacing w:after="0"/>
      <w:jc w:val="both"/>
    </w:pPr>
    <w:rPr>
      <w:rFonts w:ascii="Century Gothic" w:eastAsiaTheme="minorHAnsi" w:hAnsi="Century Gothic"/>
      <w:sz w:val="20"/>
      <w:lang w:val="en-US" w:eastAsia="en-US"/>
    </w:rPr>
  </w:style>
  <w:style w:type="paragraph" w:customStyle="1" w:styleId="4FB1DFDE278D4E09910A6E0ED3F76D422">
    <w:name w:val="4FB1DFDE278D4E09910A6E0ED3F76D422"/>
    <w:rsid w:val="000E5CB6"/>
    <w:pPr>
      <w:widowControl w:val="0"/>
      <w:spacing w:after="0"/>
      <w:jc w:val="both"/>
    </w:pPr>
    <w:rPr>
      <w:rFonts w:ascii="Century Gothic" w:eastAsiaTheme="minorHAnsi" w:hAnsi="Century Gothic"/>
      <w:sz w:val="20"/>
      <w:lang w:val="en-US" w:eastAsia="en-US"/>
    </w:rPr>
  </w:style>
  <w:style w:type="paragraph" w:customStyle="1" w:styleId="C8E18F63479B4A39A8C454B5F3D5D9CD2">
    <w:name w:val="C8E18F63479B4A39A8C454B5F3D5D9CD2"/>
    <w:rsid w:val="000E5CB6"/>
    <w:pPr>
      <w:widowControl w:val="0"/>
      <w:spacing w:after="0"/>
      <w:jc w:val="both"/>
    </w:pPr>
    <w:rPr>
      <w:rFonts w:ascii="Century Gothic" w:eastAsiaTheme="minorHAnsi" w:hAnsi="Century Gothic"/>
      <w:sz w:val="20"/>
      <w:lang w:val="en-US" w:eastAsia="en-US"/>
    </w:rPr>
  </w:style>
  <w:style w:type="paragraph" w:customStyle="1" w:styleId="4EB562FB82054FAFACD1BECD44E895452">
    <w:name w:val="4EB562FB82054FAFACD1BECD44E895452"/>
    <w:rsid w:val="000E5CB6"/>
    <w:pPr>
      <w:widowControl w:val="0"/>
      <w:spacing w:after="0"/>
      <w:jc w:val="both"/>
    </w:pPr>
    <w:rPr>
      <w:rFonts w:ascii="Century Gothic" w:eastAsiaTheme="minorHAnsi" w:hAnsi="Century Gothic"/>
      <w:sz w:val="20"/>
      <w:lang w:val="en-US" w:eastAsia="en-US"/>
    </w:rPr>
  </w:style>
  <w:style w:type="paragraph" w:customStyle="1" w:styleId="3F6BA86201B14F96815634A74DE7A4632">
    <w:name w:val="3F6BA86201B14F96815634A74DE7A4632"/>
    <w:rsid w:val="000E5CB6"/>
    <w:pPr>
      <w:widowControl w:val="0"/>
      <w:spacing w:after="0"/>
      <w:jc w:val="both"/>
    </w:pPr>
    <w:rPr>
      <w:rFonts w:ascii="Century Gothic" w:eastAsiaTheme="minorHAnsi" w:hAnsi="Century Gothic"/>
      <w:sz w:val="20"/>
      <w:lang w:val="en-US" w:eastAsia="en-US"/>
    </w:rPr>
  </w:style>
  <w:style w:type="paragraph" w:customStyle="1" w:styleId="DefaultPlaceholder-18540134392">
    <w:name w:val="DefaultPlaceholder_-18540134392"/>
    <w:rsid w:val="00A877C9"/>
    <w:pPr>
      <w:widowControl w:val="0"/>
      <w:spacing w:after="0"/>
      <w:jc w:val="both"/>
    </w:pPr>
    <w:rPr>
      <w:rFonts w:ascii="Century Gothic" w:eastAsiaTheme="minorHAnsi" w:hAnsi="Century Gothic"/>
      <w:sz w:val="20"/>
      <w:lang w:val="en-US" w:eastAsia="en-US"/>
    </w:rPr>
  </w:style>
  <w:style w:type="paragraph" w:customStyle="1" w:styleId="EDF8F94204C940D4A193929144FF5362">
    <w:name w:val="EDF8F94204C940D4A193929144FF5362"/>
    <w:rsid w:val="00EE0FA5"/>
  </w:style>
  <w:style w:type="paragraph" w:customStyle="1" w:styleId="3BFD0BAC951F41DC8884BF8CD9978171">
    <w:name w:val="3BFD0BAC951F41DC8884BF8CD9978171"/>
    <w:rsid w:val="00EE0FA5"/>
  </w:style>
  <w:style w:type="paragraph" w:customStyle="1" w:styleId="3F3B37E29E324319A1B6643F545A768D">
    <w:name w:val="3F3B37E29E324319A1B6643F545A768D"/>
    <w:rsid w:val="00EE0FA5"/>
  </w:style>
  <w:style w:type="paragraph" w:customStyle="1" w:styleId="5498088279A64907BFDF6B1411572049">
    <w:name w:val="5498088279A64907BFDF6B1411572049"/>
    <w:rsid w:val="00EE0FA5"/>
  </w:style>
  <w:style w:type="paragraph" w:customStyle="1" w:styleId="D1B18615DC1D46C79A4CE5BF23B93ED1">
    <w:name w:val="D1B18615DC1D46C79A4CE5BF23B93ED1"/>
    <w:rsid w:val="00EE0FA5"/>
  </w:style>
  <w:style w:type="paragraph" w:customStyle="1" w:styleId="45002E16B2E84CF6B6947117D3257220">
    <w:name w:val="45002E16B2E84CF6B6947117D3257220"/>
    <w:rsid w:val="00EE0FA5"/>
  </w:style>
  <w:style w:type="paragraph" w:customStyle="1" w:styleId="F991D5FB8AD14AFBBD1AD8025E2D831F">
    <w:name w:val="F991D5FB8AD14AFBBD1AD8025E2D831F"/>
    <w:rsid w:val="00EE0FA5"/>
  </w:style>
  <w:style w:type="paragraph" w:customStyle="1" w:styleId="69B9E659C5394A158C5A0AFDE00CCC7B">
    <w:name w:val="69B9E659C5394A158C5A0AFDE00CCC7B"/>
    <w:rsid w:val="00EE0FA5"/>
  </w:style>
  <w:style w:type="paragraph" w:customStyle="1" w:styleId="1A14CEB1E9B04C7EAE29C73F28C7DF41">
    <w:name w:val="1A14CEB1E9B04C7EAE29C73F28C7DF41"/>
    <w:rsid w:val="00EE0FA5"/>
  </w:style>
  <w:style w:type="paragraph" w:customStyle="1" w:styleId="CF179D776CA949A583982AE4402F11D9">
    <w:name w:val="CF179D776CA949A583982AE4402F11D9"/>
    <w:rsid w:val="00E80310"/>
  </w:style>
  <w:style w:type="paragraph" w:customStyle="1" w:styleId="AEA1DF5D7C13475F9DABEEC134121C58">
    <w:name w:val="AEA1DF5D7C13475F9DABEEC134121C58"/>
    <w:rsid w:val="00E80310"/>
  </w:style>
  <w:style w:type="paragraph" w:customStyle="1" w:styleId="ED33C5623A024F748D4A48EFD97667C4">
    <w:name w:val="ED33C5623A024F748D4A48EFD97667C4"/>
    <w:rsid w:val="00E80310"/>
  </w:style>
  <w:style w:type="paragraph" w:customStyle="1" w:styleId="399FAF82BF69480FA3495332A0EFACE0">
    <w:name w:val="399FAF82BF69480FA3495332A0EFACE0"/>
    <w:rsid w:val="00E80310"/>
  </w:style>
  <w:style w:type="paragraph" w:customStyle="1" w:styleId="DA447BB557A74518B534EF9B4CB8BE25">
    <w:name w:val="DA447BB557A74518B534EF9B4CB8BE25"/>
    <w:rsid w:val="006C08EC"/>
  </w:style>
  <w:style w:type="paragraph" w:customStyle="1" w:styleId="1567681BD06748C5BD7BD1C22B9C9935">
    <w:name w:val="1567681BD06748C5BD7BD1C22B9C9935"/>
    <w:rsid w:val="006C08EC"/>
  </w:style>
  <w:style w:type="paragraph" w:customStyle="1" w:styleId="7404B374B8FF4E29B8E5D4BD3F33657D">
    <w:name w:val="7404B374B8FF4E29B8E5D4BD3F33657D"/>
    <w:rsid w:val="003633C8"/>
    <w:pPr>
      <w:widowControl w:val="0"/>
      <w:spacing w:after="0"/>
      <w:jc w:val="both"/>
    </w:pPr>
    <w:rPr>
      <w:rFonts w:ascii="Century Gothic" w:eastAsiaTheme="minorHAnsi" w:hAnsi="Century Gothic"/>
      <w:sz w:val="20"/>
      <w:lang w:val="en-US" w:eastAsia="en-US"/>
    </w:rPr>
  </w:style>
  <w:style w:type="paragraph" w:customStyle="1" w:styleId="2BB8637F04FD4806926E03B3BA6025FA">
    <w:name w:val="2BB8637F04FD4806926E03B3BA6025FA"/>
    <w:rsid w:val="003633C8"/>
    <w:pPr>
      <w:widowControl w:val="0"/>
      <w:spacing w:after="0"/>
      <w:jc w:val="both"/>
    </w:pPr>
    <w:rPr>
      <w:rFonts w:ascii="Century Gothic" w:eastAsiaTheme="minorHAnsi" w:hAnsi="Century Gothic"/>
      <w:sz w:val="20"/>
      <w:lang w:val="en-US" w:eastAsia="en-US"/>
    </w:rPr>
  </w:style>
  <w:style w:type="paragraph" w:customStyle="1" w:styleId="DA447BB557A74518B534EF9B4CB8BE251">
    <w:name w:val="DA447BB557A74518B534EF9B4CB8BE251"/>
    <w:rsid w:val="003633C8"/>
    <w:pPr>
      <w:widowControl w:val="0"/>
      <w:spacing w:after="0"/>
      <w:jc w:val="both"/>
    </w:pPr>
    <w:rPr>
      <w:rFonts w:ascii="Century Gothic" w:eastAsiaTheme="minorHAnsi" w:hAnsi="Century Gothic"/>
      <w:sz w:val="20"/>
      <w:lang w:val="en-US" w:eastAsia="en-US"/>
    </w:rPr>
  </w:style>
  <w:style w:type="paragraph" w:customStyle="1" w:styleId="1567681BD06748C5BD7BD1C22B9C99351">
    <w:name w:val="1567681BD06748C5BD7BD1C22B9C99351"/>
    <w:rsid w:val="003633C8"/>
    <w:pPr>
      <w:widowControl w:val="0"/>
      <w:spacing w:after="0"/>
      <w:jc w:val="both"/>
    </w:pPr>
    <w:rPr>
      <w:rFonts w:ascii="Century Gothic" w:eastAsiaTheme="minorHAnsi" w:hAnsi="Century Gothic"/>
      <w:sz w:val="20"/>
      <w:lang w:val="en-US" w:eastAsia="en-US"/>
    </w:rPr>
  </w:style>
  <w:style w:type="paragraph" w:customStyle="1" w:styleId="195B665FCE0B467D88C42EAA4C6D7DBF">
    <w:name w:val="195B665FCE0B467D88C42EAA4C6D7DBF"/>
    <w:rsid w:val="003633C8"/>
    <w:pPr>
      <w:widowControl w:val="0"/>
      <w:spacing w:after="0"/>
      <w:jc w:val="both"/>
    </w:pPr>
    <w:rPr>
      <w:rFonts w:ascii="Century Gothic" w:eastAsiaTheme="minorHAnsi" w:hAnsi="Century Gothic"/>
      <w:sz w:val="20"/>
      <w:lang w:val="en-US" w:eastAsia="en-US"/>
    </w:rPr>
  </w:style>
  <w:style w:type="paragraph" w:customStyle="1" w:styleId="7BCBEEE8AD764B3696C2133437B97633">
    <w:name w:val="7BCBEEE8AD764B3696C2133437B97633"/>
    <w:rsid w:val="003633C8"/>
  </w:style>
  <w:style w:type="paragraph" w:customStyle="1" w:styleId="0CCA245E7AAE483EA55463C655F34FEB">
    <w:name w:val="0CCA245E7AAE483EA55463C655F34FEB"/>
    <w:rsid w:val="003633C8"/>
  </w:style>
  <w:style w:type="paragraph" w:customStyle="1" w:styleId="E61065D9E88244F3BCFC8A728A8F6EF9">
    <w:name w:val="E61065D9E88244F3BCFC8A728A8F6EF9"/>
    <w:rsid w:val="008728FB"/>
  </w:style>
  <w:style w:type="paragraph" w:customStyle="1" w:styleId="2A23D8EEB34140ACBDBCD5CF70384D2B">
    <w:name w:val="2A23D8EEB34140ACBDBCD5CF70384D2B"/>
    <w:rsid w:val="008728FB"/>
  </w:style>
  <w:style w:type="paragraph" w:customStyle="1" w:styleId="A574EFB09E1847E28DA07FB75759CCF7">
    <w:name w:val="A574EFB09E1847E28DA07FB75759CCF7"/>
    <w:rsid w:val="008728FB"/>
  </w:style>
  <w:style w:type="paragraph" w:customStyle="1" w:styleId="D97E7A0074C844349A2ECDE1E594BF2F">
    <w:name w:val="D97E7A0074C844349A2ECDE1E594BF2F"/>
    <w:rsid w:val="008728FB"/>
  </w:style>
  <w:style w:type="paragraph" w:customStyle="1" w:styleId="E2CA5F731BDA4D94AC9A8E682C755E0A">
    <w:name w:val="E2CA5F731BDA4D94AC9A8E682C755E0A"/>
    <w:rsid w:val="008728FB"/>
  </w:style>
  <w:style w:type="paragraph" w:customStyle="1" w:styleId="697BC1F9A95E4661B4DF2F6A36B70950">
    <w:name w:val="697BC1F9A95E4661B4DF2F6A36B70950"/>
    <w:rsid w:val="008728FB"/>
  </w:style>
  <w:style w:type="paragraph" w:customStyle="1" w:styleId="041A7C16FD2C4C5B98D5AA27F11A09A4">
    <w:name w:val="041A7C16FD2C4C5B98D5AA27F11A09A4"/>
    <w:rsid w:val="008728FB"/>
  </w:style>
  <w:style w:type="paragraph" w:customStyle="1" w:styleId="8843E980C83B4640924DF19461628176">
    <w:name w:val="8843E980C83B4640924DF19461628176"/>
    <w:rsid w:val="008728FB"/>
  </w:style>
  <w:style w:type="paragraph" w:customStyle="1" w:styleId="3D707CC39F764F9CBC78914E2C2AD867">
    <w:name w:val="3D707CC39F764F9CBC78914E2C2AD867"/>
    <w:rsid w:val="008728FB"/>
  </w:style>
  <w:style w:type="paragraph" w:customStyle="1" w:styleId="B745E5927FE04E57AC814028F9D86EB3">
    <w:name w:val="B745E5927FE04E57AC814028F9D86EB3"/>
    <w:rsid w:val="008728FB"/>
  </w:style>
  <w:style w:type="paragraph" w:customStyle="1" w:styleId="601BE25048D749B38694F3AE4EDFB2AA">
    <w:name w:val="601BE25048D749B38694F3AE4EDFB2AA"/>
    <w:rsid w:val="008728FB"/>
  </w:style>
  <w:style w:type="paragraph" w:customStyle="1" w:styleId="1A27B6DFA8C94D5F83E29111FF28A6BF">
    <w:name w:val="1A27B6DFA8C94D5F83E29111FF28A6BF"/>
    <w:rsid w:val="008728FB"/>
  </w:style>
  <w:style w:type="paragraph" w:customStyle="1" w:styleId="BE05560217BB420E974D5D6735B42635">
    <w:name w:val="BE05560217BB420E974D5D6735B42635"/>
    <w:rsid w:val="008728FB"/>
  </w:style>
  <w:style w:type="paragraph" w:customStyle="1" w:styleId="7A1B6376488542DB9046D34C6983DAFB">
    <w:name w:val="7A1B6376488542DB9046D34C6983DAFB"/>
    <w:rsid w:val="008728FB"/>
  </w:style>
  <w:style w:type="paragraph" w:customStyle="1" w:styleId="05C993ABBA8643B99F2D3E51C927A038">
    <w:name w:val="05C993ABBA8643B99F2D3E51C927A038"/>
    <w:rsid w:val="008728FB"/>
  </w:style>
  <w:style w:type="paragraph" w:customStyle="1" w:styleId="DA5C7B7572E5447F9EC7D7D6CF7E7400">
    <w:name w:val="DA5C7B7572E5447F9EC7D7D6CF7E7400"/>
    <w:rsid w:val="008728FB"/>
  </w:style>
  <w:style w:type="paragraph" w:customStyle="1" w:styleId="9E61C420561246BFAAF4A48DA94A7653">
    <w:name w:val="9E61C420561246BFAAF4A48DA94A7653"/>
    <w:rsid w:val="008728FB"/>
  </w:style>
  <w:style w:type="paragraph" w:customStyle="1" w:styleId="2CDB2CF0AEF84BA8AD6DC6C05961D1F2">
    <w:name w:val="2CDB2CF0AEF84BA8AD6DC6C05961D1F2"/>
    <w:rsid w:val="008728FB"/>
  </w:style>
  <w:style w:type="paragraph" w:customStyle="1" w:styleId="18B5F24309C44C64B0A66E518978476F">
    <w:name w:val="18B5F24309C44C64B0A66E518978476F"/>
    <w:rsid w:val="008728FB"/>
  </w:style>
  <w:style w:type="paragraph" w:customStyle="1" w:styleId="447FDF3B2E2F4E389CE12CB2D4758AA2">
    <w:name w:val="447FDF3B2E2F4E389CE12CB2D4758AA2"/>
    <w:rsid w:val="008728FB"/>
  </w:style>
  <w:style w:type="paragraph" w:customStyle="1" w:styleId="8E2191572F0841DD8DCE1D9A6B070AD0">
    <w:name w:val="8E2191572F0841DD8DCE1D9A6B070AD0"/>
    <w:rsid w:val="008728FB"/>
  </w:style>
  <w:style w:type="paragraph" w:customStyle="1" w:styleId="C633C9176D39475D9559C67528AAEE7F">
    <w:name w:val="C633C9176D39475D9559C67528AAEE7F"/>
    <w:rsid w:val="008728FB"/>
  </w:style>
  <w:style w:type="paragraph" w:customStyle="1" w:styleId="703D98F906AA4D93B67DBC98CA0FF999">
    <w:name w:val="703D98F906AA4D93B67DBC98CA0FF999"/>
    <w:rsid w:val="008728FB"/>
  </w:style>
  <w:style w:type="paragraph" w:customStyle="1" w:styleId="AE4128F0FB734ECC99EB64B40AC6A936">
    <w:name w:val="AE4128F0FB734ECC99EB64B40AC6A936"/>
    <w:rsid w:val="008728FB"/>
  </w:style>
  <w:style w:type="paragraph" w:customStyle="1" w:styleId="EBBC891DA8A74A6BA1CA0213DBF9D5CB">
    <w:name w:val="EBBC891DA8A74A6BA1CA0213DBF9D5CB"/>
    <w:rsid w:val="008728FB"/>
  </w:style>
  <w:style w:type="paragraph" w:customStyle="1" w:styleId="8857347584314642A4CEC7ABBB7BA39E">
    <w:name w:val="8857347584314642A4CEC7ABBB7BA39E"/>
    <w:rsid w:val="008728FB"/>
  </w:style>
  <w:style w:type="paragraph" w:customStyle="1" w:styleId="AD66E923ACD94C5BADE0588E88D848AB">
    <w:name w:val="AD66E923ACD94C5BADE0588E88D848AB"/>
    <w:rsid w:val="008728FB"/>
  </w:style>
  <w:style w:type="paragraph" w:customStyle="1" w:styleId="71B7697B8A04405E967882C5D9414B90">
    <w:name w:val="71B7697B8A04405E967882C5D9414B90"/>
    <w:rsid w:val="008728FB"/>
  </w:style>
  <w:style w:type="paragraph" w:customStyle="1" w:styleId="E00173E8109746CFA154BCE858A48ACF">
    <w:name w:val="E00173E8109746CFA154BCE858A48ACF"/>
    <w:rsid w:val="008728FB"/>
  </w:style>
  <w:style w:type="paragraph" w:customStyle="1" w:styleId="51F1B6BF222748EDB47D9945B0542E95">
    <w:name w:val="51F1B6BF222748EDB47D9945B0542E95"/>
    <w:rsid w:val="008728FB"/>
  </w:style>
  <w:style w:type="paragraph" w:customStyle="1" w:styleId="CA35BA1D7C2A45558C6D1FA0D8EBBE70">
    <w:name w:val="CA35BA1D7C2A45558C6D1FA0D8EBBE70"/>
    <w:rsid w:val="008728FB"/>
  </w:style>
  <w:style w:type="paragraph" w:customStyle="1" w:styleId="833737963F5C4B899FB2FB3AED72FBCD">
    <w:name w:val="833737963F5C4B899FB2FB3AED72FBCD"/>
    <w:rsid w:val="008728FB"/>
  </w:style>
  <w:style w:type="paragraph" w:customStyle="1" w:styleId="D8E1A6046AD843B296D1DD9DE5AC2C16">
    <w:name w:val="D8E1A6046AD843B296D1DD9DE5AC2C16"/>
    <w:rsid w:val="008728FB"/>
  </w:style>
  <w:style w:type="paragraph" w:customStyle="1" w:styleId="13890FDE515C490D8F7E25E237121C7D">
    <w:name w:val="13890FDE515C490D8F7E25E237121C7D"/>
    <w:rsid w:val="008728FB"/>
  </w:style>
  <w:style w:type="paragraph" w:customStyle="1" w:styleId="A79FF68293B74495B782DBB114FEAE51">
    <w:name w:val="A79FF68293B74495B782DBB114FEAE51"/>
    <w:rsid w:val="00942B85"/>
  </w:style>
  <w:style w:type="paragraph" w:customStyle="1" w:styleId="8D71EDB37DB640C0AF928B779D8FC294">
    <w:name w:val="8D71EDB37DB640C0AF928B779D8FC294"/>
    <w:rsid w:val="00942B85"/>
  </w:style>
  <w:style w:type="paragraph" w:customStyle="1" w:styleId="C3A9B8884F5744F9A34E9FE0171D12E3">
    <w:name w:val="C3A9B8884F5744F9A34E9FE0171D12E3"/>
    <w:rsid w:val="00942B85"/>
  </w:style>
  <w:style w:type="paragraph" w:customStyle="1" w:styleId="31C2712232D1459AB5E30639C5B1F24D">
    <w:name w:val="31C2712232D1459AB5E30639C5B1F24D"/>
    <w:rsid w:val="00942B85"/>
  </w:style>
  <w:style w:type="paragraph" w:customStyle="1" w:styleId="E2D61B8870F345A7999426B9E04F6477">
    <w:name w:val="E2D61B8870F345A7999426B9E04F6477"/>
    <w:rsid w:val="00942B85"/>
  </w:style>
  <w:style w:type="paragraph" w:customStyle="1" w:styleId="4E10093BB8784B4F974D1ACFD0AB2E68">
    <w:name w:val="4E10093BB8784B4F974D1ACFD0AB2E68"/>
    <w:rsid w:val="00942B85"/>
  </w:style>
  <w:style w:type="paragraph" w:customStyle="1" w:styleId="5324ADA3830243EDA116F556474D2EDD">
    <w:name w:val="5324ADA3830243EDA116F556474D2EDD"/>
    <w:rsid w:val="00942B85"/>
  </w:style>
  <w:style w:type="paragraph" w:customStyle="1" w:styleId="BE990CE22BCD47ED897E777D7D8C43E3">
    <w:name w:val="BE990CE22BCD47ED897E777D7D8C43E3"/>
    <w:rsid w:val="00942B85"/>
  </w:style>
  <w:style w:type="paragraph" w:customStyle="1" w:styleId="0FA3CA7871974E85A5C0355CE3F10035">
    <w:name w:val="0FA3CA7871974E85A5C0355CE3F10035"/>
    <w:rsid w:val="00942B85"/>
  </w:style>
  <w:style w:type="paragraph" w:customStyle="1" w:styleId="07536EF689BC499F8D89C05D2BD513B9">
    <w:name w:val="07536EF689BC499F8D89C05D2BD513B9"/>
    <w:rsid w:val="00942B85"/>
  </w:style>
  <w:style w:type="paragraph" w:customStyle="1" w:styleId="60F8E73600154E0F96E2908F7E42CBD3">
    <w:name w:val="60F8E73600154E0F96E2908F7E42CBD3"/>
    <w:rsid w:val="00942B85"/>
  </w:style>
  <w:style w:type="paragraph" w:customStyle="1" w:styleId="298294DF10754269B47605E70FAB5D62">
    <w:name w:val="298294DF10754269B47605E70FAB5D62"/>
    <w:rsid w:val="00942B85"/>
  </w:style>
  <w:style w:type="paragraph" w:customStyle="1" w:styleId="AC80910C73D84B1C93C36C6484F7670E">
    <w:name w:val="AC80910C73D84B1C93C36C6484F7670E"/>
    <w:rsid w:val="00942B85"/>
  </w:style>
  <w:style w:type="paragraph" w:customStyle="1" w:styleId="117185D58DA548C090216CE8E443697A">
    <w:name w:val="117185D58DA548C090216CE8E443697A"/>
    <w:rsid w:val="00942B85"/>
  </w:style>
  <w:style w:type="paragraph" w:customStyle="1" w:styleId="D692210A98524C69B0A33AFBFBE94A93">
    <w:name w:val="D692210A98524C69B0A33AFBFBE94A93"/>
    <w:rsid w:val="00942B85"/>
  </w:style>
  <w:style w:type="paragraph" w:customStyle="1" w:styleId="7941C60D35CA43C5B67287877D21DBDB">
    <w:name w:val="7941C60D35CA43C5B67287877D21DBDB"/>
    <w:rsid w:val="00942B85"/>
  </w:style>
  <w:style w:type="paragraph" w:customStyle="1" w:styleId="4818F8F514FB473AA6C5BDF85BFD1EF4">
    <w:name w:val="4818F8F514FB473AA6C5BDF85BFD1EF4"/>
    <w:rsid w:val="00942B85"/>
  </w:style>
  <w:style w:type="paragraph" w:customStyle="1" w:styleId="4F963483F1AA47B081458FBDBC4DEAF0">
    <w:name w:val="4F963483F1AA47B081458FBDBC4DEAF0"/>
    <w:rsid w:val="00942B85"/>
  </w:style>
  <w:style w:type="paragraph" w:customStyle="1" w:styleId="1ED03BE4A3D44369A173508A5B4A39BF">
    <w:name w:val="1ED03BE4A3D44369A173508A5B4A39BF"/>
    <w:rsid w:val="00942B85"/>
  </w:style>
  <w:style w:type="paragraph" w:customStyle="1" w:styleId="496C62CA525D4D6ABA8FF78735AF5D1F">
    <w:name w:val="496C62CA525D4D6ABA8FF78735AF5D1F"/>
    <w:rsid w:val="00942B85"/>
  </w:style>
  <w:style w:type="paragraph" w:customStyle="1" w:styleId="57A68F9FA5134E38B46076AD5582516E">
    <w:name w:val="57A68F9FA5134E38B46076AD5582516E"/>
    <w:rsid w:val="00942B85"/>
  </w:style>
  <w:style w:type="paragraph" w:customStyle="1" w:styleId="47F99D0DBCAD4D368BDB739CB8A81F34">
    <w:name w:val="47F99D0DBCAD4D368BDB739CB8A81F34"/>
    <w:rsid w:val="00942B85"/>
  </w:style>
  <w:style w:type="paragraph" w:customStyle="1" w:styleId="A67ADDD1D1C54EBC973F9C90EA4ECAC8">
    <w:name w:val="A67ADDD1D1C54EBC973F9C90EA4ECAC8"/>
    <w:rsid w:val="00942B85"/>
  </w:style>
  <w:style w:type="paragraph" w:customStyle="1" w:styleId="E3471F231387472CA0FB69B48CFB51DC">
    <w:name w:val="E3471F231387472CA0FB69B48CFB51DC"/>
    <w:rsid w:val="00942B85"/>
  </w:style>
  <w:style w:type="paragraph" w:customStyle="1" w:styleId="5EB03C283E734452933EFC3FDA28BB0A">
    <w:name w:val="5EB03C283E734452933EFC3FDA28BB0A"/>
    <w:rsid w:val="00942B85"/>
  </w:style>
  <w:style w:type="paragraph" w:customStyle="1" w:styleId="6994AB9DA0D34A29B7DBBB9C615B1466">
    <w:name w:val="6994AB9DA0D34A29B7DBBB9C615B1466"/>
    <w:rsid w:val="00942B85"/>
  </w:style>
  <w:style w:type="paragraph" w:customStyle="1" w:styleId="DB184832A387411CAF208DF754DDA5EC">
    <w:name w:val="DB184832A387411CAF208DF754DDA5EC"/>
    <w:rsid w:val="00942B85"/>
  </w:style>
  <w:style w:type="paragraph" w:customStyle="1" w:styleId="EE00091CFC1C4FD6A8ED18F4A46BC04B">
    <w:name w:val="EE00091CFC1C4FD6A8ED18F4A46BC04B"/>
    <w:rsid w:val="00FB03F3"/>
  </w:style>
  <w:style w:type="paragraph" w:customStyle="1" w:styleId="D836B06C022B4423833F599281098471">
    <w:name w:val="D836B06C022B4423833F599281098471"/>
    <w:rsid w:val="00FB03F3"/>
  </w:style>
  <w:style w:type="paragraph" w:customStyle="1" w:styleId="48FEABF7FCB94427B59FBD86443872ED">
    <w:name w:val="48FEABF7FCB94427B59FBD86443872ED"/>
    <w:rsid w:val="00FB03F3"/>
  </w:style>
  <w:style w:type="paragraph" w:customStyle="1" w:styleId="833220EBCCB04E94A52134BF1D8BB019">
    <w:name w:val="833220EBCCB04E94A52134BF1D8BB019"/>
    <w:rsid w:val="00FB03F3"/>
  </w:style>
  <w:style w:type="paragraph" w:customStyle="1" w:styleId="11FB496DC25545DB99E09865E17A7A8C">
    <w:name w:val="11FB496DC25545DB99E09865E17A7A8C"/>
    <w:rsid w:val="00FB03F3"/>
  </w:style>
  <w:style w:type="paragraph" w:customStyle="1" w:styleId="962AD61BF0014E3D8BB12DD6476DD147">
    <w:name w:val="962AD61BF0014E3D8BB12DD6476DD147"/>
    <w:rsid w:val="00FB03F3"/>
  </w:style>
  <w:style w:type="paragraph" w:customStyle="1" w:styleId="14B3B937232F4352A6A40F3F3632018B">
    <w:name w:val="14B3B937232F4352A6A40F3F3632018B"/>
    <w:rsid w:val="00FB03F3"/>
  </w:style>
  <w:style w:type="paragraph" w:customStyle="1" w:styleId="236415C5F463430DB1CBB1A983AB5EA4">
    <w:name w:val="236415C5F463430DB1CBB1A983AB5EA4"/>
    <w:rsid w:val="00FB03F3"/>
  </w:style>
  <w:style w:type="paragraph" w:customStyle="1" w:styleId="FB4448DDC0E64449B751C20262E910B9">
    <w:name w:val="FB4448DDC0E64449B751C20262E910B9"/>
    <w:rsid w:val="00FB03F3"/>
  </w:style>
  <w:style w:type="paragraph" w:customStyle="1" w:styleId="071727B47783487292B033DB8A78A76B">
    <w:name w:val="071727B47783487292B033DB8A78A76B"/>
    <w:rsid w:val="00FB03F3"/>
  </w:style>
  <w:style w:type="paragraph" w:customStyle="1" w:styleId="86FA190E5928433F909CB693E4A87758">
    <w:name w:val="86FA190E5928433F909CB693E4A87758"/>
    <w:rsid w:val="00FB03F3"/>
  </w:style>
  <w:style w:type="paragraph" w:customStyle="1" w:styleId="89AADF3EF4994923974466C76A2874AD">
    <w:name w:val="89AADF3EF4994923974466C76A2874AD"/>
    <w:rsid w:val="00FB03F3"/>
  </w:style>
  <w:style w:type="paragraph" w:customStyle="1" w:styleId="925101A894E5412582ABD2697CBA426D">
    <w:name w:val="925101A894E5412582ABD2697CBA426D"/>
    <w:rsid w:val="00FB03F3"/>
  </w:style>
  <w:style w:type="paragraph" w:customStyle="1" w:styleId="20C0532D74E34221BC129F8F6D9E3AC1">
    <w:name w:val="20C0532D74E34221BC129F8F6D9E3AC1"/>
    <w:rsid w:val="00FB03F3"/>
  </w:style>
  <w:style w:type="paragraph" w:customStyle="1" w:styleId="3BBA616F001E4504B68C5BFD12A3579D">
    <w:name w:val="3BBA616F001E4504B68C5BFD12A3579D"/>
    <w:rsid w:val="00FB03F3"/>
  </w:style>
  <w:style w:type="paragraph" w:customStyle="1" w:styleId="E0DAB934AF5742D1BA27628A9F628ADA">
    <w:name w:val="E0DAB934AF5742D1BA27628A9F628ADA"/>
    <w:rsid w:val="00FB03F3"/>
  </w:style>
  <w:style w:type="paragraph" w:customStyle="1" w:styleId="282419FEE416489F8FE7A4B3BB7DF569">
    <w:name w:val="282419FEE416489F8FE7A4B3BB7DF569"/>
    <w:rsid w:val="00FB03F3"/>
  </w:style>
  <w:style w:type="paragraph" w:customStyle="1" w:styleId="627614B6848C4487B1FC92AFE0F3D6F6">
    <w:name w:val="627614B6848C4487B1FC92AFE0F3D6F6"/>
    <w:rsid w:val="00FB03F3"/>
  </w:style>
  <w:style w:type="paragraph" w:customStyle="1" w:styleId="421D0BBA11DE4F52A0379FD43094372C">
    <w:name w:val="421D0BBA11DE4F52A0379FD43094372C"/>
    <w:rsid w:val="00FB03F3"/>
  </w:style>
  <w:style w:type="paragraph" w:customStyle="1" w:styleId="7D71DF9918514F77A90824694A988E6D">
    <w:name w:val="7D71DF9918514F77A90824694A988E6D"/>
    <w:rsid w:val="00FB03F3"/>
  </w:style>
  <w:style w:type="paragraph" w:customStyle="1" w:styleId="208FDA1D2BFB4254B42C8BD8720847B1">
    <w:name w:val="208FDA1D2BFB4254B42C8BD8720847B1"/>
    <w:rsid w:val="00FB03F3"/>
  </w:style>
  <w:style w:type="paragraph" w:customStyle="1" w:styleId="CEF5A7BB58B94F0D8EEDEF318073DB9F">
    <w:name w:val="CEF5A7BB58B94F0D8EEDEF318073DB9F"/>
    <w:rsid w:val="00FB03F3"/>
  </w:style>
  <w:style w:type="paragraph" w:customStyle="1" w:styleId="88D7E458312941AB81AC0D8E72DDF28E">
    <w:name w:val="88D7E458312941AB81AC0D8E72DDF28E"/>
    <w:rsid w:val="00FB03F3"/>
  </w:style>
  <w:style w:type="paragraph" w:customStyle="1" w:styleId="D7CD070E65904E4AB7F88CCF69C1B27D">
    <w:name w:val="D7CD070E65904E4AB7F88CCF69C1B27D"/>
    <w:rsid w:val="00FB2CD2"/>
    <w:pPr>
      <w:widowControl w:val="0"/>
      <w:spacing w:after="0"/>
      <w:jc w:val="both"/>
    </w:pPr>
    <w:rPr>
      <w:rFonts w:ascii="Century Gothic" w:eastAsiaTheme="minorHAnsi" w:hAnsi="Century Gothic"/>
      <w:sz w:val="20"/>
      <w:lang w:val="en-US" w:eastAsia="en-US"/>
    </w:rPr>
  </w:style>
  <w:style w:type="paragraph" w:customStyle="1" w:styleId="A574EFB09E1847E28DA07FB75759CCF71">
    <w:name w:val="A574EFB09E1847E28DA07FB75759CCF71"/>
    <w:rsid w:val="00FB2CD2"/>
    <w:pPr>
      <w:widowControl w:val="0"/>
      <w:spacing w:after="0"/>
      <w:jc w:val="both"/>
    </w:pPr>
    <w:rPr>
      <w:rFonts w:ascii="Century Gothic" w:eastAsiaTheme="minorHAnsi" w:hAnsi="Century Gothic"/>
      <w:sz w:val="20"/>
      <w:lang w:val="en-US" w:eastAsia="en-US"/>
    </w:rPr>
  </w:style>
  <w:style w:type="paragraph" w:customStyle="1" w:styleId="D97E7A0074C844349A2ECDE1E594BF2F1">
    <w:name w:val="D97E7A0074C844349A2ECDE1E594BF2F1"/>
    <w:rsid w:val="00FB2CD2"/>
    <w:pPr>
      <w:widowControl w:val="0"/>
      <w:spacing w:after="0"/>
      <w:jc w:val="both"/>
    </w:pPr>
    <w:rPr>
      <w:rFonts w:ascii="Century Gothic" w:eastAsiaTheme="minorHAnsi" w:hAnsi="Century Gothic"/>
      <w:sz w:val="20"/>
      <w:lang w:val="en-US" w:eastAsia="en-US"/>
    </w:rPr>
  </w:style>
  <w:style w:type="paragraph" w:customStyle="1" w:styleId="FB15B2EAEB6B45F680A277F352BC1008">
    <w:name w:val="FB15B2EAEB6B45F680A277F352BC1008"/>
    <w:rsid w:val="00FB2CD2"/>
    <w:pPr>
      <w:widowControl w:val="0"/>
      <w:spacing w:after="0"/>
      <w:jc w:val="both"/>
    </w:pPr>
    <w:rPr>
      <w:rFonts w:ascii="Century Gothic" w:eastAsiaTheme="minorHAnsi" w:hAnsi="Century Gothic"/>
      <w:sz w:val="20"/>
      <w:lang w:val="en-US" w:eastAsia="en-US"/>
    </w:rPr>
  </w:style>
  <w:style w:type="paragraph" w:customStyle="1" w:styleId="E2CA5F731BDA4D94AC9A8E682C755E0A1">
    <w:name w:val="E2CA5F731BDA4D94AC9A8E682C755E0A1"/>
    <w:rsid w:val="00FB2CD2"/>
    <w:pPr>
      <w:widowControl w:val="0"/>
      <w:spacing w:after="0"/>
      <w:jc w:val="both"/>
    </w:pPr>
    <w:rPr>
      <w:rFonts w:ascii="Century Gothic" w:eastAsiaTheme="minorHAnsi" w:hAnsi="Century Gothic"/>
      <w:sz w:val="20"/>
      <w:lang w:val="en-US" w:eastAsia="en-US"/>
    </w:rPr>
  </w:style>
  <w:style w:type="paragraph" w:customStyle="1" w:styleId="697BC1F9A95E4661B4DF2F6A36B709501">
    <w:name w:val="697BC1F9A95E4661B4DF2F6A36B709501"/>
    <w:rsid w:val="00FB2CD2"/>
    <w:pPr>
      <w:widowControl w:val="0"/>
      <w:spacing w:after="0"/>
      <w:jc w:val="both"/>
    </w:pPr>
    <w:rPr>
      <w:rFonts w:ascii="Century Gothic" w:eastAsiaTheme="minorHAnsi" w:hAnsi="Century Gothic"/>
      <w:sz w:val="20"/>
      <w:lang w:val="en-US" w:eastAsia="en-US"/>
    </w:rPr>
  </w:style>
  <w:style w:type="paragraph" w:customStyle="1" w:styleId="EDB2AAB0B91148FBBE74C8CDEAE461CB">
    <w:name w:val="EDB2AAB0B91148FBBE74C8CDEAE461CB"/>
    <w:rsid w:val="00FB2CD2"/>
    <w:pPr>
      <w:widowControl w:val="0"/>
      <w:spacing w:after="0"/>
      <w:jc w:val="both"/>
    </w:pPr>
    <w:rPr>
      <w:rFonts w:ascii="Century Gothic" w:eastAsiaTheme="minorHAnsi" w:hAnsi="Century Gothic"/>
      <w:sz w:val="20"/>
      <w:lang w:val="en-US" w:eastAsia="en-US"/>
    </w:rPr>
  </w:style>
  <w:style w:type="paragraph" w:customStyle="1" w:styleId="041A7C16FD2C4C5B98D5AA27F11A09A41">
    <w:name w:val="041A7C16FD2C4C5B98D5AA27F11A09A41"/>
    <w:rsid w:val="00FB2CD2"/>
    <w:pPr>
      <w:widowControl w:val="0"/>
      <w:spacing w:after="0"/>
      <w:jc w:val="both"/>
    </w:pPr>
    <w:rPr>
      <w:rFonts w:ascii="Century Gothic" w:eastAsiaTheme="minorHAnsi" w:hAnsi="Century Gothic"/>
      <w:sz w:val="20"/>
      <w:lang w:val="en-US" w:eastAsia="en-US"/>
    </w:rPr>
  </w:style>
  <w:style w:type="paragraph" w:customStyle="1" w:styleId="8843E980C83B4640924DF194616281761">
    <w:name w:val="8843E980C83B4640924DF194616281761"/>
    <w:rsid w:val="00FB2CD2"/>
    <w:pPr>
      <w:widowControl w:val="0"/>
      <w:spacing w:after="0"/>
      <w:jc w:val="both"/>
    </w:pPr>
    <w:rPr>
      <w:rFonts w:ascii="Century Gothic" w:eastAsiaTheme="minorHAnsi" w:hAnsi="Century Gothic"/>
      <w:sz w:val="20"/>
      <w:lang w:val="en-US" w:eastAsia="en-US"/>
    </w:rPr>
  </w:style>
  <w:style w:type="paragraph" w:customStyle="1" w:styleId="7404B374B8FF4E29B8E5D4BD3F33657D1">
    <w:name w:val="7404B374B8FF4E29B8E5D4BD3F33657D1"/>
    <w:rsid w:val="00FB2CD2"/>
    <w:pPr>
      <w:widowControl w:val="0"/>
      <w:spacing w:after="0"/>
      <w:jc w:val="both"/>
    </w:pPr>
    <w:rPr>
      <w:rFonts w:ascii="Century Gothic" w:eastAsiaTheme="minorHAnsi" w:hAnsi="Century Gothic"/>
      <w:sz w:val="20"/>
      <w:lang w:val="en-US" w:eastAsia="en-US"/>
    </w:rPr>
  </w:style>
  <w:style w:type="paragraph" w:customStyle="1" w:styleId="56BA60A90A1B4E3D8AE839AE2A61A8E7">
    <w:name w:val="56BA60A90A1B4E3D8AE839AE2A61A8E7"/>
    <w:rsid w:val="00FB2CD2"/>
    <w:pPr>
      <w:widowControl w:val="0"/>
      <w:spacing w:after="0"/>
      <w:jc w:val="both"/>
    </w:pPr>
    <w:rPr>
      <w:rFonts w:ascii="Century Gothic" w:eastAsiaTheme="minorHAnsi" w:hAnsi="Century Gothic"/>
      <w:sz w:val="20"/>
      <w:lang w:val="en-US" w:eastAsia="en-US"/>
    </w:rPr>
  </w:style>
  <w:style w:type="paragraph" w:customStyle="1" w:styleId="601BE25048D749B38694F3AE4EDFB2AA1">
    <w:name w:val="601BE25048D749B38694F3AE4EDFB2AA1"/>
    <w:rsid w:val="00FB2CD2"/>
    <w:pPr>
      <w:widowControl w:val="0"/>
      <w:spacing w:after="0"/>
      <w:jc w:val="both"/>
    </w:pPr>
    <w:rPr>
      <w:rFonts w:ascii="Century Gothic" w:eastAsiaTheme="minorHAnsi" w:hAnsi="Century Gothic"/>
      <w:sz w:val="20"/>
      <w:lang w:val="en-US" w:eastAsia="en-US"/>
    </w:rPr>
  </w:style>
  <w:style w:type="paragraph" w:customStyle="1" w:styleId="EBB37EED83EF466EAB14C4827916DF32">
    <w:name w:val="EBB37EED83EF466EAB14C4827916DF32"/>
    <w:rsid w:val="00FB2CD2"/>
    <w:pPr>
      <w:widowControl w:val="0"/>
      <w:spacing w:after="0"/>
      <w:jc w:val="both"/>
    </w:pPr>
    <w:rPr>
      <w:rFonts w:ascii="Century Gothic" w:eastAsiaTheme="minorHAnsi" w:hAnsi="Century Gothic"/>
      <w:sz w:val="20"/>
      <w:lang w:val="en-US" w:eastAsia="en-US"/>
    </w:rPr>
  </w:style>
  <w:style w:type="paragraph" w:customStyle="1" w:styleId="EBBC891DA8A74A6BA1CA0213DBF9D5CB1">
    <w:name w:val="EBBC891DA8A74A6BA1CA0213DBF9D5CB1"/>
    <w:rsid w:val="00FB2CD2"/>
    <w:pPr>
      <w:widowControl w:val="0"/>
      <w:spacing w:after="0"/>
      <w:jc w:val="both"/>
    </w:pPr>
    <w:rPr>
      <w:rFonts w:ascii="Century Gothic" w:eastAsiaTheme="minorHAnsi" w:hAnsi="Century Gothic"/>
      <w:sz w:val="20"/>
      <w:lang w:val="en-US" w:eastAsia="en-US"/>
    </w:rPr>
  </w:style>
  <w:style w:type="paragraph" w:customStyle="1" w:styleId="2CDB2CF0AEF84BA8AD6DC6C05961D1F21">
    <w:name w:val="2CDB2CF0AEF84BA8AD6DC6C05961D1F21"/>
    <w:rsid w:val="00FB2CD2"/>
    <w:pPr>
      <w:widowControl w:val="0"/>
      <w:spacing w:after="0"/>
      <w:jc w:val="both"/>
    </w:pPr>
    <w:rPr>
      <w:rFonts w:ascii="Century Gothic" w:eastAsiaTheme="minorHAnsi" w:hAnsi="Century Gothic"/>
      <w:sz w:val="20"/>
      <w:lang w:val="en-US" w:eastAsia="en-US"/>
    </w:rPr>
  </w:style>
  <w:style w:type="paragraph" w:customStyle="1" w:styleId="8857347584314642A4CEC7ABBB7BA39E1">
    <w:name w:val="8857347584314642A4CEC7ABBB7BA39E1"/>
    <w:rsid w:val="00FB2CD2"/>
    <w:pPr>
      <w:widowControl w:val="0"/>
      <w:spacing w:after="0"/>
      <w:jc w:val="both"/>
    </w:pPr>
    <w:rPr>
      <w:rFonts w:ascii="Century Gothic" w:eastAsiaTheme="minorHAnsi" w:hAnsi="Century Gothic"/>
      <w:sz w:val="20"/>
      <w:lang w:val="en-US" w:eastAsia="en-US"/>
    </w:rPr>
  </w:style>
  <w:style w:type="paragraph" w:customStyle="1" w:styleId="18B5F24309C44C64B0A66E518978476F1">
    <w:name w:val="18B5F24309C44C64B0A66E518978476F1"/>
    <w:rsid w:val="00FB2CD2"/>
    <w:pPr>
      <w:widowControl w:val="0"/>
      <w:spacing w:after="0"/>
      <w:jc w:val="both"/>
    </w:pPr>
    <w:rPr>
      <w:rFonts w:ascii="Century Gothic" w:eastAsiaTheme="minorHAnsi" w:hAnsi="Century Gothic"/>
      <w:sz w:val="20"/>
      <w:lang w:val="en-US" w:eastAsia="en-US"/>
    </w:rPr>
  </w:style>
  <w:style w:type="paragraph" w:customStyle="1" w:styleId="AD66E923ACD94C5BADE0588E88D848AB1">
    <w:name w:val="AD66E923ACD94C5BADE0588E88D848AB1"/>
    <w:rsid w:val="00FB2CD2"/>
    <w:pPr>
      <w:widowControl w:val="0"/>
      <w:spacing w:after="0"/>
      <w:jc w:val="both"/>
    </w:pPr>
    <w:rPr>
      <w:rFonts w:ascii="Century Gothic" w:eastAsiaTheme="minorHAnsi" w:hAnsi="Century Gothic"/>
      <w:sz w:val="20"/>
      <w:lang w:val="en-US" w:eastAsia="en-US"/>
    </w:rPr>
  </w:style>
  <w:style w:type="paragraph" w:customStyle="1" w:styleId="447FDF3B2E2F4E389CE12CB2D4758AA21">
    <w:name w:val="447FDF3B2E2F4E389CE12CB2D4758AA21"/>
    <w:rsid w:val="00FB2CD2"/>
    <w:pPr>
      <w:widowControl w:val="0"/>
      <w:spacing w:after="0"/>
      <w:jc w:val="both"/>
    </w:pPr>
    <w:rPr>
      <w:rFonts w:ascii="Century Gothic" w:eastAsiaTheme="minorHAnsi" w:hAnsi="Century Gothic"/>
      <w:sz w:val="20"/>
      <w:lang w:val="en-US" w:eastAsia="en-US"/>
    </w:rPr>
  </w:style>
  <w:style w:type="paragraph" w:customStyle="1" w:styleId="71B7697B8A04405E967882C5D9414B901">
    <w:name w:val="71B7697B8A04405E967882C5D9414B901"/>
    <w:rsid w:val="00FB2CD2"/>
    <w:pPr>
      <w:widowControl w:val="0"/>
      <w:spacing w:after="0"/>
      <w:jc w:val="both"/>
    </w:pPr>
    <w:rPr>
      <w:rFonts w:ascii="Century Gothic" w:eastAsiaTheme="minorHAnsi" w:hAnsi="Century Gothic"/>
      <w:sz w:val="20"/>
      <w:lang w:val="en-US" w:eastAsia="en-US"/>
    </w:rPr>
  </w:style>
  <w:style w:type="paragraph" w:customStyle="1" w:styleId="8E2191572F0841DD8DCE1D9A6B070AD01">
    <w:name w:val="8E2191572F0841DD8DCE1D9A6B070AD01"/>
    <w:rsid w:val="00FB2CD2"/>
    <w:pPr>
      <w:widowControl w:val="0"/>
      <w:spacing w:after="0"/>
      <w:jc w:val="both"/>
    </w:pPr>
    <w:rPr>
      <w:rFonts w:ascii="Century Gothic" w:eastAsiaTheme="minorHAnsi" w:hAnsi="Century Gothic"/>
      <w:sz w:val="20"/>
      <w:lang w:val="en-US" w:eastAsia="en-US"/>
    </w:rPr>
  </w:style>
  <w:style w:type="paragraph" w:customStyle="1" w:styleId="E00173E8109746CFA154BCE858A48ACF1">
    <w:name w:val="E00173E8109746CFA154BCE858A48ACF1"/>
    <w:rsid w:val="00FB2CD2"/>
    <w:pPr>
      <w:widowControl w:val="0"/>
      <w:spacing w:after="0"/>
      <w:jc w:val="both"/>
    </w:pPr>
    <w:rPr>
      <w:rFonts w:ascii="Century Gothic" w:eastAsiaTheme="minorHAnsi" w:hAnsi="Century Gothic"/>
      <w:sz w:val="20"/>
      <w:lang w:val="en-US" w:eastAsia="en-US"/>
    </w:rPr>
  </w:style>
  <w:style w:type="paragraph" w:customStyle="1" w:styleId="C633C9176D39475D9559C67528AAEE7F1">
    <w:name w:val="C633C9176D39475D9559C67528AAEE7F1"/>
    <w:rsid w:val="00FB2CD2"/>
    <w:pPr>
      <w:widowControl w:val="0"/>
      <w:spacing w:after="0"/>
      <w:jc w:val="both"/>
    </w:pPr>
    <w:rPr>
      <w:rFonts w:ascii="Century Gothic" w:eastAsiaTheme="minorHAnsi" w:hAnsi="Century Gothic"/>
      <w:sz w:val="20"/>
      <w:lang w:val="en-US" w:eastAsia="en-US"/>
    </w:rPr>
  </w:style>
  <w:style w:type="paragraph" w:customStyle="1" w:styleId="51F1B6BF222748EDB47D9945B0542E951">
    <w:name w:val="51F1B6BF222748EDB47D9945B0542E951"/>
    <w:rsid w:val="00FB2CD2"/>
    <w:pPr>
      <w:widowControl w:val="0"/>
      <w:spacing w:after="0"/>
      <w:jc w:val="both"/>
    </w:pPr>
    <w:rPr>
      <w:rFonts w:ascii="Century Gothic" w:eastAsiaTheme="minorHAnsi" w:hAnsi="Century Gothic"/>
      <w:sz w:val="20"/>
      <w:lang w:val="en-US" w:eastAsia="en-US"/>
    </w:rPr>
  </w:style>
  <w:style w:type="paragraph" w:customStyle="1" w:styleId="703D98F906AA4D93B67DBC98CA0FF9991">
    <w:name w:val="703D98F906AA4D93B67DBC98CA0FF9991"/>
    <w:rsid w:val="00FB2CD2"/>
    <w:pPr>
      <w:widowControl w:val="0"/>
      <w:spacing w:after="0"/>
      <w:jc w:val="both"/>
    </w:pPr>
    <w:rPr>
      <w:rFonts w:ascii="Century Gothic" w:eastAsiaTheme="minorHAnsi" w:hAnsi="Century Gothic"/>
      <w:sz w:val="20"/>
      <w:lang w:val="en-US" w:eastAsia="en-US"/>
    </w:rPr>
  </w:style>
  <w:style w:type="paragraph" w:customStyle="1" w:styleId="CA35BA1D7C2A45558C6D1FA0D8EBBE701">
    <w:name w:val="CA35BA1D7C2A45558C6D1FA0D8EBBE701"/>
    <w:rsid w:val="00FB2CD2"/>
    <w:pPr>
      <w:widowControl w:val="0"/>
      <w:spacing w:after="0"/>
      <w:jc w:val="both"/>
    </w:pPr>
    <w:rPr>
      <w:rFonts w:ascii="Century Gothic" w:eastAsiaTheme="minorHAnsi" w:hAnsi="Century Gothic"/>
      <w:sz w:val="20"/>
      <w:lang w:val="en-US" w:eastAsia="en-US"/>
    </w:rPr>
  </w:style>
  <w:style w:type="paragraph" w:customStyle="1" w:styleId="AE4128F0FB734ECC99EB64B40AC6A9361">
    <w:name w:val="AE4128F0FB734ECC99EB64B40AC6A9361"/>
    <w:rsid w:val="00FB2CD2"/>
    <w:pPr>
      <w:widowControl w:val="0"/>
      <w:spacing w:after="0"/>
      <w:jc w:val="both"/>
    </w:pPr>
    <w:rPr>
      <w:rFonts w:ascii="Century Gothic" w:eastAsiaTheme="minorHAnsi" w:hAnsi="Century Gothic"/>
      <w:sz w:val="20"/>
      <w:lang w:val="en-US" w:eastAsia="en-US"/>
    </w:rPr>
  </w:style>
  <w:style w:type="paragraph" w:customStyle="1" w:styleId="EE00091CFC1C4FD6A8ED18F4A46BC04B1">
    <w:name w:val="EE00091CFC1C4FD6A8ED18F4A46BC04B1"/>
    <w:rsid w:val="00FB2CD2"/>
    <w:pPr>
      <w:widowControl w:val="0"/>
      <w:spacing w:after="0"/>
      <w:jc w:val="both"/>
    </w:pPr>
    <w:rPr>
      <w:rFonts w:ascii="Century Gothic" w:eastAsiaTheme="minorHAnsi" w:hAnsi="Century Gothic"/>
      <w:sz w:val="20"/>
      <w:lang w:val="en-US" w:eastAsia="en-US"/>
    </w:rPr>
  </w:style>
  <w:style w:type="paragraph" w:customStyle="1" w:styleId="D836B06C022B4423833F5992810984711">
    <w:name w:val="D836B06C022B4423833F5992810984711"/>
    <w:rsid w:val="00FB2CD2"/>
    <w:pPr>
      <w:widowControl w:val="0"/>
      <w:spacing w:after="0"/>
      <w:jc w:val="both"/>
    </w:pPr>
    <w:rPr>
      <w:rFonts w:ascii="Century Gothic" w:eastAsiaTheme="minorHAnsi" w:hAnsi="Century Gothic"/>
      <w:sz w:val="20"/>
      <w:lang w:val="en-US" w:eastAsia="en-US"/>
    </w:rPr>
  </w:style>
  <w:style w:type="paragraph" w:customStyle="1" w:styleId="48FEABF7FCB94427B59FBD86443872ED1">
    <w:name w:val="48FEABF7FCB94427B59FBD86443872ED1"/>
    <w:rsid w:val="00FB2CD2"/>
    <w:pPr>
      <w:widowControl w:val="0"/>
      <w:spacing w:after="0"/>
      <w:jc w:val="both"/>
    </w:pPr>
    <w:rPr>
      <w:rFonts w:ascii="Century Gothic" w:eastAsiaTheme="minorHAnsi" w:hAnsi="Century Gothic"/>
      <w:sz w:val="20"/>
      <w:lang w:val="en-US" w:eastAsia="en-US"/>
    </w:rPr>
  </w:style>
  <w:style w:type="paragraph" w:customStyle="1" w:styleId="833220EBCCB04E94A52134BF1D8BB0191">
    <w:name w:val="833220EBCCB04E94A52134BF1D8BB0191"/>
    <w:rsid w:val="00FB2CD2"/>
    <w:pPr>
      <w:widowControl w:val="0"/>
      <w:spacing w:after="0"/>
      <w:jc w:val="both"/>
    </w:pPr>
    <w:rPr>
      <w:rFonts w:ascii="Century Gothic" w:eastAsiaTheme="minorHAnsi" w:hAnsi="Century Gothic"/>
      <w:sz w:val="20"/>
      <w:lang w:val="en-US" w:eastAsia="en-US"/>
    </w:rPr>
  </w:style>
  <w:style w:type="paragraph" w:customStyle="1" w:styleId="11FB496DC25545DB99E09865E17A7A8C1">
    <w:name w:val="11FB496DC25545DB99E09865E17A7A8C1"/>
    <w:rsid w:val="00FB2CD2"/>
    <w:pPr>
      <w:widowControl w:val="0"/>
      <w:spacing w:after="0"/>
      <w:jc w:val="both"/>
    </w:pPr>
    <w:rPr>
      <w:rFonts w:ascii="Century Gothic" w:eastAsiaTheme="minorHAnsi" w:hAnsi="Century Gothic"/>
      <w:sz w:val="20"/>
      <w:lang w:val="en-US" w:eastAsia="en-US"/>
    </w:rPr>
  </w:style>
  <w:style w:type="paragraph" w:customStyle="1" w:styleId="962AD61BF0014E3D8BB12DD6476DD1471">
    <w:name w:val="962AD61BF0014E3D8BB12DD6476DD1471"/>
    <w:rsid w:val="00FB2CD2"/>
    <w:pPr>
      <w:widowControl w:val="0"/>
      <w:spacing w:after="0"/>
      <w:jc w:val="both"/>
    </w:pPr>
    <w:rPr>
      <w:rFonts w:ascii="Century Gothic" w:eastAsiaTheme="minorHAnsi" w:hAnsi="Century Gothic"/>
      <w:sz w:val="20"/>
      <w:lang w:val="en-US" w:eastAsia="en-US"/>
    </w:rPr>
  </w:style>
  <w:style w:type="paragraph" w:customStyle="1" w:styleId="14B3B937232F4352A6A40F3F3632018B1">
    <w:name w:val="14B3B937232F4352A6A40F3F3632018B1"/>
    <w:rsid w:val="00FB2CD2"/>
    <w:pPr>
      <w:widowControl w:val="0"/>
      <w:spacing w:after="0"/>
      <w:jc w:val="both"/>
    </w:pPr>
    <w:rPr>
      <w:rFonts w:ascii="Century Gothic" w:eastAsiaTheme="minorHAnsi" w:hAnsi="Century Gothic"/>
      <w:sz w:val="20"/>
      <w:lang w:val="en-US" w:eastAsia="en-US"/>
    </w:rPr>
  </w:style>
  <w:style w:type="paragraph" w:customStyle="1" w:styleId="3BBA616F001E4504B68C5BFD12A3579D1">
    <w:name w:val="3BBA616F001E4504B68C5BFD12A3579D1"/>
    <w:rsid w:val="00FB2CD2"/>
    <w:pPr>
      <w:widowControl w:val="0"/>
      <w:spacing w:after="0"/>
      <w:jc w:val="both"/>
    </w:pPr>
    <w:rPr>
      <w:rFonts w:ascii="Century Gothic" w:eastAsiaTheme="minorHAnsi" w:hAnsi="Century Gothic"/>
      <w:sz w:val="20"/>
      <w:lang w:val="en-US" w:eastAsia="en-US"/>
    </w:rPr>
  </w:style>
  <w:style w:type="paragraph" w:customStyle="1" w:styleId="13E4D35F7BE34103898BEF4776603B18">
    <w:name w:val="13E4D35F7BE34103898BEF4776603B18"/>
    <w:rsid w:val="00FB2CD2"/>
  </w:style>
  <w:style w:type="paragraph" w:customStyle="1" w:styleId="EADF05821A774D77B9F4E411F25C51AA">
    <w:name w:val="EADF05821A774D77B9F4E411F25C51AA"/>
    <w:rsid w:val="00FB2CD2"/>
  </w:style>
  <w:style w:type="paragraph" w:customStyle="1" w:styleId="97DBD9AC9C6A4E3C8287BB57CDF4168B">
    <w:name w:val="97DBD9AC9C6A4E3C8287BB57CDF4168B"/>
    <w:rsid w:val="00FB2CD2"/>
  </w:style>
  <w:style w:type="paragraph" w:customStyle="1" w:styleId="8FD3D519C2F24875B882C4CC6AB03E03">
    <w:name w:val="8FD3D519C2F24875B882C4CC6AB03E03"/>
    <w:rsid w:val="00FB2CD2"/>
  </w:style>
  <w:style w:type="paragraph" w:customStyle="1" w:styleId="B81D06517D624637AE32763C0A984AC5">
    <w:name w:val="B81D06517D624637AE32763C0A984AC5"/>
    <w:rsid w:val="00FB2CD2"/>
  </w:style>
  <w:style w:type="paragraph" w:customStyle="1" w:styleId="DD932793821842748C6D9156E9E6C20A">
    <w:name w:val="DD932793821842748C6D9156E9E6C20A"/>
    <w:rsid w:val="00FB2CD2"/>
  </w:style>
  <w:style w:type="paragraph" w:customStyle="1" w:styleId="FDFB740355D846DE9EBF1B3A7B6ACA0F">
    <w:name w:val="FDFB740355D846DE9EBF1B3A7B6ACA0F"/>
    <w:rsid w:val="00FB2CD2"/>
  </w:style>
  <w:style w:type="paragraph" w:customStyle="1" w:styleId="476C3EDEA4704FFB932CE34BECF9F31A">
    <w:name w:val="476C3EDEA4704FFB932CE34BECF9F31A"/>
    <w:rsid w:val="00FB2CD2"/>
  </w:style>
  <w:style w:type="paragraph" w:customStyle="1" w:styleId="C95DCAC511FF44D5B61E679CB967225B">
    <w:name w:val="C95DCAC511FF44D5B61E679CB967225B"/>
    <w:rsid w:val="00FB2CD2"/>
  </w:style>
  <w:style w:type="paragraph" w:customStyle="1" w:styleId="01E74AD853FA4A1A8F9A705C199C1B38">
    <w:name w:val="01E74AD853FA4A1A8F9A705C199C1B38"/>
    <w:rsid w:val="00FB2CD2"/>
  </w:style>
  <w:style w:type="paragraph" w:customStyle="1" w:styleId="70612DAA345540A989A4D2F20FF25001">
    <w:name w:val="70612DAA345540A989A4D2F20FF25001"/>
    <w:rsid w:val="00FB2CD2"/>
  </w:style>
  <w:style w:type="paragraph" w:customStyle="1" w:styleId="5BE23FC325844676984BD62364817C41">
    <w:name w:val="5BE23FC325844676984BD62364817C41"/>
    <w:rsid w:val="00FB2CD2"/>
  </w:style>
  <w:style w:type="paragraph" w:customStyle="1" w:styleId="BEE97867209E4F5DB0A70D3432A8B070">
    <w:name w:val="BEE97867209E4F5DB0A70D3432A8B070"/>
    <w:rsid w:val="00FB2CD2"/>
  </w:style>
  <w:style w:type="paragraph" w:customStyle="1" w:styleId="7EEFE550332F401199C6B6F0D4139CF9">
    <w:name w:val="7EEFE550332F401199C6B6F0D4139CF9"/>
    <w:rsid w:val="00F43ADA"/>
  </w:style>
  <w:style w:type="paragraph" w:customStyle="1" w:styleId="30430C5069084ECFBE3310AEA079211A">
    <w:name w:val="30430C5069084ECFBE3310AEA079211A"/>
    <w:rsid w:val="00F43ADA"/>
  </w:style>
  <w:style w:type="paragraph" w:customStyle="1" w:styleId="39C31A9A894A40E1BA762E6514398490">
    <w:name w:val="39C31A9A894A40E1BA762E6514398490"/>
    <w:rsid w:val="00F43ADA"/>
  </w:style>
  <w:style w:type="paragraph" w:customStyle="1" w:styleId="69E661BD871E421DB1D5119B6A335165">
    <w:name w:val="69E661BD871E421DB1D5119B6A335165"/>
    <w:rsid w:val="00F43ADA"/>
  </w:style>
  <w:style w:type="paragraph" w:customStyle="1" w:styleId="9603ED9639624A008BD1C31D97C914DF">
    <w:name w:val="9603ED9639624A008BD1C31D97C914DF"/>
    <w:rsid w:val="00F43ADA"/>
  </w:style>
  <w:style w:type="paragraph" w:customStyle="1" w:styleId="34D0CCB1B83D44D38B90B220A410C514">
    <w:name w:val="34D0CCB1B83D44D38B90B220A410C514"/>
    <w:rsid w:val="00F43ADA"/>
  </w:style>
  <w:style w:type="paragraph" w:customStyle="1" w:styleId="BFD87D8D10324C668E2E611DE538E36B">
    <w:name w:val="BFD87D8D10324C668E2E611DE538E36B"/>
    <w:rsid w:val="00F43ADA"/>
  </w:style>
  <w:style w:type="paragraph" w:customStyle="1" w:styleId="0F65EB349CAC43A2996CB1EAC61DDF7E">
    <w:name w:val="0F65EB349CAC43A2996CB1EAC61DDF7E"/>
    <w:rsid w:val="00F43A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A1AD4-EA8A-4D2A-BBB7-DBC3A26DC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Príručka</Template>
  <TotalTime>140</TotalTime>
  <Pages>17</Pages>
  <Words>4928</Words>
  <Characters>28093</Characters>
  <Application>Microsoft Office Word</Application>
  <DocSecurity>0</DocSecurity>
  <Lines>234</Lines>
  <Paragraphs>65</Paragraphs>
  <ScaleCrop>false</ScaleCrop>
  <HeadingPairs>
    <vt:vector size="2" baseType="variant">
      <vt:variant>
        <vt:lpstr>Názov</vt:lpstr>
      </vt:variant>
      <vt:variant>
        <vt:i4>1</vt:i4>
      </vt:variant>
    </vt:vector>
  </HeadingPairs>
  <TitlesOfParts>
    <vt:vector size="1" baseType="lpstr">
      <vt:lpstr/>
    </vt:vector>
  </TitlesOfParts>
  <Company>MH SR</Company>
  <LinksUpToDate>false</LinksUpToDate>
  <CharactersWithSpaces>32956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Hilkovičová</dc:creator>
  <cp:lastModifiedBy>Sutto Ivan</cp:lastModifiedBy>
  <cp:revision>20</cp:revision>
  <cp:lastPrinted>2017-03-01T11:19:00Z</cp:lastPrinted>
  <dcterms:created xsi:type="dcterms:W3CDTF">2018-12-04T14:58:00Z</dcterms:created>
  <dcterms:modified xsi:type="dcterms:W3CDTF">2018-12-20T08:59:00Z</dcterms:modified>
</cp:coreProperties>
</file>